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b95b" w14:paraId="7a8b95b" w:rsidRDefault="00AE649C" w:rsidP="00A53DB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53DB5" w:rsidP="00A53DB5" w:rsidR="00A53DB5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53DB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true"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Poslovni broj: 4 St-339/16-3</w:t>
      </w:r>
    </w:p>
    <w:p w:rsidRDefault="00A53DB5" w:rsidP="00A53DB5" w:rsidR="00A53DB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53DB5" w:rsidP="00A53DB5" w:rsidR="00A53DB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53DB5" w:rsidP="00A53DB5" w:rsidR="00A53DB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53DB5" w:rsidP="00A53DB5" w:rsidR="00A53DB5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53DB5" w:rsidP="00A53DB5" w:rsidR="00A53DB5">
      <w:pPr>
        <w:pStyle w:val="Zaglavlje"/>
        <w:spacing w:after="0"/>
      </w:pPr>
    </w:p>
    <w:p w:rsidRDefault="00A53DB5" w:rsidP="00A53DB5" w:rsidR="00A53DB5">
      <w:pPr>
        <w:pStyle w:val="Zaglavlje"/>
        <w:spacing w:after="0"/>
      </w:pPr>
    </w:p>
    <w:p w:rsidRDefault="00A53DB5" w:rsidP="00A53DB5" w:rsidR="00A53DB5">
      <w:pPr>
        <w:pStyle w:val="Zaglavlje"/>
        <w:spacing w:after="0"/>
        <w:jc w:val="center"/>
      </w:pPr>
      <w:r>
        <w:t>Z A K LJ U Č A K</w:t>
      </w:r>
    </w:p>
    <w:p w:rsidRDefault="00A53DB5" w:rsidP="00A53DB5" w:rsidR="00A53DB5">
      <w:pPr>
        <w:pStyle w:val="Zaglavlje"/>
        <w:spacing w:after="0"/>
      </w:pPr>
    </w:p>
    <w:p w:rsidRDefault="00A53DB5" w:rsidP="00A53DB5" w:rsidR="00A53DB5">
      <w:pPr>
        <w:spacing w:after="0"/>
      </w:pPr>
    </w:p>
    <w:p w:rsidRDefault="00A53DB5" w:rsidP="00A53DB5" w:rsidR="00A53DB5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MAR-PARKETI d.o.o., Križevci, Ulica Mirka Bogovića 19, OIB: 47506609351, dana 6. srpnja 2016.               </w:t>
      </w:r>
    </w:p>
    <w:p w:rsidRDefault="00A53DB5" w:rsidP="00A53DB5" w:rsidR="00A53DB5">
      <w:pPr>
        <w:spacing w:after="0"/>
      </w:pPr>
    </w:p>
    <w:p w:rsidRDefault="00A53DB5" w:rsidP="00A53DB5" w:rsidR="00A53DB5">
      <w:pPr>
        <w:spacing w:after="0"/>
        <w:jc w:val="center"/>
      </w:pPr>
      <w:r>
        <w:t xml:space="preserve">  z a k lj u č i o   j e</w:t>
      </w:r>
    </w:p>
    <w:p w:rsidRDefault="00A53DB5" w:rsidP="00A53DB5" w:rsidR="00A53DB5">
      <w:pPr>
        <w:spacing w:after="0"/>
        <w:jc w:val="center"/>
      </w:pPr>
    </w:p>
    <w:p w:rsidRDefault="00A53DB5" w:rsidP="00A53DB5" w:rsidR="00A53DB5">
      <w:pPr>
        <w:spacing w:after="0"/>
        <w:jc w:val="center"/>
      </w:pPr>
    </w:p>
    <w:p w:rsidRDefault="00A53DB5" w:rsidP="00A53DB5" w:rsidR="00A53DB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720"/>
        <w:contextualSpacing/>
      </w:pPr>
      <w:r>
        <w:t xml:space="preserve">Nalaže se direktoru dužnika MAR-PARKETI d.o.o., Križevci, </w:t>
      </w:r>
      <w:r>
        <w:rPr>
          <w:u w:val="single"/>
        </w:rPr>
        <w:t>Željku Marenčiću iz Križevaca, Ulica Mirka Bogovića 19, OIB: 26147482029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53DB5" w:rsidP="00A53DB5" w:rsidR="00A53DB5">
      <w:pPr>
        <w:spacing w:after="0"/>
        <w:jc w:val="both"/>
      </w:pPr>
    </w:p>
    <w:p w:rsidRDefault="00A53DB5" w:rsidP="00A53DB5" w:rsidR="00A53DB5">
      <w:pPr>
        <w:spacing w:after="0"/>
        <w:jc w:val="both"/>
      </w:pPr>
      <w:r>
        <w:t>1. nekretnina i pokretnina dužnika</w:t>
      </w:r>
    </w:p>
    <w:p w:rsidRDefault="00A53DB5" w:rsidP="00A53DB5" w:rsidR="00A53DB5">
      <w:pPr>
        <w:spacing w:after="0"/>
        <w:jc w:val="both"/>
      </w:pPr>
      <w:r>
        <w:t>2. imovinskih prava dužnika na tuđim stvarima</w:t>
      </w:r>
    </w:p>
    <w:p w:rsidRDefault="00A53DB5" w:rsidP="00A53DB5" w:rsidR="00A53DB5">
      <w:pPr>
        <w:spacing w:after="0"/>
        <w:jc w:val="both"/>
      </w:pPr>
      <w:r>
        <w:t>3. novčanih i nenovčanih tražbina dužnika</w:t>
      </w:r>
    </w:p>
    <w:p w:rsidRDefault="00A53DB5" w:rsidP="00A53DB5" w:rsidR="00A53DB5">
      <w:pPr>
        <w:spacing w:after="0"/>
        <w:jc w:val="both"/>
      </w:pPr>
      <w:r>
        <w:t>4. drugih prava koja čine imovinu dužnika</w:t>
      </w:r>
    </w:p>
    <w:p w:rsidRDefault="00A53DB5" w:rsidP="00A53DB5" w:rsidR="00A53DB5">
      <w:pPr>
        <w:spacing w:after="0"/>
        <w:jc w:val="both"/>
      </w:pPr>
      <w:r>
        <w:t>5. novčanih sredstava na računima</w:t>
      </w:r>
    </w:p>
    <w:p w:rsidRDefault="00A53DB5" w:rsidP="00A53DB5" w:rsidR="00A53DB5">
      <w:pPr>
        <w:spacing w:after="0"/>
        <w:jc w:val="both"/>
      </w:pPr>
      <w:r>
        <w:t>6. druge imovine dužnika</w:t>
      </w:r>
    </w:p>
    <w:p w:rsidRDefault="00A53DB5" w:rsidP="00A53DB5" w:rsidR="00A53DB5">
      <w:pPr>
        <w:spacing w:after="0"/>
        <w:jc w:val="both"/>
      </w:pPr>
      <w:r>
        <w:t>7. obveza dužnika unesenih u njegove poslovne knjige</w:t>
      </w:r>
    </w:p>
    <w:p w:rsidRDefault="00A53DB5" w:rsidP="00A53DB5" w:rsidR="00A53DB5">
      <w:pPr>
        <w:spacing w:after="0"/>
        <w:jc w:val="both"/>
      </w:pPr>
      <w:r>
        <w:t>8. drugih novčanih i nenovčanih obveza dužnika</w:t>
      </w:r>
    </w:p>
    <w:p w:rsidRDefault="00A53DB5" w:rsidP="00A53DB5" w:rsidR="00A53DB5">
      <w:pPr>
        <w:spacing w:after="0"/>
        <w:jc w:val="both"/>
      </w:pPr>
      <w:r>
        <w:t>9. razlučnih prava na imovini dužnika</w:t>
      </w:r>
    </w:p>
    <w:p w:rsidRDefault="00A53DB5" w:rsidP="00A53DB5" w:rsidR="00A53DB5">
      <w:pPr>
        <w:spacing w:after="0"/>
        <w:jc w:val="both"/>
      </w:pPr>
      <w:r>
        <w:t>10. izlučnih prava</w:t>
      </w:r>
    </w:p>
    <w:p w:rsidRDefault="00A53DB5" w:rsidP="00A53DB5" w:rsidR="00A53DB5">
      <w:pPr>
        <w:spacing w:after="0"/>
        <w:jc w:val="both"/>
      </w:pPr>
      <w:r>
        <w:t>11. prosječnih mjesečnih troškova redovnoga poslovanja dužnika u posljednjih godinu dana</w:t>
      </w:r>
    </w:p>
    <w:p w:rsidRDefault="00A53DB5" w:rsidP="00A53DB5" w:rsidR="00A53DB5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A53DB5" w:rsidP="00A53DB5" w:rsidR="00A53DB5">
      <w:pPr>
        <w:spacing w:after="0"/>
        <w:jc w:val="both"/>
      </w:pPr>
    </w:p>
    <w:p w:rsidRDefault="00A53DB5" w:rsidP="00A53DB5" w:rsidR="00A53DB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53DB5" w:rsidP="00A53DB5" w:rsidR="00A53DB5">
      <w:pPr>
        <w:spacing w:after="0"/>
        <w:jc w:val="both"/>
      </w:pPr>
    </w:p>
    <w:p w:rsidRDefault="00A53DB5" w:rsidP="00A53DB5" w:rsidR="00A53DB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A53DB5" w:rsidP="00A53DB5" w:rsidR="00A53DB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53DB5" w:rsidP="00A53DB5" w:rsidR="00A53DB5">
      <w:pPr>
        <w:spacing w:after="0"/>
        <w:jc w:val="center"/>
        <w:rPr>
          <w:rFonts w:eastAsia="Times New Roman"/>
          <w:lang w:eastAsia="hr-HR"/>
        </w:rPr>
      </w:pPr>
    </w:p>
    <w:p w:rsidRDefault="00A53DB5" w:rsidP="00A53DB5" w:rsidR="00A53DB5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A53DB5" w:rsidP="00A53DB5" w:rsidR="00A53DB5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29. veljače 2016. u Očevidniku redoslijeda osnova za plaćanje ima evidentirane neizvršene osnove za plaćanje u ukupnom iznosu od 76.124,79 kn te da dužnik ima 1 zaposlenog.</w:t>
      </w:r>
    </w:p>
    <w:p w:rsidRDefault="00A53DB5" w:rsidP="00A53DB5" w:rsidR="00A53DB5">
      <w:pPr>
        <w:spacing w:after="0"/>
        <w:jc w:val="both"/>
        <w:rPr>
          <w:rFonts w:eastAsia="Times New Roman"/>
          <w:lang w:eastAsia="hr-HR"/>
        </w:rPr>
      </w:pPr>
    </w:p>
    <w:p w:rsidRDefault="00A53DB5" w:rsidP="00A53DB5" w:rsidR="00A53DB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53DB5" w:rsidP="00A53DB5" w:rsidR="00A53DB5">
      <w:pPr>
        <w:spacing w:after="0"/>
        <w:jc w:val="both"/>
        <w:rPr>
          <w:rFonts w:eastAsia="Times New Roman"/>
          <w:lang w:eastAsia="hr-HR"/>
        </w:rPr>
      </w:pPr>
    </w:p>
    <w:p w:rsidRDefault="00A53DB5" w:rsidP="00A53DB5" w:rsidR="00A53DB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6. srpnja 2016.</w:t>
      </w:r>
    </w:p>
    <w:p w:rsidRDefault="00A53DB5" w:rsidP="00A53DB5" w:rsidR="00A53DB5">
      <w:pPr>
        <w:spacing w:after="0"/>
        <w:jc w:val="center"/>
        <w:rPr>
          <w:rFonts w:eastAsia="Times New Roman"/>
          <w:lang w:eastAsia="hr-HR"/>
        </w:rPr>
      </w:pPr>
    </w:p>
    <w:p w:rsidRDefault="00A53DB5" w:rsidP="00A53DB5" w:rsidR="00A53DB5">
      <w:pPr>
        <w:spacing w:after="0"/>
        <w:jc w:val="center"/>
        <w:rPr>
          <w:rFonts w:eastAsia="Times New Roman"/>
          <w:lang w:eastAsia="hr-HR"/>
        </w:rPr>
      </w:pPr>
    </w:p>
    <w:p w:rsidRDefault="00A53DB5" w:rsidP="00A53DB5" w:rsidR="00A53DB5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53DB5" w:rsidR="00A53DB5">
        <w:trPr>
          <w:trHeight w:val="2009"/>
        </w:trPr>
        <w:tc>
          <w:tcPr>
            <w:tcW w:type="dxa" w:w="4928"/>
          </w:tcPr>
          <w:p w:rsidRDefault="00A53DB5" w:rsidP="00A53DB5" w:rsidR="00A53DB5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53DB5" w:rsidP="00A53DB5" w:rsidR="00A53DB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53DB5" w:rsidP="00A53DB5" w:rsidR="00A53DB5">
            <w:pPr>
              <w:spacing w:after="0"/>
              <w:jc w:val="center"/>
              <w:rPr>
                <w:lang w:eastAsia="hr-HR"/>
              </w:rPr>
            </w:pPr>
          </w:p>
          <w:p w:rsidRDefault="00A53DB5" w:rsidP="00A53DB5" w:rsidR="00A53DB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A53DB5" w:rsidP="00A53DB5" w:rsidR="00A53DB5">
            <w:pPr>
              <w:spacing w:after="0"/>
              <w:jc w:val="center"/>
              <w:rPr>
                <w:lang w:eastAsia="hr-HR"/>
              </w:rPr>
            </w:pPr>
          </w:p>
          <w:p w:rsidRDefault="00A53DB5" w:rsidP="00A53DB5" w:rsidR="00A53DB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A53DB5" w:rsidP="00A53DB5" w:rsidR="00A53DB5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53DB5" w:rsidP="00A53DB5" w:rsidR="00A53DB5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53DB5" w:rsidP="00A53DB5" w:rsidR="00A53DB5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53DB5" w:rsidP="00A53DB5" w:rsidR="00A53DB5">
      <w:pPr>
        <w:spacing w:after="0"/>
        <w:jc w:val="both"/>
      </w:pPr>
      <w:r>
        <w:t>UPUTA O PRAVNOM LIJEKU :</w:t>
      </w:r>
    </w:p>
    <w:p w:rsidRDefault="00A53DB5" w:rsidP="00A53DB5" w:rsidR="00A53DB5">
      <w:pPr>
        <w:spacing w:after="0"/>
        <w:jc w:val="both"/>
      </w:pPr>
      <w:r>
        <w:t>Protiv ovoga zaključka žalba nije dopuštena (čl. 19. st. 7. SZ-a).</w:t>
      </w:r>
    </w:p>
    <w:p w:rsidRDefault="00A53DB5" w:rsidP="00A53DB5" w:rsidR="00A53DB5">
      <w:pPr>
        <w:spacing w:after="0"/>
        <w:jc w:val="both"/>
      </w:pPr>
    </w:p>
    <w:p w:rsidRDefault="00A53DB5" w:rsidP="00A53DB5" w:rsidR="00A53DB5">
      <w:pPr>
        <w:spacing w:after="0"/>
        <w:jc w:val="both"/>
      </w:pPr>
      <w:r>
        <w:t>DNA:</w:t>
      </w:r>
    </w:p>
    <w:p w:rsidRDefault="00A53DB5" w:rsidP="00A53DB5" w:rsidR="00A53DB5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Željku Marenčiću iz Križevaca, Ulica Mirka Bogovića 19</w:t>
      </w:r>
    </w:p>
    <w:p w:rsidRDefault="00A53DB5" w:rsidP="00A53DB5" w:rsidR="00A53DB5">
      <w:pPr>
        <w:spacing w:after="0"/>
        <w:jc w:val="both"/>
      </w:pPr>
      <w:r>
        <w:t>2. e-Oglasna ploča suda</w:t>
      </w:r>
    </w:p>
    <w:p w:rsidRDefault="00A53DB5" w:rsidP="00A53DB5" w:rsidR="00A53DB5">
      <w:pPr>
        <w:spacing w:after="0"/>
        <w:jc w:val="both"/>
      </w:pPr>
    </w:p>
    <w:p w:rsidRDefault="00CB0EA4" w:rsidP="00A53DB5" w:rsidR="00CB0EA4">
      <w:pPr>
        <w:pStyle w:val="Naslovdokumenta"/>
        <w:spacing w:after="0"/>
      </w:pPr>
    </w:p>
    <w:p w:rsidRDefault="0071688E" w:rsidP="00A53DB5" w:rsidR="0071688E">
      <w:pPr>
        <w:pStyle w:val="Poetniodjeljak"/>
        <w:spacing w:after="0"/>
      </w:pPr>
    </w:p>
    <w:p w:rsidRDefault="00A21F0D" w:rsidP="00A53DB5" w:rsidR="00A21F0D">
      <w:pPr>
        <w:pStyle w:val="NormaleSPIS"/>
        <w:spacing w:after="0"/>
        <w:rPr>
          <w:noProof/>
        </w:rPr>
      </w:pPr>
    </w:p>
    <w:p w:rsidRDefault="00DA0242" w:rsidP="00A53DB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B5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24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St-339/2016-3</izvorni_sadrzaj>
    <derivirana_varijabla naziv="DomainObject.Oznaka_1">St-339/2016-3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MAR-PARKETI d.o.o. za usluge i trgovinu zastupanog po punomoćniku Željko Marenčić</izvorni_sadrzaj>
    <derivirana_varijabla naziv="DomainObject.Predmet.ProtustrankaFormated_1">  MAR-PARKETI d.o.o. za usluge i trgovinu zastupanog po punomoćniku Željko Marenčić</derivirana_varijabla>
  </DomainObject.Predmet.ProtustrankaFormated>
  <DomainObject.Predmet.ProtustrankaFormatedOIB>
    <izvorni_sadrzaj>  MAR-PARKETI d.o.o. za usluge i trgovinu, OIB 47506609351 zastupanog po punomoćniku Željko Marenčić</izvorni_sadrzaj>
    <derivirana_varijabla naziv="DomainObject.Predmet.ProtustrankaFormatedOIB_1">  MAR-PARKETI d.o.o. za usluge i trgovinu, OIB 47506609351 zastupanog po punomoćniku Željko Marenčić</derivirana_varijabla>
  </DomainObject.Predmet.ProtustrankaFormatedOIB>
  <DomainObject.Predmet.ProtustrankaFormatedWithAdress>
    <izvorni_sadrzaj> MAR-PARKETI d.o.o. za usluge i trgovinu, Ulica Mirka Bogovića 19, 48260 Križevci zastupanog po punomoćniku Željko Marenčić</izvorni_sadrzaj>
    <derivirana_varijabla naziv="DomainObject.Predmet.ProtustrankaFormatedWithAdress_1"> MAR-PARKETI d.o.o. za usluge i trgovinu, Ulica Mirka Bogovića 19, 48260 Križevci zastupanog po punomoćniku Željko Marenčić</derivirana_varijabla>
  </DomainObject.Predmet.ProtustrankaFormatedWithAdress>
  <DomainObject.Predmet.ProtustrankaFormatedWithAdressOIB>
    <izvorni_sadrzaj> MAR-PARKETI d.o.o. za usluge i trgovinu, OIB 47506609351, Ulica Mirka Bogovića 19, 48260 Križevci zastupanog po punomoćniku Željko Marenčić</izvorni_sadrzaj>
    <derivirana_varijabla naziv="DomainObject.Predmet.ProtustrankaFormatedWithAdressOIB_1"> MAR-PARKETI d.o.o. za usluge i trgovinu, OIB 47506609351, Ulica Mirka Bogovića 19, 48260 Križevci zastupanog po punomoćniku Željko Marenčić</derivirana_varijabla>
  </DomainObject.Predmet.ProtustrankaFormatedWithAdressOIB>
  <DomainObject.Predmet.ProtustrankaWithAdress>
    <izvorni_sadrzaj>MAR-PARKETI d.o.o. za usluge i trgovinu Ulica Mirka Bogovića 19, 48260 Križevci</izvorni_sadrzaj>
    <derivirana_varijabla naziv="DomainObject.Predmet.ProtustrankaWithAdress_1">MAR-PARKETI d.o.o. za usluge i trgovinu Ulica Mirka Bogovića 19, 48260 Križevci</derivirana_varijabla>
  </DomainObject.Predmet.ProtustrankaWithAdress>
  <DomainObject.Predmet.ProtustrankaWithAdressOIB>
    <izvorni_sadrzaj>MAR-PARKETI d.o.o. za usluge i trgovinu, OIB 47506609351, Ulica Mirka Bogovića 19, 48260 Križevci</izvorni_sadrzaj>
    <derivirana_varijabla naziv="DomainObject.Predmet.ProtustrankaWithAdressOIB_1">MAR-PARKETI d.o.o. za usluge i trgovinu, OIB 47506609351, Ulica Mirka Bogovića 19, 48260 Križevci</derivirana_varijabla>
  </DomainObject.Predmet.ProtustrankaWithAdressOIB>
  <DomainObject.Predmet.ProtustrankaNazivFormated>
    <izvorni_sadrzaj>MAR-PARKETI d.o.o. za usluge i trgovinu</izvorni_sadrzaj>
    <derivirana_varijabla naziv="DomainObject.Predmet.ProtustrankaNazivFormated_1">MAR-PARKETI d.o.o. za usluge i trgovinu</derivirana_varijabla>
  </DomainObject.Predmet.ProtustrankaNazivFormated>
  <DomainObject.Predmet.ProtustrankaNazivFormatedOIB>
    <izvorni_sadrzaj>MAR-PARKETI d.o.o. za usluge i trgovinu, OIB 47506609351</izvorni_sadrzaj>
    <derivirana_varijabla naziv="DomainObject.Predmet.ProtustrankaNazivFormatedOIB_1">MAR-PARKETI d.o.o. za usluge i trgovinu, OIB 47506609351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76124.79</izvorni_sadrzaj>
    <derivirana_varijabla naziv="DomainObject.Predmet.TrenutnaVrijednost_1">76124.79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MAR-PARKETI d.o.o. za usluge i trgovinu zastupanog po punomoćniku Željko Marenčić</item>
    </izvorni_sadrzaj>
    <derivirana_varijabla naziv="DomainObject.Predmet.ProtuStrankaListFormated_1">
      <item>MAR-PARKETI d.o.o. za usluge i trgovinu zastupanog po punomoćniku Željko Marenčić</item>
    </derivirana_varijabla>
  </DomainObject.Predmet.ProtuStrankaListFormated>
  <DomainObject.Predmet.ProtuStrankaListFormatedOIB>
    <izvorni_sadrzaj>
      <item>MAR-PARKETI d.o.o. za usluge i trgovinu, OIB 47506609351 zastupanog po punomoćniku Željko Marenčić</item>
    </izvorni_sadrzaj>
    <derivirana_varijabla naziv="DomainObject.Predmet.ProtuStrankaListFormatedOIB_1">
      <item>MAR-PARKETI d.o.o. za usluge i trgovinu, OIB 47506609351 zastupanog po punomoćniku Željko Marenčić</item>
    </derivirana_varijabla>
  </DomainObject.Predmet.ProtuStrankaListFormatedOIB>
  <DomainObject.Predmet.ProtuStrankaListFormatedWithAdress>
    <izvorni_sadrzaj>
      <item>MAR-PARKETI d.o.o. za usluge i trgovinu, Ulica Mirka Bogovića 19, 48260 Križevci zastupanog po punomoćniku Željko Marenčić</item>
    </izvorni_sadrzaj>
    <derivirana_varijabla naziv="DomainObject.Predmet.ProtuStrankaListFormatedWithAdress_1">
      <item>MAR-PARKETI d.o.o. za usluge i trgovinu, Ulica Mirka Bogovića 19, 48260 Križevci zastupanog po punomoćniku Željko Marenčić</item>
    </derivirana_varijabla>
  </DomainObject.Predmet.ProtuStrankaListFormatedWithAdress>
  <DomainObject.Predmet.ProtuStrankaListFormatedWithAdressOIB>
    <izvorni_sadrzaj>
      <item>MAR-PARKETI d.o.o. za usluge i trgovinu, OIB 47506609351, Ulica Mirka Bogovića 19, 48260 Križevci zastupanog po punomoćniku Željko Marenčić</item>
    </izvorni_sadrzaj>
    <derivirana_varijabla naziv="DomainObject.Predmet.ProtuStrankaListFormatedWithAdressOIB_1">
      <item>MAR-PARKETI d.o.o. za usluge i trgovinu, OIB 47506609351, Ulica Mirka Bogovića 19, 48260 Križevci zastupanog po punomoćniku Željko Marenčić</item>
    </derivirana_varijabla>
  </DomainObject.Predmet.ProtuStrankaListFormatedWithAdressOIB>
  <DomainObject.Predmet.ProtuStrankaListNazivFormated>
    <izvorni_sadrzaj>
      <item>MAR-PARKETI d.o.o. za usluge i trgovinu</item>
    </izvorni_sadrzaj>
    <derivirana_varijabla naziv="DomainObject.Predmet.ProtuStrankaListNazivFormated_1">
      <item>MAR-PARKETI d.o.o. za usluge i trgovinu</item>
    </derivirana_varijabla>
  </DomainObject.Predmet.ProtuStrankaListNazivFormated>
  <DomainObject.Predmet.ProtuStrankaListNazivFormatedOIB>
    <izvorni_sadrzaj>
      <item>MAR-PARKETI d.o.o. za usluge i trgovinu, OIB 47506609351</item>
    </izvorni_sadrzaj>
    <derivirana_varijabla naziv="DomainObject.Predmet.ProtuStrankaListNazivFormatedOIB_1">
      <item>MAR-PARKETI d.o.o. za usluge i trgovinu, OIB 47506609351</item>
    </derivirana_varijabla>
  </DomainObject.Predmet.ProtuStrankaListNazivFormatedOIB>
  <DomainObject.Predmet.OstaliListFormated>
    <izvorni_sadrzaj>
      <item>Sudski registar</item>
      <item>Željko Marenčić punomoćnik sudionika u postupku MAR-PARKETI d.o.o. za usluge i trgovinu</item>
    </izvorni_sadrzaj>
    <derivirana_varijabla naziv="DomainObject.Predmet.OstaliListFormated_1">
      <item>Sudski registar</item>
      <item>Željko Marenčić punomoćnik sudionika u postupku MAR-PARKETI d.o.o. za usluge i trgovinu</item>
    </derivirana_varijabla>
  </DomainObject.Predmet.OstaliListFormated>
  <DomainObject.Predmet.OstaliListFormatedOIB>
    <izvorni_sadrzaj>
      <item>Sudski registar</item>
      <item>Željko Marenčić, OIB 26147482029 punomoćnik sudionika u postupku MAR-PARKETI d.o.o. za usluge i trgovinu</item>
    </izvorni_sadrzaj>
    <derivirana_varijabla naziv="DomainObject.Predmet.OstaliListFormatedOIB_1">
      <item>Sudski registar</item>
      <item>Željko Marenčić, OIB 26147482029 punomoćnik sudionika u postupku MAR-PARKETI d.o.o. za usluge i trgovinu</item>
    </derivirana_varijabla>
  </DomainObject.Predmet.OstaliListFormatedOIB>
  <DomainObject.Predmet.OstaliListFormatedWithAdress>
    <izvorni_sadrzaj>
      <item>Sudski registar</item>
      <item>Željko Marenčić, Ulica Mirka Bogovića 19, 48260 Križevci punomoćnik sudionika u postupku MAR-PARKETI d.o.o. za usluge i trgovinu</item>
    </izvorni_sadrzaj>
    <derivirana_varijabla naziv="DomainObject.Predmet.OstaliListFormatedWithAdress_1">
      <item>Sudski registar</item>
      <item>Željko Marenčić, Ulica Mirka Bogovića 19, 48260 Križevci punomoćnik sudionika u postupku MAR-PARKETI d.o.o. za usluge i trgovinu</item>
    </derivirana_varijabla>
  </DomainObject.Predmet.OstaliListFormatedWithAdress>
  <DomainObject.Predmet.OstaliListFormatedWithAdressOIB>
    <izvorni_sadrzaj>
      <item>Sudski registar</item>
      <item>Željko Marenčić, OIB 26147482029, Ulica Mirka Bogovića 19, 48260 Križevci punomoćnik sudionika u postupku MAR-PARKETI d.o.o. za usluge i trgovinu</item>
    </izvorni_sadrzaj>
    <derivirana_varijabla naziv="DomainObject.Predmet.OstaliListFormatedWithAdressOIB_1">
      <item>Sudski registar</item>
      <item>Željko Marenčić, OIB 26147482029, Ulica Mirka Bogovića 19, 48260 Križevci punomoćnik sudionika u postupku MAR-PARKETI d.o.o. za usluge i trgovinu</item>
    </derivirana_varijabla>
  </DomainObject.Predmet.OstaliListFormatedWithAdressOIB>
  <DomainObject.Predmet.OstaliListNazivFormated>
    <izvorni_sadrzaj>
      <item>Sudski registar</item>
      <item>Željko Marenčić</item>
    </izvorni_sadrzaj>
    <derivirana_varijabla naziv="DomainObject.Predmet.OstaliListNazivFormated_1">
      <item>Sudski registar</item>
      <item>Željko Marenčić</item>
    </derivirana_varijabla>
  </DomainObject.Predmet.OstaliListNazivFormated>
  <DomainObject.Predmet.OstaliListNazivFormatedOIB>
    <izvorni_sadrzaj>
      <item>Sudski registar</item>
      <item>Željko Marenčić, OIB 26147482029</item>
    </izvorni_sadrzaj>
    <derivirana_varijabla naziv="DomainObject.Predmet.OstaliListNazivFormatedOIB_1">
      <item>Sudski registar</item>
      <item>Željko Marenčić, OIB 26147482029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St-339/2016-3</izvorni_sadrzaj>
    <derivirana_varijabla naziv="DomainObject.PoslovniBrojDokumenta_1">St-339/2016-3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MAR-PARKETI d.o.o. za usluge i trgovinu</izvorni_sadrzaj>
    <derivirana_varijabla naziv="DomainObject.Predmet.ProtustrankaIDrugi_1">MAR-PARKETI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MAR-PARKETI d.o.o. za usluge i trgovinu, OIB 47506609351, Ulica Mirka Bogovića 19, 48260 Križevci</izvorni_sadrzaj>
    <derivirana_varijabla naziv="DomainObject.Predmet.ProtustrankaIDrugiAdressOIB_1">MAR-PARKETI d.o.o. za usluge i trgovinu, OIB 47506609351, Ulica Mirka Bogovića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MAR-PARKETI d.o.o. za usluge i trgovinu</item>
      <item>Sudski registar</item>
      <item>Željko Marenčić</item>
    </izvorni_sadrzaj>
    <derivirana_varijabla naziv="DomainObject.Predmet.SudioniciListNaziv_1">
      <item>Financijska agencija</item>
      <item>MAR-PARKETI d.o.o. za usluge i trgovinu</item>
      <item>Sudski registar</item>
      <item>Željko Marenčić</item>
    </derivirana_varijabla>
  </DomainObject.Predmet.SudioniciListNaziv>
  <DomainObject.Predmet.SudioniciListAdressOIB>
    <izvorni_sadrzaj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</izvorni_sadrzaj>
    <derivirana_varijabla naziv="DomainObject.Predmet.SudioniciListAdressOIB_1"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6F60E-B023-4143-8A86-FB6E0F85D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2218</properties:Characters>
  <properties:Lines>80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2016-07-06T06:56:00Z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