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1d20" w14:paraId="0c51d20" w:rsidRDefault="00937FF9" w:rsidP="00004CC4" w:rsidR="00004CC4" w:rsidRPr="00004CC4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4CC4" w:rsidRPr="00004CC4">
        <w:rPr>
          <w:rFonts w:cs="Times New Roman" w:eastAsia="Times New Roman"/>
          <w:lang w:eastAsia="hr-HR"/>
        </w:rPr>
        <w:t xml:space="preserve">      </w:t>
      </w:r>
      <w:r w:rsidR="00004CC4" w:rsidRPr="00004CC4">
        <w:rPr>
          <w:rFonts w:cs="Times New Roman" w:eastAsia="Times New Roman"/>
          <w:b w:val="false"/>
          <w:lang w:eastAsia="hr-HR"/>
        </w:rPr>
        <w:t>REPUBLIKA HRVATSKA</w:t>
      </w:r>
    </w:p>
    <w:p w:rsidRDefault="00004CC4" w:rsidP="00004CC4" w:rsidR="00004CC4" w:rsidRPr="00004CC4">
      <w:pPr>
        <w:spacing w:after="0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 xml:space="preserve">  TRGOVAČKI SUD U ZAGREBU</w:t>
      </w:r>
    </w:p>
    <w:p w:rsidRDefault="00004CC4" w:rsidP="00004CC4" w:rsidR="00004CC4" w:rsidRPr="00004CC4">
      <w:pPr>
        <w:spacing w:after="0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 xml:space="preserve">             STALNA SLUŽBA</w:t>
      </w:r>
      <w:r w:rsidRPr="00004CC4">
        <w:rPr>
          <w:rFonts w:cs="Times New Roman" w:eastAsia="Times New Roman"/>
          <w:lang w:eastAsia="hr-HR"/>
        </w:rPr>
        <w:tab/>
      </w:r>
    </w:p>
    <w:p w:rsidRDefault="00004CC4" w:rsidP="00004CC4" w:rsidR="00004CC4" w:rsidRPr="00004CC4">
      <w:pPr>
        <w:spacing w:after="0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 xml:space="preserve">     Karlovac, Ljudevita Šestića 4</w:t>
      </w:r>
    </w:p>
    <w:p w:rsidRDefault="00004CC4" w:rsidP="00004CC4" w:rsidR="00004CC4" w:rsidRPr="00004CC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>R E P U B L I K A   H R V A T S K A</w:t>
      </w:r>
    </w:p>
    <w:p w:rsidRDefault="00004CC4" w:rsidP="00004CC4" w:rsidR="00004CC4" w:rsidRPr="00004CC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spacing w:after="0"/>
        <w:jc w:val="center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>R J E Š E N J E</w:t>
      </w:r>
    </w:p>
    <w:p w:rsidRDefault="00004CC4" w:rsidP="00004CC4" w:rsidR="00004CC4" w:rsidRPr="00004CC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04CC4" w:rsidP="00004CC4" w:rsidR="00004CC4" w:rsidRPr="00004CC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>Trgovački sud u Zagrebu, Stalna služba</w:t>
      </w:r>
      <w:r w:rsidRPr="00004CC4">
        <w:rPr>
          <w:rFonts w:cs="Times New Roman" w:eastAsia="Times New Roman"/>
          <w:b/>
          <w:lang w:eastAsia="hr-HR"/>
        </w:rPr>
        <w:t>,</w:t>
      </w:r>
      <w:r w:rsidRPr="00004CC4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Republike Hrvatske, Ministarstvo financija, Porezna uprava, Područni ured Središnja Hrvatska, OIB: 18683136487, kojeg zastupa Županijsko državno odvjetništvo u Velikoj Gorici, u stečajnom postupku nad Stečajnom masom stečajnog dužnika G.M.-SADRIĆ d.o.o. u stečaju, Dugo Selo, Starjak 0, (OIB: 24963735454 prije brisanja dužnika iz registra), 11. listopada 2016.</w:t>
      </w:r>
    </w:p>
    <w:p w:rsidRDefault="00004CC4" w:rsidP="00004CC4" w:rsidR="00004CC4" w:rsidRPr="00004CC4">
      <w:pPr>
        <w:spacing w:after="0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spacing w:after="0"/>
        <w:jc w:val="center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>r i j e š i o     j e</w:t>
      </w:r>
    </w:p>
    <w:p w:rsidRDefault="00004CC4" w:rsidP="00004CC4" w:rsidR="00004CC4" w:rsidRPr="00004CC4">
      <w:pPr>
        <w:spacing w:after="0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>Razrješuje se stečajni upravitelj Velimir Slamar, Varaždin, M. Krleže 1/I, OIB: 69715502514, na osobni zahtjev.</w:t>
      </w:r>
    </w:p>
    <w:p w:rsidRDefault="00004CC4" w:rsidP="00004CC4" w:rsidR="00004CC4" w:rsidRPr="00004CC4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>Stečajnim upraviteljem se imenuje Janko Vidiček, Zagreb, Brazilska 3 OIB: 51043553915.</w:t>
      </w:r>
    </w:p>
    <w:p w:rsidRDefault="00004CC4" w:rsidP="00004CC4" w:rsidR="00004CC4" w:rsidRPr="00004CC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spacing w:after="0"/>
        <w:jc w:val="center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>Obrazloženje</w:t>
      </w:r>
    </w:p>
    <w:p w:rsidRDefault="00004CC4" w:rsidP="00004CC4" w:rsidR="00004CC4" w:rsidRPr="00004CC4">
      <w:pPr>
        <w:spacing w:after="0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spacing w:after="0"/>
        <w:jc w:val="both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ab/>
        <w:t>Ovosudnim rješenjem poslovni broj St-6199/16 od 6. listopada 2016. Stečajnoj masi stečajnog dužnika G.M.-SADRIĆ d.o.o. u stečaju, Dugo Selo, Starjak 0, (OIB: 24963735454 prije brisanja dužnika iz registra), imenovan je stečajni upravitelj Velimir Slamar.</w:t>
      </w:r>
    </w:p>
    <w:p w:rsidRDefault="00004CC4" w:rsidP="00004CC4" w:rsidR="00004CC4" w:rsidRPr="00004C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spacing w:after="0"/>
        <w:jc w:val="both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ab/>
        <w:t>Podneskom od 7. listopada 2016. imenovani stečajni upravitelj Velimir Slamar podnio je zahtjev za razrješenje stečajnog upravitelja iz osobnih razloga s obzirom da mu je istekla polica obveznog osiguranja stečajnih upravitelja, a dalje se ne misli baviti poslom stečajnog  upravitelja, te ispunjava razloge za brisanje s liste stečajnih upravitelja.</w:t>
      </w:r>
    </w:p>
    <w:p w:rsidRDefault="00004CC4" w:rsidP="00004CC4" w:rsidR="00004CC4" w:rsidRPr="00004C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spacing w:after="0"/>
        <w:jc w:val="both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ab/>
        <w:t>Slijedom navedenog, a temeljem čl. 91. st. 5. Stečajnog zakona (Narodne novine broj 71/15, dalje:SZ) odlučeno je kao u točki I. i II. izreke rješenja.</w:t>
      </w:r>
    </w:p>
    <w:p w:rsidRDefault="00004CC4" w:rsidP="00004CC4" w:rsidR="00004CC4" w:rsidRPr="00004C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spacing w:after="0"/>
        <w:jc w:val="both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SZ-a.</w:t>
      </w:r>
    </w:p>
    <w:p w:rsidRDefault="00004CC4" w:rsidP="00004CC4" w:rsidR="00004CC4" w:rsidRPr="00004CC4">
      <w:pPr>
        <w:spacing w:after="0"/>
        <w:jc w:val="both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ab/>
      </w:r>
    </w:p>
    <w:p w:rsidRDefault="00004CC4" w:rsidP="00004CC4" w:rsidR="00004CC4">
      <w:pPr>
        <w:spacing w:after="0"/>
        <w:jc w:val="center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>U Karlovcu 11. listopada 2016.</w:t>
      </w:r>
    </w:p>
    <w:p w:rsidRDefault="00004CC4" w:rsidP="00004CC4" w:rsidR="00004CC4" w:rsidRPr="00004C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 xml:space="preserve">  Stečajni sudac:</w:t>
      </w:r>
    </w:p>
    <w:p w:rsidRDefault="00004CC4" w:rsidP="00004CC4" w:rsidR="00004CC4" w:rsidRPr="00004CC4">
      <w:pPr>
        <w:spacing w:after="0"/>
        <w:jc w:val="center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004CC4">
        <w:rPr>
          <w:rFonts w:cs="Times New Roman" w:eastAsia="Times New Roman"/>
          <w:lang w:eastAsia="hr-HR"/>
        </w:rPr>
        <w:tab/>
        <w:t xml:space="preserve">      Jadranka Mađeruh</w:t>
      </w:r>
      <w:r>
        <w:rPr>
          <w:rFonts w:cs="Times New Roman" w:eastAsia="Times New Roman"/>
          <w:lang w:eastAsia="hr-HR"/>
        </w:rPr>
        <w:t>,v.r.</w:t>
      </w:r>
    </w:p>
    <w:p w:rsidRDefault="00004CC4" w:rsidP="00004CC4" w:rsidR="00004CC4" w:rsidRPr="00004C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lastRenderedPageBreak/>
        <w:t>PRAVNA POUKA:</w:t>
      </w:r>
    </w:p>
    <w:p w:rsidRDefault="00004CC4" w:rsidP="00004CC4" w:rsidR="00004CC4" w:rsidRPr="00004CC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004CC4" w:rsidP="00004CC4" w:rsidR="00004CC4" w:rsidRPr="00004CC4">
      <w:pPr>
        <w:spacing w:after="0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spacing w:after="0"/>
        <w:jc w:val="right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>Za točnost otpravka-ovlašteni službenik:</w:t>
      </w:r>
    </w:p>
    <w:p w:rsidRDefault="00004CC4" w:rsidP="00004CC4" w:rsidR="00004CC4" w:rsidRPr="00004CC4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004CC4">
        <w:rPr>
          <w:rFonts w:cs="Times New Roman" w:eastAsia="Times New Roman"/>
          <w:lang w:eastAsia="hr-HR"/>
        </w:rPr>
        <w:t>Draženka Prpić</w:t>
      </w:r>
    </w:p>
    <w:p w:rsidRDefault="00004CC4" w:rsidP="00004CC4" w:rsidR="00004CC4" w:rsidRPr="00004CC4">
      <w:pPr>
        <w:spacing w:after="0"/>
        <w:rPr>
          <w:rFonts w:cs="Times New Roman" w:eastAsia="Times New Roman"/>
          <w:lang w:eastAsia="hr-HR"/>
        </w:rPr>
      </w:pPr>
    </w:p>
    <w:p w:rsidRDefault="00004CC4" w:rsidP="00004CC4" w:rsidR="00004CC4" w:rsidRPr="00004CC4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8626673"/>
      <w:docPartObj>
        <w:docPartGallery w:val="Page Numbers (Top of Page)"/>
        <w:docPartUnique/>
      </w:docPartObj>
    </w:sdtPr>
    <w:sdtContent>
      <w:p w:rsidRDefault="00004CC4" w:rsidR="00004C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04CC4" w:rsidR="008333A9">
    <w:pPr>
      <w:pStyle w:val="Zaglavlje"/>
    </w:pPr>
    <w:r>
      <w:t xml:space="preserve"> 1 St-6199/16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CC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657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imenovanje novog stečajnog upravitelja</izvorni_sadrzaj>
    <derivirana_varijabla naziv="DomainObject.Primjedba_1">i imenovanje novog stečajnog upravitelja</derivirana_varijabla>
  </DomainObject.Primjedba>
  <DomainObject.Oznaka>
    <izvorni_sadrzaj>St-6199/2016-8</izvorni_sadrzaj>
    <derivirana_varijabla naziv="DomainObject.Oznaka_1">St-6199/2016-8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St-6199/2016</izvorni_sadrzaj>
    <derivirana_varijabla naziv="DomainObject.Predmet.OznakaBroj_1">St-6199/2016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G.M.-SADRIĆ d.o.o.</izvorni_sadrzaj>
    <derivirana_varijabla naziv="DomainObject.Predmet.ProtustrankaFormated_1">  G.M.-SADRIĆ d.o.o.</derivirana_varijabla>
  </DomainObject.Predmet.ProtustrankaFormated>
  <DomainObject.Predmet.ProtustrankaFormatedOIB>
    <izvorni_sadrzaj>  G.M.-SADRIĆ d.o.o., OIB 24963735454</izvorni_sadrzaj>
    <derivirana_varijabla naziv="DomainObject.Predmet.ProtustrankaFormatedOIB_1">  G.M.-SADRIĆ d.o.o., OIB 24963735454</derivirana_varijabla>
  </DomainObject.Predmet.ProtustrankaFormatedOIB>
  <DomainObject.Predmet.ProtustrankaFormatedWithAdress>
    <izvorni_sadrzaj> G.M.-SADRIĆ d.o.o., Starjak 0, 10370 Dugo Selo</izvorni_sadrzaj>
    <derivirana_varijabla naziv="DomainObject.Predmet.ProtustrankaFormatedWithAdress_1"> G.M.-SADRIĆ d.o.o., Starjak 0, 10370 Dugo Selo</derivirana_varijabla>
  </DomainObject.Predmet.ProtustrankaFormatedWithAdress>
  <DomainObject.Predmet.ProtustrankaFormatedWithAdressOIB>
    <izvorni_sadrzaj> G.M.-SADRIĆ d.o.o., OIB 24963735454, Starjak 0, 10370 Dugo Selo</izvorni_sadrzaj>
    <derivirana_varijabla naziv="DomainObject.Predmet.ProtustrankaFormatedWithAdressOIB_1"> G.M.-SADRIĆ d.o.o., OIB 24963735454, Starjak 0, 10370 Dugo Selo</derivirana_varijabla>
  </DomainObject.Predmet.ProtustrankaFormatedWithAdressOIB>
  <DomainObject.Predmet.ProtustrankaWithAdress>
    <izvorni_sadrzaj>G.M.-SADRIĆ d.o.o. Starjak 0, 10370 Dugo Selo</izvorni_sadrzaj>
    <derivirana_varijabla naziv="DomainObject.Predmet.ProtustrankaWithAdress_1">G.M.-SADRIĆ d.o.o. Starjak 0, 10370 Dugo Selo</derivirana_varijabla>
  </DomainObject.Predmet.ProtustrankaWithAdress>
  <DomainObject.Predmet.ProtustrankaWithAdressOIB>
    <izvorni_sadrzaj>G.M.-SADRIĆ d.o.o., OIB 24963735454, Starjak 0, 10370 Dugo Selo</izvorni_sadrzaj>
    <derivirana_varijabla naziv="DomainObject.Predmet.ProtustrankaWithAdressOIB_1">G.M.-SADRIĆ d.o.o., OIB 24963735454, Starjak 0, 10370 Dugo Selo</derivirana_varijabla>
  </DomainObject.Predmet.ProtustrankaWithAdressOIB>
  <DomainObject.Predmet.ProtustrankaNazivFormated>
    <izvorni_sadrzaj>G.M.-SADRIĆ d.o.o.</izvorni_sadrzaj>
    <derivirana_varijabla naziv="DomainObject.Predmet.ProtustrankaNazivFormated_1">G.M.-SADRIĆ d.o.o.</derivirana_varijabla>
  </DomainObject.Predmet.ProtustrankaNazivFormated>
  <DomainObject.Predmet.ProtustrankaNazivFormatedOIB>
    <izvorni_sadrzaj>G.M.-SADRIĆ d.o.o., OIB 24963735454</izvorni_sadrzaj>
    <derivirana_varijabla naziv="DomainObject.Predmet.ProtustrankaNazivFormatedOIB_1">G.M.-SADRIĆ d.o.o., OIB 24963735454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G.M.-SADRIĆ d.o.o.</item>
    </izvorni_sadrzaj>
    <derivirana_varijabla naziv="DomainObject.Predmet.ProtuStrankaListFormated_1">
      <item>G.M.-SADRIĆ d.o.o.</item>
    </derivirana_varijabla>
  </DomainObject.Predmet.ProtuStrankaListFormated>
  <DomainObject.Predmet.ProtuStrankaListFormatedOIB>
    <izvorni_sadrzaj>
      <item>G.M.-SADRIĆ d.o.o., OIB 24963735454</item>
    </izvorni_sadrzaj>
    <derivirana_varijabla naziv="DomainObject.Predmet.ProtuStrankaListFormatedOIB_1">
      <item>G.M.-SADRIĆ d.o.o., OIB 24963735454</item>
    </derivirana_varijabla>
  </DomainObject.Predmet.ProtuStrankaListFormatedOIB>
  <DomainObject.Predmet.ProtuStrankaListFormatedWithAdress>
    <izvorni_sadrzaj>
      <item>G.M.-SADRIĆ d.o.o., Starjak 0, 10370 Dugo Selo</item>
    </izvorni_sadrzaj>
    <derivirana_varijabla naziv="DomainObject.Predmet.ProtuStrankaListFormatedWithAdress_1">
      <item>G.M.-SADRIĆ d.o.o., Starjak 0, 10370 Dugo Selo</item>
    </derivirana_varijabla>
  </DomainObject.Predmet.ProtuStrankaListFormatedWithAdress>
  <DomainObject.Predmet.ProtuStrankaListFormatedWithAdressOIB>
    <izvorni_sadrzaj>
      <item>G.M.-SADRIĆ d.o.o., OIB 24963735454, Starjak 0, 10370 Dugo Selo</item>
    </izvorni_sadrzaj>
    <derivirana_varijabla naziv="DomainObject.Predmet.ProtuStrankaListFormatedWithAdressOIB_1">
      <item>G.M.-SADRIĆ d.o.o., OIB 24963735454, Starjak 0, 10370 Dugo Selo</item>
    </derivirana_varijabla>
  </DomainObject.Predmet.ProtuStrankaListFormatedWithAdressOIB>
  <DomainObject.Predmet.ProtuStrankaListNazivFormated>
    <izvorni_sadrzaj>
      <item>G.M.-SADRIĆ d.o.o.</item>
    </izvorni_sadrzaj>
    <derivirana_varijabla naziv="DomainObject.Predmet.ProtuStrankaListNazivFormated_1">
      <item>G.M.-SADRIĆ d.o.o.</item>
    </derivirana_varijabla>
  </DomainObject.Predmet.ProtuStrankaListNazivFormated>
  <DomainObject.Predmet.ProtuStrankaListNazivFormatedOIB>
    <izvorni_sadrzaj>
      <item>G.M.-SADRIĆ d.o.o., OIB 24963735454</item>
    </izvorni_sadrzaj>
    <derivirana_varijabla naziv="DomainObject.Predmet.ProtuStrankaListNazivFormatedOIB_1">
      <item>G.M.-SADRIĆ d.o.o., OIB 24963735454</item>
    </derivirana_varijabla>
  </DomainObject.Predmet.ProtuStrankaListNazivFormatedOIB>
  <DomainObject.Predmet.OstaliListFormated>
    <izvorni_sadrzaj>
      <item>Mato Sadrić</item>
    </izvorni_sadrzaj>
    <derivirana_varijabla naziv="DomainObject.Predmet.OstaliListFormated_1">
      <item>Mato Sadrić</item>
    </derivirana_varijabla>
  </DomainObject.Predmet.OstaliListFormated>
  <DomainObject.Predmet.OstaliListFormatedOIB>
    <izvorni_sadrzaj>
      <item>Mato Sadrić, OIB 76878504057</item>
    </izvorni_sadrzaj>
    <derivirana_varijabla naziv="DomainObject.Predmet.OstaliListFormatedOIB_1">
      <item>Mato Sadrić, OIB 76878504057</item>
    </derivirana_varijabla>
  </DomainObject.Predmet.OstaliListFormatedOIB>
  <DomainObject.Predmet.OstaliListFormatedWithAdress>
    <izvorni_sadrzaj>
      <item>Mato Sadrić, Vincelerska Ulica 19, 10370 Dugo Selo</item>
    </izvorni_sadrzaj>
    <derivirana_varijabla naziv="DomainObject.Predmet.OstaliListFormatedWithAdress_1">
      <item>Mato Sadrić, Vincelerska Ulica 19, 10370 Dugo Selo</item>
    </derivirana_varijabla>
  </DomainObject.Predmet.OstaliListFormatedWithAdress>
  <DomainObject.Predmet.OstaliListFormatedWithAdressOIB>
    <izvorni_sadrzaj>
      <item>Mato Sadrić, OIB 76878504057, Vincelerska Ulica 19, 10370 Dugo Selo</item>
    </izvorni_sadrzaj>
    <derivirana_varijabla naziv="DomainObject.Predmet.OstaliListFormatedWithAdressOIB_1">
      <item>Mato Sadrić, OIB 76878504057, Vincelerska Ulica 19, 10370 Dugo Selo</item>
    </derivirana_varijabla>
  </DomainObject.Predmet.OstaliListFormatedWithAdressOIB>
  <DomainObject.Predmet.OstaliListNazivFormated>
    <izvorni_sadrzaj>
      <item>Mato Sadrić</item>
    </izvorni_sadrzaj>
    <derivirana_varijabla naziv="DomainObject.Predmet.OstaliListNazivFormated_1">
      <item>Mato Sadrić</item>
    </derivirana_varijabla>
  </DomainObject.Predmet.OstaliListNazivFormated>
  <DomainObject.Predmet.OstaliListNazivFormatedOIB>
    <izvorni_sadrzaj>
      <item>Mato Sadrić, OIB 76878504057</item>
    </izvorni_sadrzaj>
    <derivirana_varijabla naziv="DomainObject.Predmet.OstaliListNazivFormatedOIB_1">
      <item>Mato Sadrić, OIB 76878504057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St-6199/2016-8</izvorni_sadrzaj>
    <derivirana_varijabla naziv="DomainObject.PoslovniBrojDokumenta_1">St-6199/2016-8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G.M.-SADRIĆ d.o.o.</izvorni_sadrzaj>
    <derivirana_varijabla naziv="DomainObject.Predmet.ProtustrankaIDrugi_1">G.M.-SADRIĆ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G.M.-SADRIĆ d.o.o., OIB 24963735454, Starjak 0, 10370 Dugo Selo</izvorni_sadrzaj>
    <derivirana_varijabla naziv="DomainObject.Predmet.ProtustrankaIDrugiAdressOIB_1">G.M.-SADRIĆ d.o.o., OIB 24963735454, Starjak 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Sadrić</item>
      <item>G.M.-SADRIĆ d.o.o.</item>
      <item>FINA Regionalni centar Zagreb</item>
    </izvorni_sadrzaj>
    <derivirana_varijabla naziv="DomainObject.Predmet.SudioniciListNaziv_1">
      <item>Mato Sadrić</item>
      <item>G.M.-SADRIĆ d.o.o.</item>
      <item>FINA Regionalni centar Zagreb</item>
    </derivirana_varijabla>
  </DomainObject.Predmet.SudioniciListNaziv>
  <DomainObject.Predmet.SudioniciListAdressOIB>
    <izvorni_sadrzaj>
      <item>Mato Sadrić, OIB 76878504057, Vincelerska Ulica 19,10370 Dugo Selo</item>
      <item>G.M.-SADRIĆ d.o.o., OIB 24963735454, Starjak 0,10370 Dugo Selo</item>
      <item>FINA Regionalni centar Zagreb, OIB 85821130368, Trg svibanjskih žrtava 1995. br. 1,10000 Zagreb</item>
    </izvorni_sadrzaj>
    <derivirana_varijabla naziv="DomainObject.Predmet.SudioniciListAdressOIB_1">
      <item>Mato Sadrić, OIB 76878504057, Vincelerska Ulica 19,10370 Dugo Selo</item>
      <item>G.M.-SADRIĆ d.o.o., OIB 24963735454, Starjak 0,10370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C2210-2A9F-4623-B9B2-CD1D4B28A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1744</properties:Characters>
  <properties:Lines>58</properties:Lines>
  <properties:Paragraphs>22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2016-10-11T12:53:00Z</cp:lastPrinted>
  <dcterms:modified xmlns:xsi="http://www.w3.org/2001/XMLSchema-instance" xsi:type="dcterms:W3CDTF">2016-10-11T12:53:00Z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St-6199/2016-8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