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1f93" w14:paraId="1511f93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4C4592">
        <w:rPr>
          <w:sz w:val="24"/>
          <w:szCs w:val="24"/>
          <w:lang w:val="hr-HR"/>
        </w:rPr>
        <w:t>499</w:t>
      </w:r>
      <w:r w:rsidR="00190F02">
        <w:rPr>
          <w:sz w:val="24"/>
          <w:szCs w:val="24"/>
          <w:lang w:val="hr-HR"/>
        </w:rPr>
        <w:t>/16-</w:t>
      </w:r>
      <w:r w:rsidR="00850934">
        <w:rPr>
          <w:sz w:val="24"/>
          <w:szCs w:val="24"/>
          <w:lang w:val="hr-HR"/>
        </w:rPr>
        <w:t>12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4C4592">
        <w:t>PROJEKT PET d.o.o., Zadar, Ruđera Boškovića 4, Zadar, OIB: 25309663830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4C4592">
        <w:rPr>
          <w:szCs w:val="24"/>
        </w:rPr>
        <w:t>07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850934">
        <w:t>ANTONIO DUCA iz Zadra, Eugena Tomića 5</w:t>
      </w:r>
      <w:r w:rsidR="00D25E9C" w:rsidRPr="00262427">
        <w:rPr>
          <w:szCs w:val="24"/>
        </w:rPr>
        <w:t>,</w:t>
      </w:r>
      <w:r w:rsidR="00262427">
        <w:rPr>
          <w:szCs w:val="24"/>
        </w:rPr>
        <w:t xml:space="preserve"> OIB: 41594574655, </w:t>
      </w:r>
      <w:r w:rsidR="00D25E9C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731A74">
        <w:rPr>
          <w:szCs w:val="24"/>
        </w:rPr>
        <w:t xml:space="preserve"> solidarno</w:t>
      </w:r>
      <w:r w:rsidRPr="00951610">
        <w:rPr>
          <w:szCs w:val="24"/>
        </w:rPr>
        <w:t xml:space="preserve"> platiti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4C4592">
        <w:rPr>
          <w:szCs w:val="24"/>
        </w:rPr>
        <w:t>499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4C4592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4C4592" w:rsidRPr="004C4592">
        <w:rPr>
          <w:sz w:val="24"/>
          <w:szCs w:val="24"/>
        </w:rPr>
        <w:t>PROJEKT PET d.o.o., Zadar</w:t>
      </w:r>
      <w:r w:rsidR="004C4592" w:rsidRPr="004C4592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4C4592">
        <w:rPr>
          <w:sz w:val="24"/>
          <w:szCs w:val="24"/>
          <w:lang w:val="hr-HR"/>
        </w:rPr>
        <w:t>07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 w:rsidRPr="0085093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850934" w:rsidRPr="00850934">
        <w:t xml:space="preserve">ANTONIO DUCA, Zadar, Eugena Tomića 5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84BF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4C4592">
      <w:rPr>
        <w:sz w:val="24"/>
        <w:szCs w:val="24"/>
        <w:lang w:val="hr-HR"/>
      </w:rPr>
      <w:t>499</w:t>
    </w:r>
    <w:r w:rsidR="002806C2">
      <w:rPr>
        <w:sz w:val="24"/>
        <w:szCs w:val="24"/>
        <w:lang w:val="hr-HR"/>
      </w:rPr>
      <w:t>/16-</w:t>
    </w:r>
    <w:r w:rsidR="00850934">
      <w:rPr>
        <w:sz w:val="24"/>
        <w:szCs w:val="24"/>
        <w:lang w:val="hr-HR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42852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62427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05E71"/>
    <w:rsid w:val="00410D53"/>
    <w:rsid w:val="00421825"/>
    <w:rsid w:val="00434741"/>
    <w:rsid w:val="00453944"/>
    <w:rsid w:val="00477F3D"/>
    <w:rsid w:val="00487E82"/>
    <w:rsid w:val="0049238A"/>
    <w:rsid w:val="004C3D10"/>
    <w:rsid w:val="004C4592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31A74"/>
    <w:rsid w:val="00742494"/>
    <w:rsid w:val="00770B64"/>
    <w:rsid w:val="007718B2"/>
    <w:rsid w:val="00784BFB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50934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80125"/>
    <w:rsid w:val="00CA58CD"/>
    <w:rsid w:val="00CC3B20"/>
    <w:rsid w:val="00CE5534"/>
    <w:rsid w:val="00CE7D5C"/>
    <w:rsid w:val="00D00E37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84B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B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BF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B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B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84B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B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BF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B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B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St-499/2016</izvorni_sadrzaj>
    <derivirana_varijabla naziv="DomainObject.Predmet.OznakaBroj_1">St-499/2016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PET d.o.o. za građevinarstvo i turizam</izvorni_sadrzaj>
    <derivirana_varijabla naziv="DomainObject.Predmet.ProtustrankaFormated_1">  PROJEKT PET d.o.o. za građevinarstvo i turizam</derivirana_varijabla>
  </DomainObject.Predmet.ProtustrankaFormated>
  <DomainObject.Predmet.ProtustrankaFormatedOIB>
    <izvorni_sadrzaj>  PROJEKT PET d.o.o. za građevinarstvo i turizam, OIB 25309663830</izvorni_sadrzaj>
    <derivirana_varijabla naziv="DomainObject.Predmet.ProtustrankaFormatedOIB_1">  PROJEKT PET d.o.o. za građevinarstvo i turizam, OIB 25309663830</derivirana_varijabla>
  </DomainObject.Predmet.ProtustrankaFormatedOIB>
  <DomainObject.Predmet.ProtustrankaFormatedWithAdress>
    <izvorni_sadrzaj> PROJEKT PET d.o.o. za građevinarstvo i turizam, Ruđera Boškovića 4, 23000 Zadar</izvorni_sadrzaj>
    <derivirana_varijabla naziv="DomainObject.Predmet.ProtustrankaFormatedWithAdress_1"> PROJEKT PET d.o.o. za građevinarstvo i turizam, Ruđera Boškovića 4, 23000 Zadar</derivirana_varijabla>
  </DomainObject.Predmet.ProtustrankaFormatedWithAdress>
  <DomainObject.Predmet.ProtustrankaFormatedWithAdressOIB>
    <izvorni_sadrzaj> PROJEKT PET d.o.o. za građevinarstvo i turizam, OIB 25309663830, Ruđera Boškovića 4, 23000 Zadar</izvorni_sadrzaj>
    <derivirana_varijabla naziv="DomainObject.Predmet.ProtustrankaFormatedWithAdressOIB_1"> PROJEKT PET d.o.o. za građevinarstvo i turizam, OIB 25309663830, Ruđera Boškovića 4, 23000 Zadar</derivirana_varijabla>
  </DomainObject.Predmet.ProtustrankaFormatedWithAdressOIB>
  <DomainObject.Predmet.ProtustrankaWithAdress>
    <izvorni_sadrzaj>PROJEKT PET d.o.o. za građevinarstvo i turizam Ruđera Boškovića 4, 23000 Zadar</izvorni_sadrzaj>
    <derivirana_varijabla naziv="DomainObject.Predmet.ProtustrankaWithAdress_1">PROJEKT PET d.o.o. za građevinarstvo i turizam Ruđera Boškovića 4, 23000 Zadar</derivirana_varijabla>
  </DomainObject.Predmet.ProtustrankaWithAdress>
  <DomainObject.Predmet.ProtustrankaWithAdressOIB>
    <izvorni_sadrzaj>PROJEKT PET d.o.o. za građevinarstvo i turizam, OIB 25309663830, Ruđera Boškovića 4, 23000 Zadar</izvorni_sadrzaj>
    <derivirana_varijabla naziv="DomainObject.Predmet.ProtustrankaWithAdressOIB_1">PROJEKT PET d.o.o. za građevinarstvo i turizam, OIB 25309663830, Ruđera Boškovića 4, 23000 Zadar</derivirana_varijabla>
  </DomainObject.Predmet.ProtustrankaWithAdressOIB>
  <DomainObject.Predmet.ProtustrankaNazivFormated>
    <izvorni_sadrzaj>PROJEKT PET d.o.o. za građevinarstvo i turizam</izvorni_sadrzaj>
    <derivirana_varijabla naziv="DomainObject.Predmet.ProtustrankaNazivFormated_1">PROJEKT PET d.o.o. za građevinarstvo i turizam</derivirana_varijabla>
  </DomainObject.Predmet.ProtustrankaNazivFormated>
  <DomainObject.Predmet.ProtustrankaNazivFormatedOIB>
    <izvorni_sadrzaj>PROJEKT PET d.o.o. za građevinarstvo i turizam, OIB 25309663830</izvorni_sadrzaj>
    <derivirana_varijabla naziv="DomainObject.Predmet.ProtustrankaNazivFormatedOIB_1">PROJEKT PET d.o.o. za građevinarstvo i turizam, OIB 25309663830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PROJEKT PET d.o.o. za građevinarstvo i turizam</item>
    </izvorni_sadrzaj>
    <derivirana_varijabla naziv="DomainObject.Predmet.ProtuStrankaListFormated_1">
      <item>PROJEKT PET d.o.o. za građevinarstvo i turizam</item>
    </derivirana_varijabla>
  </DomainObject.Predmet.ProtuStrankaListFormated>
  <DomainObject.Predmet.ProtuStrankaListFormatedOIB>
    <izvorni_sadrzaj>
      <item>PROJEKT PET d.o.o. za građevinarstvo i turizam, OIB 25309663830</item>
    </izvorni_sadrzaj>
    <derivirana_varijabla naziv="DomainObject.Predmet.ProtuStrankaListFormatedOIB_1">
      <item>PROJEKT PET d.o.o. za građevinarstvo i turizam, OIB 25309663830</item>
    </derivirana_varijabla>
  </DomainObject.Predmet.ProtuStrankaListFormatedOIB>
  <DomainObject.Predmet.ProtuStrankaListFormatedWithAdress>
    <izvorni_sadrzaj>
      <item>PROJEKT PET d.o.o. za građevinarstvo i turizam, Ruđera Boškovića 4, 23000 Zadar</item>
    </izvorni_sadrzaj>
    <derivirana_varijabla naziv="DomainObject.Predmet.ProtuStrankaListFormatedWithAdress_1">
      <item>PROJEKT PET d.o.o. za građevinarstvo i turizam, Ruđera Boškovića 4, 23000 Zadar</item>
    </derivirana_varijabla>
  </DomainObject.Predmet.ProtuStrankaListFormatedWithAdress>
  <DomainObject.Predmet.ProtuStrankaListFormatedWithAdressOIB>
    <izvorni_sadrzaj>
      <item>PROJEKT PET d.o.o. za građevinarstvo i turizam, OIB 25309663830, Ruđera Boškovića 4, 23000 Zadar</item>
    </izvorni_sadrzaj>
    <derivirana_varijabla naziv="DomainObject.Predmet.ProtuStrankaListFormatedWithAdressOIB_1">
      <item>PROJEKT PET d.o.o. za građevinarstvo i turizam, OIB 25309663830, Ruđera Boškovića 4, 23000 Zadar</item>
    </derivirana_varijabla>
  </DomainObject.Predmet.ProtuStrankaListFormatedWithAdressOIB>
  <DomainObject.Predmet.ProtuStrankaListNazivFormated>
    <izvorni_sadrzaj>
      <item>PROJEKT PET d.o.o. za građevinarstvo i turizam</item>
    </izvorni_sadrzaj>
    <derivirana_varijabla naziv="DomainObject.Predmet.ProtuStrankaListNazivFormated_1">
      <item>PROJEKT PET d.o.o. za građevinarstvo i turizam</item>
    </derivirana_varijabla>
  </DomainObject.Predmet.ProtuStrankaListNazivFormated>
  <DomainObject.Predmet.ProtuStrankaListNazivFormatedOIB>
    <izvorni_sadrzaj>
      <item>PROJEKT PET d.o.o. za građevinarstvo i turizam, OIB 25309663830</item>
    </izvorni_sadrzaj>
    <derivirana_varijabla naziv="DomainObject.Predmet.ProtuStrankaListNazivFormatedOIB_1">
      <item>PROJEKT PET d.o.o. za građevinarstvo i turizam, OIB 25309663830</item>
    </derivirana_varijabla>
  </DomainObject.Predmet.ProtuStrankaListNazivFormatedOIB>
  <DomainObject.Predmet.OstaliListFormated>
    <izvorni_sadrzaj>
      <item>OD GLUIĆ &amp; NINČEVIĆ</item>
    </izvorni_sadrzaj>
    <derivirana_varijabla naziv="DomainObject.Predmet.OstaliListFormated_1">
      <item>OD GLUIĆ &amp; NINČEVIĆ</item>
    </derivirana_varijabla>
  </DomainObject.Predmet.OstaliListFormated>
  <DomainObject.Predmet.OstaliListFormatedOIB>
    <izvorni_sadrzaj>
      <item>OD GLUIĆ &amp; NINČEVIĆ</item>
    </izvorni_sadrzaj>
    <derivirana_varijabla naziv="DomainObject.Predmet.OstaliListFormatedOIB_1">
      <item>OD GLUIĆ &amp; NINČEVIĆ</item>
    </derivirana_varijabla>
  </DomainObject.Predmet.OstaliListFormatedOIB>
  <DomainObject.Predmet.OstaliListFormatedWithAdress>
    <izvorni_sadrzaj>
      <item>OD GLUIĆ &amp; NINČEVIĆ</item>
    </izvorni_sadrzaj>
    <derivirana_varijabla naziv="DomainObject.Predmet.OstaliListFormatedWithAdress_1">
      <item>OD GLUIĆ &amp; NINČEVIĆ</item>
    </derivirana_varijabla>
  </DomainObject.Predmet.OstaliListFormatedWithAdress>
  <DomainObject.Predmet.OstaliListFormatedWithAdressOIB>
    <izvorni_sadrzaj>
      <item>OD GLUIĆ &amp; NINČEVIĆ</item>
    </izvorni_sadrzaj>
    <derivirana_varijabla naziv="DomainObject.Predmet.OstaliListFormatedWithAdressOIB_1">
      <item>OD GLUIĆ &amp; NINČEVIĆ</item>
    </derivirana_varijabla>
  </DomainObject.Predmet.OstaliListFormatedWithAdressOIB>
  <DomainObject.Predmet.OstaliListNazivFormated>
    <izvorni_sadrzaj>
      <item>OD GLUIĆ &amp; NINČEVIĆ</item>
    </izvorni_sadrzaj>
    <derivirana_varijabla naziv="DomainObject.Predmet.OstaliListNazivFormated_1">
      <item>OD GLUIĆ &amp; NINČEVIĆ</item>
    </derivirana_varijabla>
  </DomainObject.Predmet.OstaliListNazivFormated>
  <DomainObject.Predmet.OstaliListNazivFormatedOIB>
    <izvorni_sadrzaj>
      <item>OD GLUIĆ &amp; NINČEVIĆ</item>
    </izvorni_sadrzaj>
    <derivirana_varijabla naziv="DomainObject.Predmet.OstaliListNazivFormatedOIB_1">
      <item>OD GLUIĆ &amp; NINČEVIĆ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PROJEKT PET d.o.o. za građevinarstvo i turizam</izvorni_sadrzaj>
    <derivirana_varijabla naziv="DomainObject.Predmet.ProtustrankaIDrugi_1">PROJEKT PET d.o.o. za građevinarstvo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PROJEKT PET d.o.o. za građevinarstvo i turizam, OIB 25309663830, Ruđera Boškovića 4, 23000 Zadar</izvorni_sadrzaj>
    <derivirana_varijabla naziv="DomainObject.Predmet.ProtustrankaIDrugiAdressOIB_1">PROJEKT PET d.o.o. za građevinarstvo i turizam, OIB 25309663830,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PET d.o.o. za građevinarstvo i turizam</item>
      <item>FINA</item>
      <item>OD GLUIĆ &amp; NINČEVIĆ</item>
    </izvorni_sadrzaj>
    <derivirana_varijabla naziv="DomainObject.Predmet.SudioniciListNaziv_1">
      <item>PROJEKT PET d.o.o. za građevinarstvo i turizam</item>
      <item>FINA</item>
      <item>OD GLUIĆ &amp; NINČEVIĆ</item>
    </derivirana_varijabla>
  </DomainObject.Predmet.SudioniciListNaziv>
  <DomainObject.Predmet.SudioniciListAdressOIB>
    <izvorni_sadrzaj>
      <item>PROJEKT PET d.o.o. za građevinarstvo i turizam, OIB 25309663830, Ruđera Boškovića 4,23000 Zadar</item>
      <item>FINA, OIB 85821130368</item>
      <item>OD GLUIĆ &amp; NINČEVIĆ</item>
    </izvorni_sadrzaj>
    <derivirana_varijabla naziv="DomainObject.Predmet.SudioniciListAdressOIB_1">
      <item>PROJEKT PET d.o.o. za građevinarstvo i turizam, OIB 25309663830, Ruđera Boškovića 4,23000 Zadar</item>
      <item>FINA, OIB 85821130368</item>
      <item>OD GLUIĆ &amp; NINČEVIĆ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25309663830</item>
      <item>, OIB 85821130368</item>
      <item>, OIB null</item>
    </izvorni_sadrzaj>
    <derivirana_varijabla naziv="DomainObject.Predmet.SudioniciListNazivOIB_1">
      <item>, OIB 25309663830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782136-F857-45A7-8101-CDDB74FE12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342</properties:Words>
  <properties:Characters>1684</properties:Characters>
  <properties:Lines>57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2016-04-06T13:07:00Z</dcterms:created>
  <dc:creator>Ante Kačić</dc:creator>
  <cp:lastModifiedBy>wsadmin</cp:lastModifiedBy>
  <cp:lastPrinted>2015-11-27T10:35:00Z</cp:lastPrinted>
  <dcterms:modified xmlns:xsi="http://www.w3.org/2001/XMLSchema-instance" xsi:type="dcterms:W3CDTF">2016-04-07T10:34:00Z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