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a125" w14:paraId="d8aa12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005996">
        <w:t>UDRUGA "DALMATINSKE MAŽORETKINJE", Šibenik, Bana Ivana Mažuranića 45</w:t>
      </w:r>
      <w:r w:rsidR="00E9465C">
        <w:t xml:space="preserve">, OIB: </w:t>
      </w:r>
      <w:r w:rsidR="00005996">
        <w:t>75187283890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3B54F5">
        <w:t>Šibenik</w:t>
      </w:r>
      <w:r w:rsidRPr="000506EC">
        <w:t>,</w:t>
      </w:r>
      <w:r>
        <w:t xml:space="preserve"> </w:t>
      </w:r>
      <w:r w:rsidR="003B54F5">
        <w:t>Perivoj L. Marune 1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05996">
        <w:t>6</w:t>
      </w:r>
      <w:r w:rsidR="00200FC0">
        <w:t>. travnja 2017</w:t>
      </w:r>
      <w:r w:rsidRPr="00FC1537">
        <w:t>.</w:t>
      </w:r>
      <w:r>
        <w:t xml:space="preserve">, </w:t>
      </w:r>
      <w:r w:rsidR="000D60C1">
        <w:t>19.</w:t>
      </w:r>
      <w:r w:rsidR="003E34E3">
        <w:t xml:space="preserve"> siječnja 2018.</w:t>
      </w:r>
      <w:r>
        <w:t xml:space="preserve">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05996" w:rsidRPr="00005996">
        <w:t>UDRUGA "DALMATINSKE MAŽORETKINJE", Šibenik, Bana Ivana Mažuranića 45, OIB: 75187283890</w:t>
      </w:r>
      <w:r w:rsidR="00990573">
        <w:t xml:space="preserve">, </w:t>
      </w:r>
      <w:r>
        <w:t xml:space="preserve">na temelju neizvršenih osnova za plaćanje iznosi </w:t>
      </w:r>
      <w:r w:rsidR="000D60C1">
        <w:t>11.960,53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05996">
        <w:t>Ivana Gulin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D60C1">
        <w:t>19.</w:t>
      </w:r>
      <w:r w:rsidR="003E34E3">
        <w:t xml:space="preserve"> siječnja 2018.</w:t>
      </w:r>
    </w:p>
    <w:p w:rsidRDefault="004635D5" w:rsidP="004635D5" w:rsidR="004635D5"/>
    <w:p w:rsidRDefault="003B2E0D" w:rsidP="003B2E0D" w:rsidR="009E2467" w:rsidRPr="00F41C5D">
      <w:r>
        <w:t>Za točnost otpravka- ovlaštena službenica</w:t>
      </w:r>
      <w:r>
        <w:tab/>
      </w:r>
      <w:r>
        <w:tab/>
      </w:r>
      <w:r>
        <w:tab/>
      </w:r>
      <w:r>
        <w:tab/>
        <w:t xml:space="preserve">             </w:t>
      </w:r>
      <w:r w:rsidR="000528AA">
        <w:t>Sudska savjetnica</w:t>
      </w:r>
      <w:r w:rsidR="004635D5">
        <w:t xml:space="preserve">     </w:t>
      </w:r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00FC0">
        <w:t>Jelena Radoš</w:t>
      </w:r>
      <w:r>
        <w:t>, v.r.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B2E0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005996">
      <w:t xml:space="preserve">     </w:t>
    </w:r>
    <w:r w:rsidR="000528AA">
      <w:t xml:space="preserve">Poslovni broj: </w:t>
    </w:r>
    <w:r w:rsidR="00005996" w:rsidRPr="00005996">
      <w:t>5 St-149/2017-</w:t>
    </w:r>
    <w:r w:rsidR="003E34E3"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005996">
      <w:t>149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3E34E3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05996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D60C1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B2E0D"/>
    <w:rsid w:val="003B54F5"/>
    <w:rsid w:val="003D6394"/>
    <w:rsid w:val="003E34E3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1E8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B4C71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"DALMATINSKE MAŽORETKINJE"</izvorni_sadrzaj>
    <derivirana_varijabla naziv="DomainObject.Predmet.ProtustrankaFormated_1">  UDRUGA "DALMATINSKE MAŽORETKINJE"</derivirana_varijabla>
  </DomainObject.Predmet.ProtustrankaFormated>
  <DomainObject.Predmet.ProtustrankaFormatedOIB>
    <izvorni_sadrzaj>  UDRUGA "DALMATINSKE MAŽORETKINJE", OIB 75187283890</izvorni_sadrzaj>
    <derivirana_varijabla naziv="DomainObject.Predmet.ProtustrankaFormatedOIB_1">  UDRUGA "DALMATINSKE MAŽORETKINJE", OIB 75187283890</derivirana_varijabla>
  </DomainObject.Predmet.ProtustrankaFormatedOIB>
  <DomainObject.Predmet.ProtustrankaFormatedWithAdress>
    <izvorni_sadrzaj> UDRUGA "DALMATINSKE MAŽORETKINJE", Bana Ivana Mažuranića 45, 22000 Šibenik</izvorni_sadrzaj>
    <derivirana_varijabla naziv="DomainObject.Predmet.ProtustrankaFormatedWithAdress_1"> UDRUGA "DALMATINSKE MAŽORETKINJE", Bana Ivana Mažuranića 45, 22000 Šibenik</derivirana_varijabla>
  </DomainObject.Predmet.ProtustrankaFormatedWithAdress>
  <DomainObject.Predmet.ProtustrankaFormatedWithAdressOIB>
    <izvorni_sadrzaj> UDRUGA "DALMATINSKE MAŽORETKINJE", OIB 75187283890, Bana Ivana Mažuranića 45, 22000 Šibenik</izvorni_sadrzaj>
    <derivirana_varijabla naziv="DomainObject.Predmet.ProtustrankaFormatedWithAdressOIB_1"> UDRUGA "DALMATINSKE MAŽORETKINJE", OIB 75187283890, Bana Ivana Mažuranića 45, 22000 Šibenik</derivirana_varijabla>
  </DomainObject.Predmet.ProtustrankaFormatedWithAdressOIB>
  <DomainObject.Predmet.ProtustrankaWithAdress>
    <izvorni_sadrzaj>UDRUGA "DALMATINSKE MAŽORETKINJE" Bana Ivana Mažuranića 45, 22000 Šibenik</izvorni_sadrzaj>
    <derivirana_varijabla naziv="DomainObject.Predmet.ProtustrankaWithAdress_1">UDRUGA "DALMATINSKE MAŽORETKINJE" Bana Ivana Mažuranića 45, 22000 Šibenik</derivirana_varijabla>
  </DomainObject.Predmet.ProtustrankaWithAdress>
  <DomainObject.Predmet.ProtustrankaWithAdressOIB>
    <izvorni_sadrzaj>UDRUGA "DALMATINSKE MAŽORETKINJE", OIB 75187283890, Bana Ivana Mažuranića 45, 22000 Šibenik</izvorni_sadrzaj>
    <derivirana_varijabla naziv="DomainObject.Predmet.ProtustrankaWithAdressOIB_1">UDRUGA "DALMATINSKE MAŽORETKINJE", OIB 75187283890, Bana Ivana Mažuranića 45, 22000 Šibenik</derivirana_varijabla>
  </DomainObject.Predmet.ProtustrankaWithAdressOIB>
  <DomainObject.Predmet.ProtustrankaNazivFormated>
    <izvorni_sadrzaj>UDRUGA "DALMATINSKE MAŽORETKINJE"</izvorni_sadrzaj>
    <derivirana_varijabla naziv="DomainObject.Predmet.ProtustrankaNazivFormated_1">UDRUGA "DALMATINSKE MAŽORETKINJE"</derivirana_varijabla>
  </DomainObject.Predmet.ProtustrankaNazivFormated>
  <DomainObject.Predmet.ProtustrankaNazivFormatedOIB>
    <izvorni_sadrzaj>UDRUGA "DALMATINSKE MAŽORETKINJE", OIB 75187283890</izvorni_sadrzaj>
    <derivirana_varijabla naziv="DomainObject.Predmet.ProtustrankaNazivFormatedOIB_1">UDRUGA "DALMATINSKE MAŽORETKINJE", OIB 75187283890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"DALMATINSKE MAŽORETKINJE"</item>
    </izvorni_sadrzaj>
    <derivirana_varijabla naziv="DomainObject.Predmet.ProtuStrankaListFormated_1">
      <item>UDRUGA "DALMATINSKE MAŽORETKINJE"</item>
    </derivirana_varijabla>
  </DomainObject.Predmet.ProtuStrankaListFormated>
  <DomainObject.Predmet.ProtuStrankaListFormatedOIB>
    <izvorni_sadrzaj>
      <item>UDRUGA "DALMATINSKE MAŽORETKINJE", OIB 75187283890</item>
    </izvorni_sadrzaj>
    <derivirana_varijabla naziv="DomainObject.Predmet.ProtuStrankaListFormatedOIB_1">
      <item>UDRUGA "DALMATINSKE MAŽORETKINJE", OIB 75187283890</item>
    </derivirana_varijabla>
  </DomainObject.Predmet.ProtuStrankaListFormatedOIB>
  <DomainObject.Predmet.ProtuStrankaListFormatedWithAdress>
    <izvorni_sadrzaj>
      <item>UDRUGA "DALMATINSKE MAŽORETKINJE", Bana Ivana Mažuranića 45, 22000 Šibenik</item>
    </izvorni_sadrzaj>
    <derivirana_varijabla naziv="DomainObject.Predmet.ProtuStrankaListFormatedWithAdress_1">
      <item>UDRUGA "DALMATINSKE MAŽORETKINJE", Bana Ivana Mažuranića 45, 22000 Šibenik</item>
    </derivirana_varijabla>
  </DomainObject.Predmet.ProtuStrankaListFormatedWithAdress>
  <DomainObject.Predmet.ProtuStrankaListFormatedWithAdressOIB>
    <izvorni_sadrzaj>
      <item>UDRUGA "DALMATINSKE MAŽORETKINJE", OIB 75187283890, Bana Ivana Mažuranića 45, 22000 Šibenik</item>
    </izvorni_sadrzaj>
    <derivirana_varijabla naziv="DomainObject.Predmet.ProtuStrankaListFormatedWithAdressOIB_1">
      <item>UDRUGA "DALMATINSKE MAŽORETKINJE", OIB 75187283890, Bana Ivana Mažuranića 45, 22000 Šibenik</item>
    </derivirana_varijabla>
  </DomainObject.Predmet.ProtuStrankaListFormatedWithAdressOIB>
  <DomainObject.Predmet.ProtuStrankaListNazivFormated>
    <izvorni_sadrzaj>
      <item>UDRUGA "DALMATINSKE MAŽORETKINJE"</item>
    </izvorni_sadrzaj>
    <derivirana_varijabla naziv="DomainObject.Predmet.ProtuStrankaListNazivFormated_1">
      <item>UDRUGA "DALMATINSKE MAŽORETKINJE"</item>
    </derivirana_varijabla>
  </DomainObject.Predmet.ProtuStrankaListNazivFormated>
  <DomainObject.Predmet.ProtuStrankaListNazivFormatedOIB>
    <izvorni_sadrzaj>
      <item>UDRUGA "DALMATINSKE MAŽORETKINJE", OIB 75187283890</item>
    </izvorni_sadrzaj>
    <derivirana_varijabla naziv="DomainObject.Predmet.ProtuStrankaListNazivFormatedOIB_1">
      <item>UDRUGA "DALMATINSKE MAŽORETKINJE", OIB 75187283890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"DALMATINSKE MAŽORETKINJE"</izvorni_sadrzaj>
    <derivirana_varijabla naziv="DomainObject.Predmet.ProtustrankaIDrugi_1">UDRUGA "DALMATINSKE MAŽORETKINJE"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"DALMATINSKE MAŽORETKINJE", OIB 75187283890, Bana Ivana Mažuranića 45, 22000 Šibenik</izvorni_sadrzaj>
    <derivirana_varijabla naziv="DomainObject.Predmet.ProtustrankaIDrugiAdressOIB_1">UDRUGA "DALMATINSKE MAŽORETKINJE", OIB 75187283890, Bana Ivana Mažuranića 45,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"DALMATINSKE MAŽORETKINJE"</item>
    </izvorni_sadrzaj>
    <derivirana_varijabla naziv="DomainObject.Predmet.SudioniciListNaziv_1">
      <item>Financijska agencija</item>
      <item>UDRUGA "DALMATINSKE MAŽORETKINJE"</item>
    </derivirana_varijabla>
  </DomainObject.Predmet.SudioniciListNaziv>
  <DomainObject.Predmet.SudioniciListAdressOIB>
    <izvorni_sadrzaj>
      <item>Financijska agencija, OIB 85821130368, Perivoj L.Marune 1,22000 Šibenik</item>
      <item>UDRUGA "DALMATINSKE MAŽORETKINJE", OIB 75187283890, Bana Ivana Mažuranića 45,22000 Šibenik</item>
    </izvorni_sadrzaj>
    <derivirana_varijabla naziv="DomainObject.Predmet.SudioniciListAdressOIB_1">
      <item>Financijska agencija, OIB 85821130368, Perivoj L.Marune 1,22000 Šibenik</item>
      <item>UDRUGA "DALMATINSKE MAŽORETKINJE", OIB 75187283890, Bana Ivana Mažuranića 45,22000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75187283890</item>
    </izvorni_sadrzaj>
    <derivirana_varijabla naziv="DomainObject.Predmet.SudioniciListNazivOIB_1">
      <item>, OIB 85821130368</item>
      <item>, OIB 75187283890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BD83C-7EBE-4764-8004-630BA3C73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2055</properties:Characters>
  <properties:Lines>65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2017-12-29T11:03:00Z</dcterms:created>
  <dc:creator>Tina Grgas</dc:creator>
  <cp:lastModifiedBy>Ante Rubelj</cp:lastModifiedBy>
  <cp:lastPrinted>2017-11-20T10:22:00Z</cp:lastPrinted>
  <dcterms:modified xmlns:xsi="http://www.w3.org/2001/XMLSchema-instance" xsi:type="dcterms:W3CDTF">2018-01-22T07:48:00Z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