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30ca" w14:paraId="24e30ca" w:rsidRDefault="00AE649C" w:rsidP="004F27AE" w:rsidR="00AE649C" w:rsidRPr="00B76F3C">
      <w:pPr>
        <w:pStyle w:val="NormaleSPIS"/>
        <w15:collapsed w:val="false"/>
      </w:pPr>
    </w:p>
    <w:p w:rsidRDefault="00AB4602" w:rsidP="00314256" w:rsidR="00314256">
      <w:pPr>
        <w:pStyle w:val="NormaleSPIS"/>
        <w:jc w:val="right"/>
        <w:rPr>
          <w:rFonts w:hAnsi="Arial" w:ascii="Aria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256">
        <w:rPr>
          <w:rFonts w:hAnsi="Arial" w:ascii="Arial"/>
        </w:rPr>
        <w:t xml:space="preserve">      7 St-350/2016-6.</w:t>
      </w:r>
    </w:p>
    <w:p w:rsidRDefault="00314256" w:rsidP="00314256" w:rsidR="00314256">
      <w:pPr>
        <w:rPr>
          <w:rFonts w:hAnsi="Arial" w:ascii="Arial"/>
        </w:rPr>
      </w:pPr>
    </w:p>
    <w:p w:rsidRDefault="00314256" w:rsidP="00314256" w:rsidR="00314256">
      <w:pPr>
        <w:jc w:val="center"/>
        <w:rPr>
          <w:rFonts w:hAnsi="Arial" w:ascii="Arial"/>
          <w:b/>
        </w:rPr>
      </w:pPr>
    </w:p>
    <w:p w:rsidRDefault="00314256" w:rsidP="00314256" w:rsidR="0031425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314256" w:rsidP="00314256" w:rsidR="00314256">
      <w:pPr>
        <w:jc w:val="center"/>
        <w:rPr>
          <w:rFonts w:hAnsi="Arial" w:ascii="Arial"/>
          <w:b/>
        </w:rPr>
      </w:pPr>
    </w:p>
    <w:p w:rsidRDefault="00314256" w:rsidP="00314256" w:rsidR="0031425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314256" w:rsidP="00314256" w:rsidR="00314256">
      <w:pPr>
        <w:rPr>
          <w:rFonts w:hAnsi="Arial" w:ascii="Arial"/>
          <w:b/>
        </w:rPr>
      </w:pP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KOREN-PROMET d.o.o. za usluge, posredovanje i knjigovodstvo iz Virovitice, Tome Bakača 20, MBS 010076551, OIB 06361462952, dana 05. srpnja 2017. godine</w:t>
      </w:r>
    </w:p>
    <w:p w:rsidRDefault="00314256" w:rsidP="00314256" w:rsidR="0031425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14256" w:rsidP="00314256" w:rsidR="00314256">
      <w:pPr>
        <w:jc w:val="center"/>
        <w:rPr>
          <w:rFonts w:hAnsi="Arial" w:ascii="Arial"/>
          <w:b/>
        </w:rPr>
      </w:pPr>
    </w:p>
    <w:p w:rsidRDefault="00314256" w:rsidP="00314256" w:rsidR="00314256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KOREN-PROMET d.o.o. za usluge, posredovanje i knjigovodstvo iz Virovitice, Tome Bakača 20, MBS 010076551, OIB 06361462953.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KOREN-PROMET d.o.o. za usluge, posredovanje i knjigovodstvo iz Virovitice, Tome Bakača 20, MBS 010076551, OIB 06361462953.</w:t>
      </w:r>
    </w:p>
    <w:p w:rsidRDefault="00314256" w:rsidP="00314256" w:rsidR="00314256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05. srpnja 2017. godine u 13,30 sati,</w:t>
      </w:r>
      <w:r>
        <w:rPr>
          <w:rFonts w:hAnsi="Arial" w:ascii="Arial"/>
        </w:rPr>
        <w:t xml:space="preserve"> kada je ovo rješe</w:t>
      </w:r>
      <w:r>
        <w:rPr>
          <w:rFonts w:hAnsi="Arial" w:ascii="Arial"/>
        </w:rPr>
        <w:t>n</w:t>
      </w:r>
      <w:r>
        <w:rPr>
          <w:rFonts w:hAnsi="Arial" w:ascii="Arial"/>
        </w:rPr>
        <w:t>je stavljeno na e-oglasnu ploču ovog suda.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314256" w:rsidP="00314256" w:rsidR="0031425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KOREN-PROMET d.o.o. za usluge, posredovanje i knjigovodstvo iz Virovitice, Tome Bakača 20, MBS 010076551, OIB 06361462952, sud je pokrenuo postupak radi utvrđivanja uvjeta za </w:t>
      </w:r>
      <w:r>
        <w:rPr>
          <w:rFonts w:hAnsi="Arial" w:ascii="Arial"/>
        </w:rPr>
        <w:lastRenderedPageBreak/>
        <w:t xml:space="preserve">otvaranje stečajnog postupka nad dužnikom, te u tom postupku utvrdio da dužnik nema imovine kojom bi se mogli pokriti troškovi stečajnog postupka, slijedom čega je svojim rješenjem 7 St-350/2016-5 od dana 08.06.2017.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08.06.2017.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314256" w:rsidP="00314256" w:rsidR="00314256">
      <w:pPr>
        <w:jc w:val="both"/>
        <w:rPr>
          <w:rFonts w:hAnsi="Arial" w:ascii="Arial"/>
        </w:rPr>
      </w:pPr>
    </w:p>
    <w:p w:rsidRDefault="00314256" w:rsidP="00314256" w:rsidR="0031425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05. srpnja 2017. godine</w:t>
      </w:r>
    </w:p>
    <w:p w:rsidRDefault="00314256" w:rsidP="00314256" w:rsidR="00314256">
      <w:pPr>
        <w:ind w:firstLine="720"/>
        <w:jc w:val="center"/>
        <w:rPr>
          <w:rFonts w:hAnsi="Arial" w:ascii="Arial"/>
        </w:rPr>
      </w:pPr>
    </w:p>
    <w:p w:rsidRDefault="00314256" w:rsidP="00314256" w:rsidR="0031425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314256" w:rsidP="00314256" w:rsidR="0031425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314256" w:rsidP="00314256" w:rsidR="0031425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14256" w:rsidP="00314256" w:rsidR="0031425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314256" w:rsidP="00314256" w:rsidR="00314256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314256" w:rsidP="00314256" w:rsidR="0031425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314256" w:rsidP="00314256" w:rsidR="0031425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314256" w:rsidP="00314256" w:rsidR="00314256">
      <w:pPr>
        <w:jc w:val="both"/>
        <w:rPr>
          <w:rFonts w:hAnsi="Arial" w:ascii="Arial"/>
        </w:rPr>
      </w:pPr>
      <w:r>
        <w:rPr>
          <w:rFonts w:hAnsi="Arial" w:ascii="Arial"/>
        </w:rPr>
        <w:t>Bj.05.07.2017.g.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256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5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St-350/2016-6</izvorni_sadrzaj>
    <derivirana_varijabla naziv="DomainObject.Oznaka_1">St-350/2016-6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KOREN-PROMET d.o.o. za usluge, posredovanje i knjigovodstvo zastupanog po punomoćniku Beti Koren</izvorni_sadrzaj>
    <derivirana_varijabla naziv="DomainObject.Predmet.ProtustrankaFormated_1">  KOREN-PROMET d.o.o. za usluge, posredovanje i knjigovodstvo zastupanog po punomoćniku Beti Koren</derivirana_varijabla>
  </DomainObject.Predmet.ProtustrankaFormated>
  <DomainObject.Predmet.ProtustrankaFormatedOIB>
    <izvorni_sadrzaj>  KOREN-PROMET d.o.o. za usluge, posredovanje i knjigovodstvo, OIB 06361462952 zastupanog po punomoćniku Beti Koren</izvorni_sadrzaj>
    <derivirana_varijabla naziv="DomainObject.Predmet.ProtustrankaFormatedOIB_1">  KOREN-PROMET d.o.o. za usluge, posredovanje i knjigovodstvo, OIB 06361462952 zastupanog po punomoćniku Beti Koren</derivirana_varijabla>
  </DomainObject.Predmet.ProtustrankaFormatedOIB>
  <DomainObject.Predmet.ProtustrankaFormatedWithAdress>
    <izvorni_sadrzaj> KOREN-PROMET d.o.o. za usluge, posredovanje i knjigovodstvo, Tome Bakača 20, 33000 Virovitica zastupanog po punomoćniku Beti Koren</izvorni_sadrzaj>
    <derivirana_varijabla naziv="DomainObject.Predmet.ProtustrankaFormatedWithAdress_1"> KOREN-PROMET d.o.o. za usluge, posredovanje i knjigovodstvo, Tome Bakača 20, 33000 Virovitica zastupanog po punomoćniku Beti Koren</derivirana_varijabla>
  </DomainObject.Predmet.ProtustrankaFormatedWithAdress>
  <DomainObject.Predmet.ProtustrankaFormatedWithAdressOIB>
    <izvorni_sadrzaj> KOREN-PROMET d.o.o. za usluge, posredovanje i knjigovodstvo, OIB 06361462952, Tome Bakača 20, 33000 Virovitica zastupanog po punomoćniku Beti Koren</izvorni_sadrzaj>
    <derivirana_varijabla naziv="DomainObject.Predmet.ProtustrankaFormatedWithAdressOIB_1"> KOREN-PROMET d.o.o. za usluge, posredovanje i knjigovodstvo, OIB 06361462952, Tome Bakača 20, 33000 Virovitica zastupanog po punomoćniku Beti Koren</derivirana_varijabla>
  </DomainObject.Predmet.ProtustrankaFormatedWithAdressOIB>
  <DomainObject.Predmet.ProtustrankaWithAdress>
    <izvorni_sadrzaj>KOREN-PROMET d.o.o. za usluge, posredovanje i knjigovodstvo Tome Bakača 20, 33000 Virovitica</izvorni_sadrzaj>
    <derivirana_varijabla naziv="DomainObject.Predmet.ProtustrankaWithAdress_1">KOREN-PROMET d.o.o. za usluge, posredovanje i knjigovodstvo Tome Bakača 20, 33000 Virovitica</derivirana_varijabla>
  </DomainObject.Predmet.ProtustrankaWithAdress>
  <DomainObject.Predmet.ProtustrankaWithAdressOIB>
    <izvorni_sadrzaj>KOREN-PROMET d.o.o. za usluge, posredovanje i knjigovodstvo, OIB 06361462952, Tome Bakača 20, 33000 Virovitica</izvorni_sadrzaj>
    <derivirana_varijabla naziv="DomainObject.Predmet.ProtustrankaWithAdressOIB_1">KOREN-PROMET d.o.o. za usluge, posredovanje i knjigovodstvo, OIB 06361462952, Tome Bakača 20, 33000 Virovitica</derivirana_varijabla>
  </DomainObject.Predmet.ProtustrankaWithAdressOIB>
  <DomainObject.Predmet.ProtustrankaNazivFormated>
    <izvorni_sadrzaj>KOREN-PROMET d.o.o. za usluge, posredovanje i knjigovodstvo</izvorni_sadrzaj>
    <derivirana_varijabla naziv="DomainObject.Predmet.ProtustrankaNazivFormated_1">KOREN-PROMET d.o.o. za usluge, posredovanje i knjigovodstvo</derivirana_varijabla>
  </DomainObject.Predmet.ProtustrankaNazivFormated>
  <DomainObject.Predmet.ProtustrankaNazivFormatedOIB>
    <izvorni_sadrzaj>KOREN-PROMET d.o.o. za usluge, posredovanje i knjigovodstvo, OIB 06361462952</izvorni_sadrzaj>
    <derivirana_varijabla naziv="DomainObject.Predmet.ProtustrankaNazivFormatedOIB_1">KOREN-PROMET d.o.o. za usluge, posredovanje i knjigovodstvo, OIB 06361462952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KOREN-PROMET d.o.o. za usluge, posredovanje i knjigovodstvo zastupanog po punomoćniku Beti Koren</item>
    </izvorni_sadrzaj>
    <derivirana_varijabla naziv="DomainObject.Predmet.ProtuStrankaListFormated_1">
      <item>KOREN-PROMET d.o.o. za usluge, posredovanje i knjigovodstvo zastupanog po punomoćniku Beti Koren</item>
    </derivirana_varijabla>
  </DomainObject.Predmet.ProtuStrankaListFormated>
  <DomainObject.Predmet.ProtuStrankaListFormatedOIB>
    <izvorni_sadrzaj>
      <item>KOREN-PROMET d.o.o. za usluge, posredovanje i knjigovodstvo, OIB 06361462952 zastupanog po punomoćniku Beti Koren</item>
    </izvorni_sadrzaj>
    <derivirana_varijabla naziv="DomainObject.Predmet.ProtuStrankaListFormatedOIB_1">
      <item>KOREN-PROMET d.o.o. za usluge, posredovanje i knjigovodstvo, OIB 06361462952 zastupanog po punomoćniku Beti Koren</item>
    </derivirana_varijabla>
  </DomainObject.Predmet.ProtuStrankaListFormatedOIB>
  <DomainObject.Predmet.ProtuStrankaListFormatedWithAdress>
    <izvorni_sadrzaj>
      <item>KOREN-PROMET d.o.o. za usluge, posredovanje i knjigovodstvo, Tome Bakača 20, 33000 Virovitica zastupanog po punomoćniku Beti Koren</item>
    </izvorni_sadrzaj>
    <derivirana_varijabla naziv="DomainObject.Predmet.ProtuStrankaListFormatedWithAdress_1">
      <item>KOREN-PROMET d.o.o. za usluge, posredovanje i knjigovodstvo, Tome Bakača 20, 33000 Virovitica zastupanog po punomoćniku Beti Koren</item>
    </derivirana_varijabla>
  </DomainObject.Predmet.ProtuStrankaListFormatedWithAdress>
  <DomainObject.Predmet.ProtuStrankaListFormatedWithAdressOIB>
    <izvorni_sadrzaj>
      <item>KOREN-PROMET d.o.o. za usluge, posredovanje i knjigovodstvo, OIB 06361462952, Tome Bakača 20, 33000 Virovitica zastupanog po punomoćniku Beti Koren</item>
    </izvorni_sadrzaj>
    <derivirana_varijabla naziv="DomainObject.Predmet.ProtuStrankaListFormatedWithAdressOIB_1">
      <item>KOREN-PROMET d.o.o. za usluge, posredovanje i knjigovodstvo, OIB 06361462952, Tome Bakača 20, 33000 Virovitica zastupanog po punomoćniku Beti Koren</item>
    </derivirana_varijabla>
  </DomainObject.Predmet.ProtuStrankaListFormatedWithAdressOIB>
  <DomainObject.Predmet.ProtuStrankaListNazivFormated>
    <izvorni_sadrzaj>
      <item>KOREN-PROMET d.o.o. za usluge, posredovanje i knjigovodstvo</item>
    </izvorni_sadrzaj>
    <derivirana_varijabla naziv="DomainObject.Predmet.ProtuStrankaListNazivFormated_1">
      <item>KOREN-PROMET d.o.o. za usluge, posredovanje i knjigovodstvo</item>
    </derivirana_varijabla>
  </DomainObject.Predmet.ProtuStrankaListNazivFormated>
  <DomainObject.Predmet.ProtuStrankaListNazivFormatedOIB>
    <izvorni_sadrzaj>
      <item>KOREN-PROMET d.o.o. za usluge, posredovanje i knjigovodstvo, OIB 06361462952</item>
    </izvorni_sadrzaj>
    <derivirana_varijabla naziv="DomainObject.Predmet.ProtuStrankaListNazivFormatedOIB_1">
      <item>KOREN-PROMET d.o.o. za usluge, posredovanje i knjigovodstvo, OIB 06361462952</item>
    </derivirana_varijabla>
  </DomainObject.Predmet.ProtuStrankaListNazivFormatedOIB>
  <DomainObject.Predmet.OstaliListFormated>
    <izvorni_sadrzaj>
      <item>Beti Koren punomoćnik sudionika u postupku KOREN-PROMET d.o.o. za usluge, posredovanje i knjigovodstvo</item>
    </izvorni_sadrzaj>
    <derivirana_varijabla naziv="DomainObject.Predmet.OstaliListFormated_1">
      <item>Beti Koren punomoćnik sudionika u postupku KOREN-PROMET d.o.o. za usluge, posredovanje i knjigovodstvo</item>
    </derivirana_varijabla>
  </DomainObject.Predmet.OstaliListFormated>
  <DomainObject.Predmet.OstaliListFormatedOIB>
    <izvorni_sadrzaj>
      <item>Beti Koren, OIB 13505502986 punomoćnik sudionika u postupku KOREN-PROMET d.o.o. za usluge, posredovanje i knjigovodstvo</item>
    </izvorni_sadrzaj>
    <derivirana_varijabla naziv="DomainObject.Predmet.OstaliListFormatedOIB_1">
      <item>Beti Koren, OIB 13505502986 punomoćnik sudionika u postupku KOREN-PROMET d.o.o. za usluge, posredovanje i knjigovodstvo</item>
    </derivirana_varijabla>
  </DomainObject.Predmet.OstaliListFormatedOIB>
  <DomainObject.Predmet.OstaliListFormatedWithAdress>
    <izvorni_sadrzaj>
      <item>Beti Koren, Ulica Antuna Mihanovića 24., 33000 Virovitica punomoćnik sudionika u postupku KOREN-PROMET d.o.o. za usluge, posredovanje i knjigovodstvo</item>
    </izvorni_sadrzaj>
    <derivirana_varijabla naziv="DomainObject.Predmet.OstaliListFormatedWithAdress_1">
      <item>Beti Koren, Ulica Antuna Mihanovića 24., 33000 Virovitica punomoćnik sudionika u postupku KOREN-PROMET d.o.o. za usluge, posredovanje i knjigovodstvo</item>
    </derivirana_varijabla>
  </DomainObject.Predmet.OstaliListFormatedWithAdress>
  <DomainObject.Predmet.OstaliListFormatedWithAdressOIB>
    <izvorni_sadrzaj>
      <item>Beti Koren, OIB 13505502986, Ulica Antuna Mihanovića 24., 33000 Virovitica punomoćnik sudionika u postupku KOREN-PROMET d.o.o. za usluge, posredovanje i knjigovodstvo</item>
    </izvorni_sadrzaj>
    <derivirana_varijabla naziv="DomainObject.Predmet.OstaliListFormatedWithAdressOIB_1">
      <item>Beti Koren, OIB 13505502986, Ulica Antuna Mihanovića 24., 33000 Virovitica punomoćnik sudionika u postupku KOREN-PROMET d.o.o. za usluge, posredovanje i knjigovodstvo</item>
    </derivirana_varijabla>
  </DomainObject.Predmet.OstaliListFormatedWithAdressOIB>
  <DomainObject.Predmet.OstaliListNazivFormated>
    <izvorni_sadrzaj>
      <item>Beti Koren</item>
    </izvorni_sadrzaj>
    <derivirana_varijabla naziv="DomainObject.Predmet.OstaliListNazivFormated_1">
      <item>Beti Koren</item>
    </derivirana_varijabla>
  </DomainObject.Predmet.OstaliListNazivFormated>
  <DomainObject.Predmet.OstaliListNazivFormatedOIB>
    <izvorni_sadrzaj>
      <item>Beti Koren, OIB 13505502986</item>
    </izvorni_sadrzaj>
    <derivirana_varijabla naziv="DomainObject.Predmet.OstaliListNazivFormatedOIB_1">
      <item>Beti Koren, OIB 13505502986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St-350/2016-6</izvorni_sadrzaj>
    <derivirana_varijabla naziv="DomainObject.PoslovniBrojDokumenta_1">St-350/2016-6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KOREN-PROMET d.o.o. za usluge, posredovanje i knjigovodstvo</izvorni_sadrzaj>
    <derivirana_varijabla naziv="DomainObject.Predmet.ProtustrankaIDrugi_1">KOREN-PROMET d.o.o. za usluge, posredovanje i knjigovodstvo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KOREN-PROMET d.o.o. za usluge, posredovanje i knjigovodstvo, OIB 06361462952, Tome Bakača 20, 33000 Virovitica</izvorni_sadrzaj>
    <derivirana_varijabla naziv="DomainObject.Predmet.ProtustrankaIDrugiAdressOIB_1">KOREN-PROMET d.o.o. za usluge, posredovanje i knjigovodstvo, OIB 06361462952, Tome Bakača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KOREN-PROMET d.o.o. za usluge, posredovanje i knjigovodstvo</item>
      <item>Beti Koren</item>
    </izvorni_sadrzaj>
    <derivirana_varijabla naziv="DomainObject.Predmet.SudioniciListNaziv_1">
      <item>FINA, RC ZAGREB, Podružnica Bjelovar</item>
      <item>KOREN-PROMET d.o.o. za usluge, posredovanje i knjigovodstvo</item>
      <item>Beti Koren</item>
    </derivirana_varijabla>
  </DomainObject.Predmet.SudioniciListNaziv>
  <DomainObject.Predmet.SudioniciListAdressOIB>
    <izvorni_sadrzaj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izvorni_sadrzaj>
    <derivirana_varijabla naziv="DomainObject.Predmet.SudioniciListAdressOIB_1">
      <item>FINA, RC ZAGREB, Podružnica Bjelovar, OIB 85821130368, F. Supila 4,43000 Bjelovar</item>
      <item>KOREN-PROMET d.o.o. za usluge, posredovanje i knjigovodstvo, OIB 06361462952, Tome Bakača 20,33000 Virovitica</item>
      <item>Beti Koren, OIB 13505502986, Ulica Antuna Mihanovića 24.,33000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7A6B3-2D39-43C6-A73E-061BEDE3E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2979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2017-07-05T11:19:00Z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