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1d9f" w14:paraId="52e1d9f" w:rsidRDefault="00D47165" w:rsidP="00D47165" w:rsidR="00D47165" w:rsidRPr="002967EF">
      <w:pPr>
        <w:ind w:right="-288"/>
        <w15:collapsed w:val="false"/>
        <w:rPr>
          <w:bCs/>
        </w:rPr>
      </w:pPr>
      <w:bookmarkStart w:name="_GoBack" w:id="0"/>
      <w:bookmarkEnd w:id="0"/>
    </w:p>
    <w:p w:rsidRDefault="006758E7" w:rsidP="006758E7" w:rsidR="006758E7" w:rsidRPr="00C638B4">
      <w:pPr>
        <w:rPr>
          <w:b/>
        </w:rPr>
      </w:pPr>
      <w:r w:rsidRPr="00C638B4">
        <w:rPr>
          <w:b/>
        </w:rPr>
        <w:t>Privremeni stečajni upravitelj</w:t>
      </w:r>
    </w:p>
    <w:p w:rsidRDefault="006758E7" w:rsidP="006758E7" w:rsidR="006758E7" w:rsidRPr="00C638B4">
      <w:pPr>
        <w:rPr>
          <w:b/>
        </w:rPr>
      </w:pPr>
      <w:r w:rsidRPr="00C638B4">
        <w:rPr>
          <w:b/>
        </w:rPr>
        <w:t>Milan Kanjer, dipl. oec.</w:t>
      </w:r>
    </w:p>
    <w:p w:rsidRDefault="006758E7" w:rsidP="006758E7" w:rsidR="006758E7" w:rsidRPr="00C638B4">
      <w:r w:rsidRPr="00C638B4">
        <w:t>10000 Zagreb, II Praćanska 6a</w:t>
      </w:r>
    </w:p>
    <w:p w:rsidRDefault="006758E7" w:rsidP="006758E7" w:rsidR="006758E7" w:rsidRPr="00C638B4">
      <w:r w:rsidRPr="00C638B4">
        <w:t>Tel. 091/ 3823-035, Fax. 01/6050-415</w:t>
      </w:r>
    </w:p>
    <w:p w:rsidRDefault="00722F98" w:rsidP="00E82DB8" w:rsidR="00722F98">
      <w:pPr>
        <w:ind w:firstLine="136" w:left="4820"/>
      </w:pPr>
    </w:p>
    <w:p w:rsidRDefault="00596860" w:rsidP="00E82DB8" w:rsidR="00CF5736" w:rsidRPr="002967EF">
      <w:pPr>
        <w:ind w:firstLine="136" w:left="4820"/>
        <w:rPr>
          <w:u w:val="single"/>
        </w:rPr>
      </w:pPr>
      <w:r w:rsidRPr="002967EF">
        <w:rPr>
          <w:u w:val="single"/>
        </w:rPr>
        <w:t xml:space="preserve">Na posl. br. </w:t>
      </w:r>
      <w:r w:rsidR="008668EE" w:rsidRPr="008668EE">
        <w:rPr>
          <w:u w:val="single"/>
        </w:rPr>
        <w:t>66. St-836/17</w:t>
      </w:r>
    </w:p>
    <w:p w:rsidRDefault="00CF5736" w:rsidP="00E82DB8" w:rsidR="00CF5736" w:rsidRPr="002967EF">
      <w:pPr>
        <w:ind w:firstLine="136" w:left="4820"/>
      </w:pPr>
    </w:p>
    <w:p w:rsidRDefault="00CF5736" w:rsidP="00E82DB8" w:rsidR="00CF5736" w:rsidRPr="002967EF">
      <w:pPr>
        <w:pStyle w:val="Naslov1"/>
        <w:ind w:firstLine="136" w:left="4820"/>
        <w:rPr>
          <w:rFonts w:cs="Times New Roman" w:hAnsi="Times New Roman" w:ascii="Times New Roman"/>
          <w:b w:val="false"/>
        </w:rPr>
      </w:pPr>
    </w:p>
    <w:p w:rsidRDefault="00E82DB8" w:rsidP="00E82DB8" w:rsidR="00CF5736" w:rsidRPr="002967EF">
      <w:pPr>
        <w:pStyle w:val="Naslov1"/>
        <w:ind w:firstLine="136" w:left="482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</w:r>
      <w:r w:rsidR="00CF5736" w:rsidRPr="002967EF">
        <w:rPr>
          <w:rFonts w:cs="Times New Roman" w:hAnsi="Times New Roman" w:ascii="Times New Roman"/>
        </w:rPr>
        <w:t>REPUBLIKA HRVATSKA</w:t>
      </w:r>
    </w:p>
    <w:p w:rsidRDefault="00CF5736" w:rsidP="00E82DB8" w:rsidR="00CF5736" w:rsidRPr="002967EF">
      <w:pPr>
        <w:ind w:firstLine="136" w:left="4820"/>
        <w:rPr>
          <w:b/>
          <w:bCs/>
        </w:rPr>
      </w:pPr>
      <w:r w:rsidRPr="002967EF">
        <w:rPr>
          <w:b/>
          <w:bCs/>
        </w:rPr>
        <w:t>TRGOVAČKI SUD U ZAGREBU</w:t>
      </w:r>
    </w:p>
    <w:p w:rsidRDefault="00D47165" w:rsidP="00E82DB8" w:rsidR="00CF5736">
      <w:pPr>
        <w:ind w:firstLine="136" w:left="4820"/>
        <w:rPr>
          <w:b/>
          <w:bCs/>
        </w:rPr>
      </w:pP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</w:p>
    <w:p w:rsidRDefault="00CD44EF" w:rsidP="00E82DB8" w:rsidR="00CD44EF" w:rsidRPr="002967EF">
      <w:pPr>
        <w:ind w:firstLine="136" w:left="4820"/>
        <w:rPr>
          <w:bCs/>
        </w:rPr>
      </w:pPr>
    </w:p>
    <w:p w:rsidRDefault="00CF5736" w:rsidP="004A2405" w:rsidR="00CF5736" w:rsidRPr="002967EF"/>
    <w:p w:rsidRDefault="00CF5736" w:rsidP="004A2405" w:rsidR="00CF5736" w:rsidRPr="002967EF"/>
    <w:p w:rsidRDefault="00CF5736" w:rsidP="004A2405" w:rsidR="00CF5736" w:rsidRPr="002967EF"/>
    <w:p w:rsidRDefault="00CF5736" w:rsidP="004A2405" w:rsidR="00CF5736" w:rsidRPr="002967EF"/>
    <w:p w:rsidRDefault="004D31AA" w:rsidP="00104C46" w:rsidR="004D31AA" w:rsidRPr="002967EF"/>
    <w:p w:rsidRDefault="00CF5736" w:rsidP="004A2405" w:rsidR="00CF5736" w:rsidRPr="002967EF"/>
    <w:p w:rsidRDefault="00CF5736" w:rsidP="00CF5736" w:rsidR="00CF5736" w:rsidRPr="002967EF">
      <w:pPr>
        <w:jc w:val="center"/>
        <w:rPr>
          <w:b/>
        </w:rPr>
      </w:pPr>
      <w:r w:rsidRPr="002967EF">
        <w:rPr>
          <w:b/>
        </w:rPr>
        <w:t>IZVJEŠĆE</w:t>
      </w:r>
    </w:p>
    <w:p w:rsidRDefault="00CF5736" w:rsidP="00CF5736" w:rsidR="00CF5736" w:rsidRPr="002967EF">
      <w:pPr>
        <w:pStyle w:val="Naslov4"/>
        <w:jc w:val="center"/>
        <w:rPr>
          <w:sz w:val="24"/>
          <w:szCs w:val="24"/>
        </w:rPr>
      </w:pPr>
      <w:r w:rsidRPr="002967EF">
        <w:rPr>
          <w:caps/>
          <w:sz w:val="24"/>
          <w:szCs w:val="24"/>
        </w:rPr>
        <w:t>Privremen</w:t>
      </w:r>
      <w:r w:rsidR="00241DA4" w:rsidRPr="002967EF">
        <w:rPr>
          <w:caps/>
          <w:sz w:val="24"/>
          <w:szCs w:val="24"/>
        </w:rPr>
        <w:t>OG</w:t>
      </w:r>
      <w:r w:rsidR="00241DA4" w:rsidRPr="002967EF">
        <w:rPr>
          <w:sz w:val="24"/>
          <w:szCs w:val="24"/>
        </w:rPr>
        <w:t xml:space="preserve"> STEČAJNOG UPRAVITELJA</w:t>
      </w:r>
    </w:p>
    <w:p w:rsidRDefault="00BF1B3A" w:rsidP="00E8543C" w:rsidR="00F84700" w:rsidRPr="002967EF">
      <w:pPr>
        <w:spacing w:lineRule="auto" w:line="360"/>
        <w:jc w:val="center"/>
      </w:pPr>
      <w:r w:rsidRPr="002967EF">
        <w:t>sukladno čl. 119</w:t>
      </w:r>
      <w:r w:rsidR="00CF5736" w:rsidRPr="002967EF">
        <w:t>. Stečajnog zakona</w:t>
      </w:r>
    </w:p>
    <w:p w:rsidRDefault="00CF5736" w:rsidP="0029503E" w:rsidR="0029503E" w:rsidRPr="002967EF">
      <w:pPr>
        <w:jc w:val="center"/>
        <w:rPr>
          <w:b/>
        </w:rPr>
      </w:pPr>
      <w:r w:rsidRPr="002967EF">
        <w:rPr>
          <w:b/>
        </w:rPr>
        <w:t xml:space="preserve">o </w:t>
      </w:r>
      <w:r w:rsidR="00C30B97" w:rsidRPr="002967EF">
        <w:rPr>
          <w:b/>
        </w:rPr>
        <w:t xml:space="preserve">postojanju razloga </w:t>
      </w:r>
      <w:r w:rsidRPr="002967EF">
        <w:rPr>
          <w:b/>
        </w:rPr>
        <w:t>za otvaranje stečajnog postupka</w:t>
      </w:r>
      <w:r w:rsidR="0029503E" w:rsidRPr="002967EF">
        <w:rPr>
          <w:b/>
        </w:rPr>
        <w:t xml:space="preserve"> nad </w:t>
      </w:r>
    </w:p>
    <w:p w:rsidRDefault="0029503E" w:rsidP="00E822A9" w:rsidR="00CF5736" w:rsidRPr="002967EF">
      <w:pPr>
        <w:jc w:val="center"/>
        <w:rPr>
          <w:b/>
          <w:bCs/>
        </w:rPr>
      </w:pPr>
      <w:r w:rsidRPr="002967EF">
        <w:rPr>
          <w:b/>
        </w:rPr>
        <w:t>dužnikom</w:t>
      </w:r>
      <w:r w:rsidR="00393763">
        <w:rPr>
          <w:b/>
        </w:rPr>
        <w:t xml:space="preserve"> </w:t>
      </w:r>
      <w:bookmarkStart w:name="_Hlk514929421" w:id="1"/>
      <w:r w:rsidR="00AF31EC" w:rsidRPr="00AF31EC">
        <w:rPr>
          <w:b/>
        </w:rPr>
        <w:t>AUTO – MOTOUVOZ j.d.o.o. Zagreb, Sorkočevićeva ulica 4, OIB: 63318998014</w:t>
      </w:r>
      <w:bookmarkEnd w:id="1"/>
    </w:p>
    <w:p w:rsidRDefault="004B6404" w:rsidP="004B6404" w:rsidR="004B6404" w:rsidRPr="002967EF">
      <w:pPr>
        <w:jc w:val="center"/>
      </w:pPr>
    </w:p>
    <w:p w:rsidRDefault="00CF5736" w:rsidP="00CF5736" w:rsidR="00CF5736" w:rsidRPr="002967EF"/>
    <w:p w:rsidRDefault="00CF5736" w:rsidP="00CF5736" w:rsidR="00CF5736" w:rsidRPr="002967EF"/>
    <w:p w:rsidRDefault="00CF5736" w:rsidP="00CF5736" w:rsidR="00CF5736" w:rsidRPr="002967EF"/>
    <w:p w:rsidRDefault="00CF5736" w:rsidP="00CF5736" w:rsidR="00CF5736" w:rsidRPr="002967EF"/>
    <w:p w:rsidRDefault="00CF5736" w:rsidP="00CF5736" w:rsidR="00CF5736" w:rsidRPr="002967EF"/>
    <w:p w:rsidRDefault="00CF5736" w:rsidP="00CF5736" w:rsidR="00CF5736" w:rsidRPr="002967EF"/>
    <w:p w:rsidRDefault="00241DA4" w:rsidP="00CF5736" w:rsidR="00241DA4" w:rsidRPr="002967EF"/>
    <w:p w:rsidRDefault="00241DA4" w:rsidP="00CF5736" w:rsidR="00241DA4" w:rsidRPr="002967EF"/>
    <w:p w:rsidRDefault="00241DA4" w:rsidP="00CF5736" w:rsidR="00241DA4" w:rsidRPr="002967EF"/>
    <w:p w:rsidRDefault="00241DA4" w:rsidP="00CF5736" w:rsidR="00241DA4"/>
    <w:p w:rsidRDefault="00CD44EF" w:rsidP="00CF5736" w:rsidR="00CD44EF" w:rsidRPr="002967EF"/>
    <w:p w:rsidRDefault="001D7632" w:rsidP="00CF5736" w:rsidR="001D7632" w:rsidRPr="002967EF"/>
    <w:p w:rsidRDefault="001D7632" w:rsidP="00CF5736" w:rsidR="001D7632" w:rsidRPr="002967EF"/>
    <w:p w:rsidRDefault="001D7632" w:rsidP="00CF5736" w:rsidR="001D7632" w:rsidRPr="002967EF"/>
    <w:p w:rsidRDefault="00AF31EC" w:rsidP="00AF31EC" w:rsidR="00AF31EC" w:rsidRPr="00AF31EC">
      <w:pPr>
        <w:rPr>
          <w:b/>
        </w:rPr>
      </w:pPr>
      <w:r w:rsidRPr="00AF31EC">
        <w:rPr>
          <w:b/>
        </w:rPr>
        <w:t>Privremeni stečajni upravitelj</w:t>
      </w:r>
    </w:p>
    <w:p w:rsidRDefault="00AF31EC" w:rsidP="00AF31EC" w:rsidR="00E822A9">
      <w:pPr>
        <w:rPr>
          <w:b/>
        </w:rPr>
      </w:pPr>
      <w:r w:rsidRPr="00AF31EC">
        <w:rPr>
          <w:b/>
        </w:rPr>
        <w:t>Milan Kanjer, dipl. oec.</w:t>
      </w:r>
    </w:p>
    <w:p w:rsidRDefault="00AF31EC" w:rsidP="00AF31EC" w:rsidR="00AF31EC" w:rsidRPr="002967EF"/>
    <w:p w:rsidRDefault="00E8543C" w:rsidP="00CF5736" w:rsidR="00E8543C" w:rsidRPr="002967EF"/>
    <w:p w:rsidRDefault="001D7632" w:rsidP="00CF5736" w:rsidR="001D7632" w:rsidRPr="002967EF"/>
    <w:p w:rsidRDefault="00AB7C4E" w:rsidP="008120E9" w:rsidR="007F07E8">
      <w:pPr>
        <w:jc w:val="center"/>
      </w:pPr>
      <w:r w:rsidRPr="002967EF">
        <w:t xml:space="preserve">U Zagrebu, </w:t>
      </w:r>
      <w:r w:rsidR="00AF31EC">
        <w:t>23</w:t>
      </w:r>
      <w:r w:rsidR="00CF5736" w:rsidRPr="002967EF">
        <w:t xml:space="preserve">. </w:t>
      </w:r>
      <w:r w:rsidR="00CD44EF">
        <w:t>svib</w:t>
      </w:r>
      <w:r w:rsidR="00393763">
        <w:t xml:space="preserve">nja </w:t>
      </w:r>
      <w:r w:rsidR="00BF1B3A" w:rsidRPr="002967EF">
        <w:t xml:space="preserve"> </w:t>
      </w:r>
      <w:r w:rsidR="00CF5736" w:rsidRPr="002967EF">
        <w:t>20</w:t>
      </w:r>
      <w:r w:rsidR="004B6404" w:rsidRPr="002967EF">
        <w:t>1</w:t>
      </w:r>
      <w:r w:rsidR="00393763">
        <w:t>8</w:t>
      </w:r>
      <w:r w:rsidR="00DA5DD3" w:rsidRPr="002967EF">
        <w:t xml:space="preserve"> godine</w:t>
      </w:r>
    </w:p>
    <w:p w:rsidRDefault="002967EF" w:rsidP="008120E9" w:rsidR="002967EF">
      <w:pPr>
        <w:jc w:val="center"/>
      </w:pPr>
    </w:p>
    <w:p w:rsidRDefault="002967EF" w:rsidP="008120E9" w:rsidR="002967EF" w:rsidRPr="002967EF">
      <w:pPr>
        <w:jc w:val="center"/>
      </w:pPr>
    </w:p>
    <w:p w:rsidRDefault="002D6B04" w:rsidP="00A337EF" w:rsidR="002D6B04" w:rsidRPr="002967EF">
      <w:pPr>
        <w:jc w:val="both"/>
      </w:pPr>
      <w:r w:rsidRPr="002967EF">
        <w:lastRenderedPageBreak/>
        <w:t>Rješenjem Trg</w:t>
      </w:r>
      <w:r w:rsidR="00F04B56" w:rsidRPr="002967EF">
        <w:t xml:space="preserve">ovačkog suda u Zagrebu br. </w:t>
      </w:r>
      <w:r w:rsidR="00ED027B" w:rsidRPr="00ED027B">
        <w:t>St-836/17</w:t>
      </w:r>
      <w:r w:rsidR="00ED027B">
        <w:t xml:space="preserve"> </w:t>
      </w:r>
      <w:r w:rsidRPr="002967EF">
        <w:rPr>
          <w:b/>
        </w:rPr>
        <w:t xml:space="preserve">dana </w:t>
      </w:r>
      <w:r w:rsidR="00ED027B">
        <w:rPr>
          <w:b/>
        </w:rPr>
        <w:t>11</w:t>
      </w:r>
      <w:r w:rsidR="00393763">
        <w:rPr>
          <w:b/>
        </w:rPr>
        <w:t xml:space="preserve">. </w:t>
      </w:r>
      <w:r w:rsidR="00ED027B">
        <w:rPr>
          <w:b/>
        </w:rPr>
        <w:t>prosinca</w:t>
      </w:r>
      <w:r w:rsidR="00CD44EF">
        <w:rPr>
          <w:b/>
        </w:rPr>
        <w:t xml:space="preserve"> </w:t>
      </w:r>
      <w:r w:rsidRPr="002967EF">
        <w:rPr>
          <w:b/>
        </w:rPr>
        <w:t>201</w:t>
      </w:r>
      <w:r w:rsidR="00393763">
        <w:rPr>
          <w:b/>
        </w:rPr>
        <w:t>7</w:t>
      </w:r>
      <w:r w:rsidRPr="002967EF">
        <w:rPr>
          <w:b/>
        </w:rPr>
        <w:t xml:space="preserve"> godine pokrenut je prethodni postupak </w:t>
      </w:r>
      <w:r w:rsidRPr="002967EF">
        <w:t>radi utvrđivanja uvjeta za otvaranje stečajnog postupka nad dužnikom – trgovačkim društvom</w:t>
      </w:r>
      <w:r w:rsidR="00DE40DB" w:rsidRPr="002967EF">
        <w:rPr>
          <w:b/>
        </w:rPr>
        <w:t xml:space="preserve"> </w:t>
      </w:r>
      <w:r w:rsidR="00ED027B" w:rsidRPr="00ED027B">
        <w:rPr>
          <w:b/>
        </w:rPr>
        <w:t>AUTO – MOTOUVOZ j.d.o.o. Zagreb, Sorkočevićeva ulica 4, OIB: 63318998014</w:t>
      </w:r>
      <w:r w:rsidR="00292BA3">
        <w:rPr>
          <w:b/>
        </w:rPr>
        <w:t>.</w:t>
      </w:r>
      <w:r w:rsidR="00393763">
        <w:rPr>
          <w:b/>
        </w:rPr>
        <w:t xml:space="preserve"> </w:t>
      </w:r>
      <w:r w:rsidR="00292BA3" w:rsidRPr="00292BA3">
        <w:t xml:space="preserve">Rješenjem Trgovačkog suda u Zagrebu br. </w:t>
      </w:r>
      <w:r w:rsidR="00ED027B" w:rsidRPr="00ED027B">
        <w:t xml:space="preserve">St-836/17 </w:t>
      </w:r>
      <w:r w:rsidR="00292BA3" w:rsidRPr="00292BA3">
        <w:t xml:space="preserve">dana </w:t>
      </w:r>
      <w:r w:rsidR="00292BA3">
        <w:t>1</w:t>
      </w:r>
      <w:r w:rsidR="00ED027B">
        <w:t>9</w:t>
      </w:r>
      <w:r w:rsidR="00292BA3" w:rsidRPr="00292BA3">
        <w:t xml:space="preserve">. </w:t>
      </w:r>
      <w:r w:rsidR="00ED027B">
        <w:t xml:space="preserve">travnja </w:t>
      </w:r>
      <w:r w:rsidR="00292BA3" w:rsidRPr="00292BA3">
        <w:t>201</w:t>
      </w:r>
      <w:r w:rsidR="00292BA3">
        <w:t>8.</w:t>
      </w:r>
      <w:r w:rsidR="00292BA3" w:rsidRPr="00292BA3">
        <w:t xml:space="preserve"> godine </w:t>
      </w:r>
      <w:r w:rsidR="00393763" w:rsidRPr="00393763">
        <w:t>imenovan sam za privremenog stečajnog upravitelja društva</w:t>
      </w:r>
      <w:r w:rsidR="00393763" w:rsidRPr="007D4C46">
        <w:rPr>
          <w:color w:val="000000"/>
        </w:rPr>
        <w:t xml:space="preserve"> </w:t>
      </w:r>
      <w:r w:rsidR="00ED027B" w:rsidRPr="00ED027B">
        <w:t>AUTO – MOTOUVOZ j.d.o.o. Zagreb, Sorkočevićeva ulica 4, OIB: 63318998014</w:t>
      </w:r>
      <w:r w:rsidR="00393763">
        <w:t>, t</w:t>
      </w:r>
      <w:r w:rsidRPr="002967EF">
        <w:t>e kao stručn</w:t>
      </w:r>
      <w:r w:rsidR="00CB1D25" w:rsidRPr="002967EF">
        <w:t>a osoba, u smislu odredbe čl. 119</w:t>
      </w:r>
      <w:r w:rsidRPr="002967EF">
        <w:t>. SZ-a, podnosim slijedeće:</w:t>
      </w:r>
    </w:p>
    <w:p w:rsidRDefault="002D6B04" w:rsidP="002D6B04" w:rsidR="002D6B04" w:rsidRPr="002967EF"/>
    <w:p w:rsidRDefault="00DA5DD3" w:rsidP="002D6B04" w:rsidR="00DA5DD3" w:rsidRPr="002967EF"/>
    <w:p w:rsidRDefault="002D6B04" w:rsidP="002D6B04" w:rsidR="002D6B04" w:rsidRPr="002967EF">
      <w:pPr>
        <w:pStyle w:val="Naslov2"/>
        <w:rPr>
          <w:rFonts w:cs="Times New Roman" w:hAnsi="Times New Roman" w:ascii="Times New Roman"/>
          <w:sz w:val="24"/>
        </w:rPr>
      </w:pPr>
      <w:r w:rsidRPr="002967EF">
        <w:rPr>
          <w:rFonts w:cs="Times New Roman" w:hAnsi="Times New Roman" w:ascii="Times New Roman"/>
          <w:sz w:val="24"/>
        </w:rPr>
        <w:t>I Z V J E Š Ć E</w:t>
      </w:r>
    </w:p>
    <w:p w:rsidRDefault="002D6B04" w:rsidP="002D6B04" w:rsidR="002D6B04" w:rsidRPr="002967EF">
      <w:pPr>
        <w:jc w:val="center"/>
        <w:rPr>
          <w:b/>
          <w:bCs/>
        </w:rPr>
      </w:pPr>
      <w:r w:rsidRPr="002967EF">
        <w:rPr>
          <w:b/>
          <w:bCs/>
        </w:rPr>
        <w:t>O ZATEČENOM STANJU I UTVRĐIVANJU RAZLOGA</w:t>
      </w:r>
      <w:r w:rsidR="0065089A" w:rsidRPr="0065089A">
        <w:t xml:space="preserve"> </w:t>
      </w:r>
    </w:p>
    <w:p w:rsidRDefault="002D6B04" w:rsidP="00CE6602" w:rsidR="00CE6602" w:rsidRPr="002967EF">
      <w:pPr>
        <w:jc w:val="center"/>
        <w:rPr>
          <w:b/>
          <w:bCs/>
        </w:rPr>
      </w:pPr>
      <w:r w:rsidRPr="002967EF">
        <w:rPr>
          <w:b/>
          <w:bCs/>
        </w:rPr>
        <w:t>ZA OTVARANJE STEČAJNOG POSTUPKA NAD DUŽNIKOM</w:t>
      </w:r>
      <w:r w:rsidR="00393763" w:rsidRPr="007D4C46">
        <w:rPr>
          <w:color w:val="000000"/>
        </w:rPr>
        <w:t xml:space="preserve"> </w:t>
      </w:r>
      <w:r w:rsidR="00ED027B" w:rsidRPr="00ED027B">
        <w:rPr>
          <w:b/>
          <w:bCs/>
        </w:rPr>
        <w:t>AUTO – MOTOUVOZ j.d.o.o. Zagreb, Sorkočevićeva ulica 4, OIB: 63318998014</w:t>
      </w:r>
    </w:p>
    <w:p w:rsidRDefault="002D6B04" w:rsidP="002D6B04" w:rsidR="002D6B04" w:rsidRPr="002967EF">
      <w:pPr>
        <w:jc w:val="center"/>
        <w:rPr>
          <w:b/>
          <w:bCs/>
        </w:rPr>
      </w:pPr>
    </w:p>
    <w:p w:rsidRDefault="00CB1D25" w:rsidP="00A8461F" w:rsidR="00CB1D25" w:rsidRPr="002967EF">
      <w:pPr>
        <w:jc w:val="center"/>
      </w:pPr>
    </w:p>
    <w:p w:rsidRDefault="00DA5DD3" w:rsidP="00A8461F" w:rsidR="00DA5DD3" w:rsidRPr="002967EF">
      <w:pPr>
        <w:jc w:val="center"/>
      </w:pPr>
    </w:p>
    <w:p w:rsidRDefault="002D6B04" w:rsidP="00A337EF" w:rsidR="002D6B04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Prijedlog za pokretanje stečajnog postupka nad navedenim dužnikom podni</w:t>
      </w:r>
      <w:r w:rsidR="00682C7A" w:rsidRPr="002967EF">
        <w:rPr>
          <w:rFonts w:cs="Times New Roman" w:hAnsi="Times New Roman" w:ascii="Times New Roman"/>
        </w:rPr>
        <w:t>jela</w:t>
      </w:r>
      <w:r w:rsidRPr="002967EF">
        <w:rPr>
          <w:rFonts w:cs="Times New Roman" w:hAnsi="Times New Roman" w:ascii="Times New Roman"/>
        </w:rPr>
        <w:t xml:space="preserve"> je, Trgovačkom sudu u Zagrebu, Financijska agencija, Regionalni centar Zagreb, sukladno članku </w:t>
      </w:r>
      <w:r w:rsidR="0065089A">
        <w:rPr>
          <w:rFonts w:cs="Times New Roman" w:hAnsi="Times New Roman" w:ascii="Times New Roman"/>
        </w:rPr>
        <w:t>444</w:t>
      </w:r>
      <w:r w:rsidRPr="002967EF">
        <w:rPr>
          <w:rFonts w:cs="Times New Roman" w:hAnsi="Times New Roman" w:ascii="Times New Roman"/>
        </w:rPr>
        <w:t xml:space="preserve">. stavak </w:t>
      </w:r>
      <w:r w:rsidR="00292BA3">
        <w:rPr>
          <w:rFonts w:cs="Times New Roman" w:hAnsi="Times New Roman" w:ascii="Times New Roman"/>
        </w:rPr>
        <w:t>1</w:t>
      </w:r>
      <w:r w:rsidRPr="002967EF">
        <w:rPr>
          <w:rFonts w:cs="Times New Roman" w:hAnsi="Times New Roman" w:ascii="Times New Roman"/>
        </w:rPr>
        <w:t>.</w:t>
      </w:r>
      <w:r w:rsidR="00DD0E0E" w:rsidRPr="002967EF">
        <w:rPr>
          <w:rFonts w:cs="Times New Roman" w:hAnsi="Times New Roman" w:ascii="Times New Roman"/>
        </w:rPr>
        <w:t xml:space="preserve"> Stečajnog zakona</w:t>
      </w:r>
      <w:r w:rsidRPr="002967EF">
        <w:rPr>
          <w:rFonts w:cs="Times New Roman" w:hAnsi="Times New Roman" w:ascii="Times New Roman"/>
        </w:rPr>
        <w:t>.</w:t>
      </w:r>
    </w:p>
    <w:p w:rsidRDefault="002D6B04" w:rsidP="003C4CA6" w:rsidR="002D6B04" w:rsidRPr="002967EF">
      <w:pPr>
        <w:pStyle w:val="Uvuenotijeloteksta"/>
        <w:ind w:firstLine="709" w:right="-53"/>
        <w:jc w:val="both"/>
        <w:rPr>
          <w:rFonts w:cs="Times New Roman" w:hAnsi="Times New Roman" w:ascii="Times New Roman"/>
        </w:rPr>
      </w:pPr>
    </w:p>
    <w:p w:rsidRDefault="00CD2D1E" w:rsidP="00A337EF" w:rsidR="00CD2D1E" w:rsidRPr="002967EF">
      <w:pPr>
        <w:pStyle w:val="Uvuenotijeloteksta"/>
        <w:ind w:firstLine="0" w:right="-53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 xml:space="preserve">Uz prijedlog za </w:t>
      </w:r>
      <w:r w:rsidR="003C1E15" w:rsidRPr="002967EF">
        <w:rPr>
          <w:rFonts w:cs="Times New Roman" w:hAnsi="Times New Roman" w:ascii="Times New Roman"/>
        </w:rPr>
        <w:t>pokreta</w:t>
      </w:r>
      <w:r w:rsidRPr="002967EF">
        <w:rPr>
          <w:rFonts w:cs="Times New Roman" w:hAnsi="Times New Roman" w:ascii="Times New Roman"/>
        </w:rPr>
        <w:t>nje stečajnog postupka predlagatelj</w:t>
      </w:r>
      <w:r w:rsidR="003C1E15" w:rsidRPr="002967EF">
        <w:rPr>
          <w:rFonts w:cs="Times New Roman" w:hAnsi="Times New Roman" w:ascii="Times New Roman"/>
        </w:rPr>
        <w:t xml:space="preserve"> </w:t>
      </w:r>
      <w:r w:rsidR="00021A2B" w:rsidRPr="002967EF">
        <w:rPr>
          <w:rFonts w:cs="Times New Roman" w:hAnsi="Times New Roman" w:ascii="Times New Roman"/>
        </w:rPr>
        <w:t>je</w:t>
      </w:r>
      <w:r w:rsidR="005E5098" w:rsidRPr="002967EF">
        <w:rPr>
          <w:rFonts w:cs="Times New Roman" w:hAnsi="Times New Roman" w:ascii="Times New Roman"/>
        </w:rPr>
        <w:t xml:space="preserve"> dostavio </w:t>
      </w:r>
      <w:r w:rsidR="00731D6E" w:rsidRPr="002967EF">
        <w:rPr>
          <w:rFonts w:cs="Times New Roman" w:hAnsi="Times New Roman" w:ascii="Times New Roman"/>
        </w:rPr>
        <w:t xml:space="preserve">potvrdu kako dužnik </w:t>
      </w:r>
      <w:r w:rsidR="00414031" w:rsidRPr="002967EF">
        <w:rPr>
          <w:rFonts w:cs="Times New Roman" w:hAnsi="Times New Roman" w:ascii="Times New Roman"/>
        </w:rPr>
        <w:t xml:space="preserve">na dan </w:t>
      </w:r>
      <w:r w:rsidR="00292BA3">
        <w:rPr>
          <w:rFonts w:cs="Times New Roman" w:hAnsi="Times New Roman" w:ascii="Times New Roman"/>
        </w:rPr>
        <w:t>1</w:t>
      </w:r>
      <w:r w:rsidR="00176DD7">
        <w:rPr>
          <w:rFonts w:cs="Times New Roman" w:hAnsi="Times New Roman" w:ascii="Times New Roman"/>
        </w:rPr>
        <w:t>6</w:t>
      </w:r>
      <w:r w:rsidR="00393763">
        <w:rPr>
          <w:rFonts w:cs="Times New Roman" w:hAnsi="Times New Roman" w:ascii="Times New Roman"/>
        </w:rPr>
        <w:t xml:space="preserve">. </w:t>
      </w:r>
      <w:r w:rsidR="00176DD7">
        <w:rPr>
          <w:rFonts w:cs="Times New Roman" w:hAnsi="Times New Roman" w:ascii="Times New Roman"/>
        </w:rPr>
        <w:t xml:space="preserve">lipnja </w:t>
      </w:r>
      <w:r w:rsidR="00393763">
        <w:rPr>
          <w:rFonts w:cs="Times New Roman" w:hAnsi="Times New Roman" w:ascii="Times New Roman"/>
        </w:rPr>
        <w:t>201</w:t>
      </w:r>
      <w:r w:rsidR="00F35160">
        <w:rPr>
          <w:rFonts w:cs="Times New Roman" w:hAnsi="Times New Roman" w:ascii="Times New Roman"/>
        </w:rPr>
        <w:t>6</w:t>
      </w:r>
      <w:r w:rsidR="001E68B1">
        <w:rPr>
          <w:rFonts w:cs="Times New Roman" w:hAnsi="Times New Roman" w:ascii="Times New Roman"/>
        </w:rPr>
        <w:t xml:space="preserve"> godine u </w:t>
      </w:r>
      <w:r w:rsidR="001E68B1" w:rsidRPr="001E68B1">
        <w:rPr>
          <w:rFonts w:cs="Times New Roman" w:hAnsi="Times New Roman" w:ascii="Times New Roman"/>
        </w:rPr>
        <w:t xml:space="preserve">Očevidniku redoslijeda osnova za plaćanje </w:t>
      </w:r>
      <w:r w:rsidR="00731D6E" w:rsidRPr="002967EF">
        <w:rPr>
          <w:rFonts w:cs="Times New Roman" w:hAnsi="Times New Roman" w:ascii="Times New Roman"/>
        </w:rPr>
        <w:t xml:space="preserve">ima evidentirane neizvršene osnove za plaćanje u </w:t>
      </w:r>
      <w:r w:rsidR="00414031" w:rsidRPr="002967EF">
        <w:rPr>
          <w:rFonts w:cs="Times New Roman" w:hAnsi="Times New Roman" w:ascii="Times New Roman"/>
        </w:rPr>
        <w:t xml:space="preserve">neprekinutom </w:t>
      </w:r>
      <w:r w:rsidR="00731D6E" w:rsidRPr="002967EF">
        <w:rPr>
          <w:rFonts w:cs="Times New Roman" w:hAnsi="Times New Roman" w:ascii="Times New Roman"/>
        </w:rPr>
        <w:t xml:space="preserve">razdoblju </w:t>
      </w:r>
      <w:r w:rsidR="005F1E68" w:rsidRPr="002967EF">
        <w:rPr>
          <w:rFonts w:cs="Times New Roman" w:hAnsi="Times New Roman" w:ascii="Times New Roman"/>
        </w:rPr>
        <w:t xml:space="preserve">od </w:t>
      </w:r>
      <w:r w:rsidR="00176DD7">
        <w:rPr>
          <w:rFonts w:cs="Times New Roman" w:hAnsi="Times New Roman" w:ascii="Times New Roman"/>
        </w:rPr>
        <w:t>120</w:t>
      </w:r>
      <w:r w:rsidR="00731D6E" w:rsidRPr="002967EF">
        <w:rPr>
          <w:rFonts w:cs="Times New Roman" w:hAnsi="Times New Roman" w:ascii="Times New Roman"/>
        </w:rPr>
        <w:t xml:space="preserve"> dana</w:t>
      </w:r>
      <w:r w:rsidR="004762BE" w:rsidRPr="002967EF">
        <w:rPr>
          <w:rFonts w:cs="Times New Roman" w:hAnsi="Times New Roman" w:ascii="Times New Roman"/>
        </w:rPr>
        <w:t xml:space="preserve"> u ukupnom iznosu od </w:t>
      </w:r>
      <w:r w:rsidR="00176DD7">
        <w:rPr>
          <w:rFonts w:cs="Times New Roman" w:hAnsi="Times New Roman" w:ascii="Times New Roman"/>
        </w:rPr>
        <w:t>28.281,03</w:t>
      </w:r>
      <w:r w:rsidR="004762BE" w:rsidRPr="002967EF">
        <w:rPr>
          <w:rFonts w:cs="Times New Roman" w:hAnsi="Times New Roman" w:ascii="Times New Roman"/>
        </w:rPr>
        <w:t xml:space="preserve"> kn</w:t>
      </w:r>
      <w:r w:rsidR="00731D6E" w:rsidRPr="002967EF">
        <w:rPr>
          <w:rFonts w:cs="Times New Roman" w:hAnsi="Times New Roman" w:ascii="Times New Roman"/>
        </w:rPr>
        <w:t>.</w:t>
      </w:r>
    </w:p>
    <w:p w:rsidRDefault="00CD2D1E" w:rsidP="0044505B" w:rsidR="00CD2D1E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B61A5F" w:rsidP="005F1E68" w:rsidR="005F1E68" w:rsidRPr="002967EF">
      <w:pPr>
        <w:pStyle w:val="Uvuenotijeloteksta"/>
        <w:ind w:firstLine="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  <w:b/>
          <w:bCs/>
        </w:rPr>
        <w:t>STANJE</w:t>
      </w:r>
      <w:r w:rsidR="001E12E5" w:rsidRPr="002967EF">
        <w:rPr>
          <w:rFonts w:cs="Times New Roman" w:hAnsi="Times New Roman" w:ascii="Times New Roman"/>
          <w:b/>
          <w:bCs/>
        </w:rPr>
        <w:t xml:space="preserve"> UPISA - IZVADAK IZ </w:t>
      </w:r>
      <w:r w:rsidR="007F07E8" w:rsidRPr="002967EF">
        <w:rPr>
          <w:rFonts w:cs="Times New Roman" w:hAnsi="Times New Roman" w:ascii="Times New Roman"/>
          <w:b/>
          <w:bCs/>
        </w:rPr>
        <w:t>SUDSK</w:t>
      </w:r>
      <w:r w:rsidR="001E12E5" w:rsidRPr="002967EF">
        <w:rPr>
          <w:rFonts w:cs="Times New Roman" w:hAnsi="Times New Roman" w:ascii="Times New Roman"/>
          <w:b/>
          <w:bCs/>
        </w:rPr>
        <w:t>OG</w:t>
      </w:r>
      <w:r w:rsidR="00AD322F" w:rsidRPr="002967EF">
        <w:rPr>
          <w:rFonts w:cs="Times New Roman" w:hAnsi="Times New Roman" w:ascii="Times New Roman"/>
          <w:b/>
          <w:bCs/>
        </w:rPr>
        <w:t xml:space="preserve"> </w:t>
      </w:r>
      <w:r w:rsidR="007F07E8" w:rsidRPr="002967EF">
        <w:rPr>
          <w:rFonts w:cs="Times New Roman" w:hAnsi="Times New Roman" w:ascii="Times New Roman"/>
          <w:b/>
          <w:bCs/>
        </w:rPr>
        <w:t xml:space="preserve"> REGISTR</w:t>
      </w:r>
      <w:r w:rsidR="001E12E5" w:rsidRPr="002967EF">
        <w:rPr>
          <w:rFonts w:cs="Times New Roman" w:hAnsi="Times New Roman" w:ascii="Times New Roman"/>
          <w:b/>
          <w:bCs/>
        </w:rPr>
        <w:t>A</w:t>
      </w:r>
      <w:r w:rsidR="001E12E5" w:rsidRPr="002967EF">
        <w:rPr>
          <w:rFonts w:cs="Times New Roman" w:hAnsi="Times New Roman" w:ascii="Times New Roman"/>
        </w:rPr>
        <w:t xml:space="preserve"> </w:t>
      </w:r>
    </w:p>
    <w:p w:rsidRDefault="005F1E68" w:rsidP="005F1E68" w:rsidR="005F1E68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0D0911" w:rsidP="005F1E68" w:rsidR="002D6B04" w:rsidRPr="002967EF">
      <w:pPr>
        <w:pStyle w:val="Uvuenotijeloteksta"/>
        <w:ind w:firstLine="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Trgovačkog suda u Zagrebu</w:t>
      </w:r>
    </w:p>
    <w:p w:rsidRDefault="00B310B9" w:rsidP="005F1E68" w:rsidR="00B310B9">
      <w:pPr>
        <w:pStyle w:val="Uvuenotijeloteksta"/>
        <w:ind w:firstLine="0"/>
        <w:rPr>
          <w:rFonts w:cs="Times New Roman" w:hAnsi="Times New Roman" w:ascii="Times New Roman"/>
          <w:b/>
        </w:rPr>
      </w:pPr>
      <w:r w:rsidRPr="002967EF">
        <w:rPr>
          <w:rFonts w:cs="Times New Roman" w:hAnsi="Times New Roman" w:ascii="Times New Roman"/>
          <w:b/>
        </w:rPr>
        <w:t>Tvrtka</w:t>
      </w:r>
    </w:p>
    <w:p w:rsidRDefault="00E643BF" w:rsidP="00E643BF" w:rsidR="00E643BF" w:rsidRPr="00E643BF">
      <w:pPr>
        <w:pStyle w:val="Uvuenotijeloteksta"/>
        <w:rPr>
          <w:rFonts w:cs="Times New Roman" w:hAnsi="Times New Roman" w:ascii="Times New Roman"/>
          <w:b/>
        </w:rPr>
      </w:pPr>
    </w:p>
    <w:p w:rsidRDefault="00176DD7" w:rsidP="005F1E68" w:rsidR="00176DD7">
      <w:pPr>
        <w:pStyle w:val="Uvuenotijeloteksta"/>
        <w:ind w:firstLine="0"/>
        <w:rPr>
          <w:rFonts w:cs="Times New Roman" w:hAnsi="Times New Roman" w:ascii="Times New Roman"/>
          <w:b/>
        </w:rPr>
      </w:pPr>
      <w:r w:rsidRPr="00176DD7">
        <w:rPr>
          <w:rFonts w:cs="Times New Roman" w:hAnsi="Times New Roman" w:ascii="Times New Roman"/>
          <w:b/>
        </w:rPr>
        <w:t xml:space="preserve">auto-motouvoz j.d.o.o. za trgovinu i usluge </w:t>
      </w:r>
    </w:p>
    <w:p w:rsidRDefault="001E12E5" w:rsidP="005F1E68" w:rsidR="005F1E68" w:rsidRPr="002967EF">
      <w:pPr>
        <w:pStyle w:val="Uvuenotijeloteksta"/>
        <w:ind w:firstLine="0"/>
        <w:rPr>
          <w:rFonts w:cs="Times New Roman" w:hAnsi="Times New Roman" w:ascii="Times New Roman"/>
          <w:color w:val="FF0000"/>
        </w:rPr>
      </w:pPr>
      <w:r w:rsidRPr="002967EF">
        <w:rPr>
          <w:rFonts w:cs="Times New Roman" w:hAnsi="Times New Roman" w:ascii="Times New Roman"/>
          <w:b/>
        </w:rPr>
        <w:t>MBS:</w:t>
      </w:r>
      <w:r w:rsidR="00E643BF" w:rsidRPr="00E643BF">
        <w:t xml:space="preserve"> </w:t>
      </w:r>
      <w:r w:rsidR="00176DD7" w:rsidRPr="00176DD7">
        <w:rPr>
          <w:rFonts w:cs="Times New Roman" w:hAnsi="Times New Roman" w:ascii="Times New Roman"/>
          <w:b/>
        </w:rPr>
        <w:t>080931421</w:t>
      </w:r>
    </w:p>
    <w:p w:rsidRDefault="00470262" w:rsidP="005F1E68" w:rsidR="000D0911" w:rsidRPr="002967EF">
      <w:pPr>
        <w:pStyle w:val="Uvuenotijeloteksta"/>
        <w:ind w:firstLine="0"/>
        <w:rPr>
          <w:rFonts w:cs="Times New Roman" w:hAnsi="Times New Roman" w:ascii="Times New Roman"/>
          <w:color w:val="FF0000"/>
        </w:rPr>
      </w:pPr>
      <w:r w:rsidRPr="002967EF">
        <w:rPr>
          <w:rFonts w:cs="Times New Roman" w:hAnsi="Times New Roman" w:ascii="Times New Roman"/>
          <w:b/>
          <w:bCs/>
        </w:rPr>
        <w:t xml:space="preserve">OIB: </w:t>
      </w:r>
      <w:r w:rsidR="00176DD7" w:rsidRPr="00176DD7">
        <w:rPr>
          <w:rFonts w:cs="Times New Roman" w:hAnsi="Times New Roman" w:ascii="Times New Roman"/>
          <w:b/>
          <w:bCs/>
        </w:rPr>
        <w:t>63318998014</w:t>
      </w:r>
    </w:p>
    <w:p w:rsidRDefault="007F07E8" w:rsidR="007F07E8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F07E8" w:rsidP="00CB35AC" w:rsidR="00014608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Uvidom u izvadak iz sudskog registara utvrđeno je da je trgovačko društvo</w:t>
      </w:r>
      <w:r w:rsidR="00393763">
        <w:rPr>
          <w:rFonts w:cs="Times New Roman" w:hAnsi="Times New Roman" w:ascii="Times New Roman"/>
        </w:rPr>
        <w:t xml:space="preserve"> </w:t>
      </w:r>
      <w:r w:rsidR="00176DD7" w:rsidRPr="00176DD7">
        <w:rPr>
          <w:rFonts w:cs="Times New Roman" w:hAnsi="Times New Roman" w:ascii="Times New Roman"/>
          <w:b/>
          <w:bCs/>
        </w:rPr>
        <w:t xml:space="preserve">auto-motouvoz j.d.o.o. </w:t>
      </w:r>
      <w:r w:rsidR="00644249" w:rsidRPr="002967EF">
        <w:rPr>
          <w:rFonts w:cs="Times New Roman" w:hAnsi="Times New Roman" w:ascii="Times New Roman"/>
        </w:rPr>
        <w:t>osnovano u Zagrebu</w:t>
      </w:r>
      <w:r w:rsidR="008D49C7" w:rsidRPr="002967EF">
        <w:rPr>
          <w:rFonts w:cs="Times New Roman" w:hAnsi="Times New Roman" w:ascii="Times New Roman"/>
        </w:rPr>
        <w:t>.</w:t>
      </w:r>
      <w:r w:rsidR="005A0C01" w:rsidRPr="002967EF">
        <w:rPr>
          <w:rFonts w:cs="Times New Roman" w:hAnsi="Times New Roman" w:ascii="Times New Roman"/>
        </w:rPr>
        <w:t xml:space="preserve"> </w:t>
      </w:r>
      <w:r w:rsidR="0047446F" w:rsidRPr="002967EF">
        <w:rPr>
          <w:rFonts w:cs="Times New Roman" w:hAnsi="Times New Roman" w:ascii="Times New Roman"/>
        </w:rPr>
        <w:t>Isto je o</w:t>
      </w:r>
      <w:r w:rsidR="005A0C01" w:rsidRPr="002967EF">
        <w:rPr>
          <w:rFonts w:cs="Times New Roman" w:hAnsi="Times New Roman" w:ascii="Times New Roman"/>
        </w:rPr>
        <w:t>snovano</w:t>
      </w:r>
      <w:r w:rsidR="00644249" w:rsidRPr="002967EF">
        <w:rPr>
          <w:rFonts w:cs="Times New Roman" w:hAnsi="Times New Roman" w:ascii="Times New Roman"/>
        </w:rPr>
        <w:t xml:space="preserve"> </w:t>
      </w:r>
      <w:r w:rsidR="00176DD7" w:rsidRPr="00176DD7">
        <w:rPr>
          <w:rFonts w:cs="Times New Roman" w:hAnsi="Times New Roman" w:ascii="Times New Roman"/>
        </w:rPr>
        <w:t>16.09.2014</w:t>
      </w:r>
      <w:r w:rsidR="007607BE">
        <w:rPr>
          <w:rFonts w:cs="Times New Roman" w:hAnsi="Times New Roman" w:ascii="Times New Roman"/>
        </w:rPr>
        <w:t>.</w:t>
      </w:r>
      <w:r w:rsidR="00B310B9" w:rsidRPr="002967EF">
        <w:rPr>
          <w:rFonts w:cs="Times New Roman" w:hAnsi="Times New Roman" w:ascii="Times New Roman"/>
        </w:rPr>
        <w:t xml:space="preserve"> </w:t>
      </w:r>
      <w:r w:rsidR="00AB7C21" w:rsidRPr="002967EF">
        <w:rPr>
          <w:rFonts w:cs="Times New Roman" w:hAnsi="Times New Roman" w:ascii="Times New Roman"/>
        </w:rPr>
        <w:t xml:space="preserve">godine </w:t>
      </w:r>
      <w:r w:rsidR="00EC3559">
        <w:rPr>
          <w:rFonts w:cs="Times New Roman" w:hAnsi="Times New Roman" w:ascii="Times New Roman"/>
        </w:rPr>
        <w:t xml:space="preserve">Izjavom </w:t>
      </w:r>
      <w:r w:rsidR="004762BE" w:rsidRPr="002967EF">
        <w:rPr>
          <w:rFonts w:cs="Times New Roman" w:hAnsi="Times New Roman" w:ascii="Times New Roman"/>
        </w:rPr>
        <w:t>o osnivanju.</w:t>
      </w:r>
    </w:p>
    <w:p w:rsidRDefault="00AD23BD" w:rsidP="00AD23BD" w:rsidR="00AD23BD" w:rsidRPr="002967EF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E83842" w:rsidP="00014608" w:rsidR="007F07E8" w:rsidRPr="002967EF">
      <w:pPr>
        <w:pStyle w:val="Uvuenotijeloteksta"/>
        <w:ind w:firstLine="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P</w:t>
      </w:r>
      <w:r w:rsidR="007F07E8" w:rsidRPr="002967EF">
        <w:rPr>
          <w:rFonts w:cs="Times New Roman" w:hAnsi="Times New Roman" w:ascii="Times New Roman"/>
        </w:rPr>
        <w:t>redmet poslovanja:</w:t>
      </w:r>
    </w:p>
    <w:p w:rsidRDefault="00B310B9" w:rsidP="00014608" w:rsidR="00B310B9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kupnja i prodaja robe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pružanje usluga u trgovini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obavljanje trgovačkog posredovanja na domaćem i inozemnom tržištu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zastupanje stranih tvrtki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djelatnost javnog cestovnog prijevoza putnika ili tereta u unutarnjem cestovnom prometu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prijevoz putnika u unutarnjem cestovnom prometu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javni prijevoz putnika u međunarodnom linijskom cestovnom prometu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prijevoz tereta u unutarnjem i međunarodnom cestovnom prometu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agencijske djelatnosti u cestovnom prometu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prijevoz za vlastite potrebe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lastRenderedPageBreak/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održavanje i popravak motornih vozila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iznajmljivanje motornih vozila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iznajmljivanje strojeva i opreme, bez rukovoditelja i predmeta za osobnu uporabu i kućanstvo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pripremanje hrane i pružanje usluga prehrane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pripremanje i usluživanje pića i napitaka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pružanje usluga smještaja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pripremanje hrane za potrošnju na drugom mjestu sa ili bez usluživanja (u prijevoznim sredstvima,na priredbama i sl.) i opskrba tom hranom (catering)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turističke usluge u nautičkom turizmu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turističke usluge u ostalim oblicima turističke ponude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ostale turističke usluge 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 xml:space="preserve">turističke usluge koje uključuju športsko-rekreativne ili pustolovne aktivnosti </w:t>
      </w:r>
    </w:p>
    <w:p w:rsidRDefault="00176DD7" w:rsidP="00176DD7" w:rsidR="00EC3559" w:rsidRPr="00EC3559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 </w:t>
      </w:r>
      <w:r w:rsidRPr="00176DD7">
        <w:rPr>
          <w:rFonts w:cs="Times New Roman" w:hAnsi="Times New Roman" w:ascii="Times New Roman"/>
        </w:rPr>
        <w:t>skladištenje robe</w:t>
      </w:r>
    </w:p>
    <w:p w:rsidRDefault="00A337EF" w:rsidP="00A039B6" w:rsidR="00A337EF" w:rsidRPr="002967EF">
      <w:pPr>
        <w:pStyle w:val="Uvuenotijeloteksta"/>
        <w:rPr>
          <w:rFonts w:cs="Times New Roman" w:hAnsi="Times New Roman" w:ascii="Times New Roman"/>
        </w:rPr>
      </w:pPr>
    </w:p>
    <w:p w:rsidRDefault="00EC3559" w:rsidP="00142214" w:rsidR="00EC3559">
      <w:pPr>
        <w:pStyle w:val="Uvueno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Osnivači/članovi društva</w:t>
      </w:r>
    </w:p>
    <w:p w:rsidRDefault="00EC3559" w:rsidP="00142214" w:rsidR="00EC3559">
      <w:pPr>
        <w:pStyle w:val="Uvuenotijeloteksta"/>
        <w:rPr>
          <w:rFonts w:cs="Times New Roman" w:hAnsi="Times New Roman" w:ascii="Times New Roman"/>
        </w:rPr>
      </w:pP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  <w:b/>
        </w:rPr>
      </w:pPr>
      <w:r w:rsidRPr="00176DD7">
        <w:rPr>
          <w:rFonts w:cs="Times New Roman" w:hAnsi="Times New Roman" w:ascii="Times New Roman"/>
          <w:b/>
        </w:rPr>
        <w:t>VLADIMIR ŠVALM, OIB: 29684156235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 xml:space="preserve">Njemačka, ROTTENBURG AM NECKAR, EBERHARDSTRASSE </w:t>
      </w:r>
    </w:p>
    <w:p w:rsidRDefault="00176DD7" w:rsidP="00176DD7" w:rsidR="00EC3559" w:rsidRPr="00F80088">
      <w:pPr>
        <w:pStyle w:val="Uvueno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EC3559">
        <w:rPr>
          <w:rFonts w:cs="Times New Roman" w:hAnsi="Times New Roman" w:ascii="Times New Roman"/>
        </w:rPr>
        <w:t>jedini osnivač</w:t>
      </w:r>
    </w:p>
    <w:p w:rsidRDefault="00EC3559" w:rsidP="00142214" w:rsidR="00EC3559">
      <w:pPr>
        <w:pStyle w:val="Uvuenotijeloteksta"/>
        <w:rPr>
          <w:rFonts w:cs="Times New Roman" w:hAnsi="Times New Roman" w:ascii="Times New Roman"/>
        </w:rPr>
      </w:pPr>
    </w:p>
    <w:p w:rsidRDefault="00142214" w:rsidP="00142214" w:rsidR="002443A7">
      <w:pPr>
        <w:pStyle w:val="Uvuenotijeloteksta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Osob</w:t>
      </w:r>
      <w:r w:rsidR="002443A7" w:rsidRPr="002967EF">
        <w:rPr>
          <w:rFonts w:cs="Times New Roman" w:hAnsi="Times New Roman" w:ascii="Times New Roman"/>
        </w:rPr>
        <w:t>e ovlašten</w:t>
      </w:r>
      <w:r w:rsidR="00364537" w:rsidRPr="002967EF">
        <w:rPr>
          <w:rFonts w:cs="Times New Roman" w:hAnsi="Times New Roman" w:ascii="Times New Roman"/>
        </w:rPr>
        <w:t>e</w:t>
      </w:r>
      <w:r w:rsidR="002443A7" w:rsidRPr="002967EF">
        <w:rPr>
          <w:rFonts w:cs="Times New Roman" w:hAnsi="Times New Roman" w:ascii="Times New Roman"/>
        </w:rPr>
        <w:t xml:space="preserve"> za zastupanje </w:t>
      </w:r>
      <w:r w:rsidRPr="002967EF">
        <w:rPr>
          <w:rFonts w:cs="Times New Roman" w:hAnsi="Times New Roman" w:ascii="Times New Roman"/>
        </w:rPr>
        <w:t xml:space="preserve">društva </w:t>
      </w:r>
    </w:p>
    <w:p w:rsidRDefault="008120E9" w:rsidP="00142214" w:rsidR="008120E9" w:rsidRPr="002967EF">
      <w:pPr>
        <w:pStyle w:val="Uvuenotijeloteksta"/>
        <w:rPr>
          <w:rFonts w:cs="Times New Roman" w:hAnsi="Times New Roman" w:ascii="Times New Roman"/>
        </w:rPr>
      </w:pP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  <w:b/>
        </w:rPr>
      </w:pPr>
      <w:r w:rsidRPr="00176DD7">
        <w:rPr>
          <w:rFonts w:cs="Times New Roman" w:hAnsi="Times New Roman" w:ascii="Times New Roman"/>
          <w:b/>
        </w:rPr>
        <w:t>VLADIMIR ŠVALM, OIB: 29684156235</w:t>
      </w:r>
    </w:p>
    <w:p w:rsidRDefault="00176DD7" w:rsidP="00176DD7" w:rsidR="00176DD7" w:rsidRPr="00176DD7">
      <w:pPr>
        <w:pStyle w:val="Uvuenotijeloteksta"/>
        <w:rPr>
          <w:rFonts w:cs="Times New Roman" w:hAnsi="Times New Roman" w:ascii="Times New Roman"/>
        </w:rPr>
      </w:pPr>
      <w:r w:rsidRPr="00176DD7">
        <w:rPr>
          <w:rFonts w:cs="Times New Roman" w:hAnsi="Times New Roman" w:ascii="Times New Roman"/>
        </w:rPr>
        <w:t xml:space="preserve">Njemačka, ROTTENBURG AM NECKAR, EBERHARDSTRASSE </w:t>
      </w:r>
    </w:p>
    <w:p w:rsidRDefault="00DE003E" w:rsidP="00176DD7" w:rsidR="00DE003E" w:rsidRPr="002967EF">
      <w:pPr>
        <w:pStyle w:val="Uvuenotijeloteksta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- direktor</w:t>
      </w:r>
    </w:p>
    <w:p w:rsidRDefault="00A039B6" w:rsidP="00CC547A" w:rsidR="00E643BF">
      <w:pPr>
        <w:pStyle w:val="Uvuenotijeloteksta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 xml:space="preserve">- zastupa društvo pojedinačno </w:t>
      </w:r>
    </w:p>
    <w:p w:rsidRDefault="00DE003E" w:rsidP="008139D2" w:rsidR="00DE003E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142214" w:rsidP="00142214" w:rsidR="007F07E8" w:rsidRPr="002967EF">
      <w:pPr>
        <w:pStyle w:val="Uvuenotijeloteksta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T</w:t>
      </w:r>
      <w:r w:rsidR="007F07E8" w:rsidRPr="002967EF">
        <w:rPr>
          <w:rFonts w:cs="Times New Roman" w:hAnsi="Times New Roman" w:ascii="Times New Roman"/>
        </w:rPr>
        <w:t xml:space="preserve">emeljni kapital društva je </w:t>
      </w:r>
      <w:r w:rsidR="00E17DFD" w:rsidRPr="00E17DFD">
        <w:rPr>
          <w:rFonts w:cs="Times New Roman" w:hAnsi="Times New Roman" w:ascii="Times New Roman"/>
          <w:b/>
        </w:rPr>
        <w:t>1</w:t>
      </w:r>
      <w:r w:rsidR="00A039B6" w:rsidRPr="002967EF">
        <w:rPr>
          <w:rFonts w:cs="Times New Roman" w:hAnsi="Times New Roman" w:ascii="Times New Roman"/>
          <w:b/>
        </w:rPr>
        <w:t>0</w:t>
      </w:r>
      <w:r w:rsidR="00B37B90" w:rsidRPr="002967EF">
        <w:rPr>
          <w:rFonts w:cs="Times New Roman" w:hAnsi="Times New Roman" w:ascii="Times New Roman"/>
          <w:b/>
        </w:rPr>
        <w:t xml:space="preserve">,00 </w:t>
      </w:r>
      <w:r w:rsidR="007F07E8" w:rsidRPr="002967EF">
        <w:rPr>
          <w:rFonts w:cs="Times New Roman" w:hAnsi="Times New Roman" w:ascii="Times New Roman"/>
        </w:rPr>
        <w:t>kuna.</w:t>
      </w:r>
    </w:p>
    <w:p w:rsidRDefault="006D0062" w:rsidP="00AB55D7" w:rsidR="006D0062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F07E8" w:rsidR="007F07E8" w:rsidRPr="002967EF">
      <w:pPr>
        <w:pStyle w:val="Uvuenotijeloteksta"/>
        <w:ind w:firstLine="0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 xml:space="preserve">STANJE RAČUNA </w:t>
      </w:r>
      <w:r w:rsidR="001E12E5" w:rsidRPr="002967EF">
        <w:rPr>
          <w:rFonts w:cs="Times New Roman" w:hAnsi="Times New Roman" w:ascii="Times New Roman"/>
          <w:b/>
          <w:bCs/>
        </w:rPr>
        <w:t xml:space="preserve">PREDLOŽENOG </w:t>
      </w:r>
      <w:r w:rsidRPr="002967EF">
        <w:rPr>
          <w:rFonts w:cs="Times New Roman" w:hAnsi="Times New Roman" w:ascii="Times New Roman"/>
          <w:b/>
          <w:bCs/>
        </w:rPr>
        <w:t>DUŽNIKA</w:t>
      </w:r>
    </w:p>
    <w:p w:rsidRDefault="007F07E8" w:rsidR="007F07E8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AD401E" w:rsidP="00AD401E" w:rsidR="00AD401E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ab/>
        <w:t>Predloženi dužnik je svoje financijsko poslovanje obavljao preko žiro računa broj:</w:t>
      </w:r>
    </w:p>
    <w:p w:rsidRDefault="00AD401E" w:rsidP="00AD401E" w:rsidR="00AD401E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E17DFD" w:rsidP="00E17DFD" w:rsidR="00AD401E" w:rsidRPr="00E17DFD">
      <w:pPr>
        <w:pStyle w:val="Uvuenotijelotekst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 w:rsidRPr="00E17DFD">
        <w:rPr>
          <w:rFonts w:cs="Times New Roman" w:hAnsi="Times New Roman" w:ascii="Times New Roman"/>
        </w:rPr>
        <w:t>HR2424840081107083615</w:t>
      </w:r>
      <w:r>
        <w:rPr>
          <w:rFonts w:cs="Times New Roman" w:hAnsi="Times New Roman" w:ascii="Times New Roman"/>
        </w:rPr>
        <w:t xml:space="preserve"> kod </w:t>
      </w:r>
      <w:r w:rsidRPr="00E17DFD">
        <w:rPr>
          <w:rFonts w:cs="Times New Roman" w:hAnsi="Times New Roman" w:ascii="Times New Roman"/>
        </w:rPr>
        <w:t>RAIFFEISENBANK AUSTRIA d.d. Zagreb</w:t>
      </w:r>
    </w:p>
    <w:p w:rsidRDefault="00A337EF" w:rsidP="00885E10" w:rsidR="00A337EF" w:rsidRPr="002967EF">
      <w:pPr>
        <w:pStyle w:val="Uvuenotijeloteksta"/>
        <w:ind w:firstLine="0" w:left="720"/>
        <w:jc w:val="both"/>
        <w:rPr>
          <w:rFonts w:cs="Times New Roman" w:hAnsi="Times New Roman" w:ascii="Times New Roman"/>
        </w:rPr>
      </w:pPr>
    </w:p>
    <w:p w:rsidRDefault="00AD401E" w:rsidP="00A337EF" w:rsidR="00AD401E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Prema podacima FINA-e Zagreb predloženi dužnik na</w:t>
      </w:r>
      <w:r w:rsidRPr="002967EF">
        <w:rPr>
          <w:rFonts w:cs="Times New Roman" w:hAnsi="Times New Roman" w:ascii="Times New Roman"/>
          <w:b/>
        </w:rPr>
        <w:t xml:space="preserve"> </w:t>
      </w:r>
      <w:r w:rsidR="00E17DFD" w:rsidRPr="00E17DFD">
        <w:rPr>
          <w:rFonts w:cs="Times New Roman" w:hAnsi="Times New Roman" w:ascii="Times New Roman"/>
          <w:b/>
        </w:rPr>
        <w:t>16. lipnja 2016 godine u Očevidniku redoslijeda osnova za plaćanje ima evidentirane neizvršene osnove za plaćanje u neprekinutom razdoblju od 120 dana u ukupnom iznosu od 28.281,03 kn</w:t>
      </w:r>
      <w:r w:rsidR="007607BE" w:rsidRPr="007607BE">
        <w:rPr>
          <w:rFonts w:cs="Times New Roman" w:hAnsi="Times New Roman" w:ascii="Times New Roman"/>
          <w:b/>
        </w:rPr>
        <w:t>.</w:t>
      </w:r>
      <w:r w:rsidRPr="002967EF">
        <w:rPr>
          <w:rFonts w:cs="Times New Roman" w:hAnsi="Times New Roman" w:ascii="Times New Roman"/>
        </w:rPr>
        <w:t xml:space="preserve"> </w:t>
      </w:r>
    </w:p>
    <w:p w:rsidRDefault="006D0062" w:rsidP="00A7594B" w:rsidR="006D0062" w:rsidRPr="002967EF">
      <w:pPr>
        <w:pStyle w:val="Uvuenotijeloteksta"/>
        <w:ind w:right="19"/>
        <w:jc w:val="both"/>
        <w:rPr>
          <w:rFonts w:cs="Times New Roman" w:hAnsi="Times New Roman" w:ascii="Times New Roman"/>
        </w:rPr>
      </w:pPr>
    </w:p>
    <w:p w:rsidRDefault="007F07E8" w:rsidP="002A0348" w:rsidR="0021735E">
      <w:pPr>
        <w:pStyle w:val="Uvuenotijeloteksta"/>
        <w:ind w:firstLine="0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>PODUZETE RADNJE</w:t>
      </w:r>
    </w:p>
    <w:p w:rsidRDefault="00E81244" w:rsidP="002A0348" w:rsidR="00E81244">
      <w:pPr>
        <w:pStyle w:val="Uvuenotijeloteksta"/>
        <w:ind w:firstLine="0"/>
        <w:rPr>
          <w:rFonts w:cs="Times New Roman" w:hAnsi="Times New Roman" w:ascii="Times New Roman"/>
          <w:b/>
          <w:bCs/>
        </w:rPr>
      </w:pPr>
    </w:p>
    <w:p w:rsidRDefault="00E81244" w:rsidP="00A05525" w:rsidR="00E81244" w:rsidRPr="00A05525">
      <w:pPr>
        <w:jc w:val="both"/>
      </w:pPr>
      <w:r>
        <w:t>Upućen je dopis dužnik</w:t>
      </w:r>
      <w:r w:rsidR="00B45801">
        <w:t>u</w:t>
      </w:r>
      <w:r>
        <w:t xml:space="preserve"> u kojem je spec</w:t>
      </w:r>
      <w:r w:rsidR="00885E10">
        <w:t>ificirana dokumentacija potrebna</w:t>
      </w:r>
      <w:r>
        <w:t xml:space="preserve"> u prethodnom postupku na adresu </w:t>
      </w:r>
      <w:r w:rsidR="00E17DFD" w:rsidRPr="00E17DFD">
        <w:t>Sorkočevićeva ulica 4</w:t>
      </w:r>
      <w:r>
        <w:t xml:space="preserve">, </w:t>
      </w:r>
      <w:r w:rsidR="0083340F">
        <w:t xml:space="preserve">Zagreb. </w:t>
      </w:r>
    </w:p>
    <w:p w:rsidRDefault="00E81244" w:rsidP="002A0348" w:rsidR="00E81244" w:rsidRPr="002967EF">
      <w:pPr>
        <w:pStyle w:val="Uvuenotijeloteksta"/>
        <w:ind w:firstLine="0"/>
        <w:rPr>
          <w:rFonts w:cs="Times New Roman" w:hAnsi="Times New Roman" w:ascii="Times New Roman"/>
          <w:b/>
          <w:bCs/>
        </w:rPr>
      </w:pPr>
    </w:p>
    <w:p w:rsidRDefault="004745E1" w:rsidP="008139D2" w:rsidR="00A337EF">
      <w:pPr>
        <w:jc w:val="both"/>
      </w:pPr>
      <w:r w:rsidRPr="002967EF">
        <w:t xml:space="preserve">Provjereno je stanje u upisnicima MUP-a, kod </w:t>
      </w:r>
      <w:r w:rsidR="00A05525">
        <w:t xml:space="preserve">Državne geodetske uprave </w:t>
      </w:r>
      <w:r w:rsidRPr="002967EF">
        <w:t>i HZMO</w:t>
      </w:r>
      <w:r w:rsidR="00A7594B" w:rsidRPr="002967EF">
        <w:t>-a.</w:t>
      </w:r>
    </w:p>
    <w:p w:rsidRDefault="00A337EF" w:rsidP="00A7594B" w:rsidR="00A337EF">
      <w:pPr>
        <w:ind w:firstLine="720"/>
        <w:jc w:val="both"/>
      </w:pPr>
    </w:p>
    <w:p w:rsidRDefault="00A337EF" w:rsidP="00A7594B" w:rsidR="00A337EF">
      <w:pPr>
        <w:ind w:firstLine="720"/>
        <w:jc w:val="both"/>
      </w:pPr>
    </w:p>
    <w:p w:rsidRDefault="00E17DFD" w:rsidP="00A7594B" w:rsidR="00E17DFD">
      <w:pPr>
        <w:ind w:firstLine="720"/>
        <w:jc w:val="both"/>
      </w:pPr>
    </w:p>
    <w:p w:rsidRDefault="00E17DFD" w:rsidP="00A7594B" w:rsidR="00E17DFD" w:rsidRPr="002967EF">
      <w:pPr>
        <w:ind w:firstLine="720"/>
        <w:jc w:val="both"/>
      </w:pPr>
    </w:p>
    <w:p w:rsidRDefault="00FE28F7" w:rsidP="00FE28F7" w:rsidR="00FE28F7" w:rsidRPr="002967EF">
      <w:pPr>
        <w:pStyle w:val="Uvuenotijeloteksta"/>
        <w:ind w:firstLine="0"/>
        <w:jc w:val="both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lastRenderedPageBreak/>
        <w:t>POSLOVANJE DUŽNIKA</w:t>
      </w:r>
    </w:p>
    <w:p w:rsidRDefault="00147202" w:rsidP="00FE28F7" w:rsidR="00147202" w:rsidRPr="002967EF">
      <w:pPr>
        <w:pStyle w:val="Uvuenotijeloteksta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A05525" w:rsidP="00A05525" w:rsidR="00A05525">
      <w:pPr>
        <w:pStyle w:val="Uvuenotijeloteksta"/>
        <w:ind w:firstLine="0" w:right="-53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Društvo </w:t>
      </w:r>
      <w:r w:rsidR="00E17DFD" w:rsidRPr="00E17DFD">
        <w:rPr>
          <w:rFonts w:cs="Times New Roman" w:hAnsi="Times New Roman" w:ascii="Times New Roman"/>
        </w:rPr>
        <w:t>auto-motouvoz j.d.o.o</w:t>
      </w:r>
      <w:r w:rsidR="007607BE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 xml:space="preserve">osnovano je u Zagrebu </w:t>
      </w:r>
      <w:r w:rsidR="00E17DFD" w:rsidRPr="00E17DFD">
        <w:rPr>
          <w:rFonts w:cs="Times New Roman" w:hAnsi="Times New Roman" w:ascii="Times New Roman"/>
        </w:rPr>
        <w:t>16.09.2014. godine Izjavom o osnivanju</w:t>
      </w:r>
      <w:r>
        <w:rPr>
          <w:rFonts w:cs="Times New Roman" w:hAnsi="Times New Roman" w:ascii="Times New Roman"/>
        </w:rPr>
        <w:t>.</w:t>
      </w:r>
    </w:p>
    <w:p w:rsidRDefault="00A05525" w:rsidP="00A05525" w:rsidR="00A05525">
      <w:pPr>
        <w:pStyle w:val="Uvuenotijeloteksta"/>
        <w:ind w:firstLine="0" w:right="-53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 temelju javno dostupnih podataka može se zaključiti da je glavna djelatnost društva prema </w:t>
      </w:r>
      <w:r w:rsidR="00E17DFD" w:rsidRPr="00E17DFD">
        <w:rPr>
          <w:rFonts w:cs="Times New Roman" w:hAnsi="Times New Roman" w:ascii="Times New Roman"/>
        </w:rPr>
        <w:t>5.11 Trgovina automobilima i motornim vozilima lake kategorije (NKD 2007)</w:t>
      </w:r>
      <w:r w:rsidR="009961CB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</w:p>
    <w:p w:rsidRDefault="009961CB" w:rsidP="00A05525" w:rsidR="009961CB">
      <w:pPr>
        <w:pStyle w:val="Uvuenotijeloteksta"/>
        <w:ind w:firstLine="0" w:right="-53"/>
        <w:jc w:val="both"/>
        <w:rPr>
          <w:rFonts w:cs="Times New Roman" w:hAnsi="Times New Roman" w:ascii="Times New Roman"/>
        </w:rPr>
      </w:pPr>
    </w:p>
    <w:p w:rsidRDefault="009961CB" w:rsidP="00A05525" w:rsidR="009961CB">
      <w:pPr>
        <w:pStyle w:val="Uvuenotijeloteksta"/>
        <w:ind w:firstLine="0" w:right="-53"/>
        <w:jc w:val="both"/>
        <w:rPr>
          <w:rFonts w:cs="Times New Roman" w:hAnsi="Times New Roman" w:ascii="Times New Roman"/>
        </w:rPr>
      </w:pPr>
      <w:r w:rsidRPr="009961CB">
        <w:rPr>
          <w:rFonts w:cs="Times New Roman" w:hAnsi="Times New Roman" w:ascii="Times New Roman"/>
        </w:rPr>
        <w:t xml:space="preserve">Kako nakon višekratnih pokušaja, i to pisanim i usmenim putem </w:t>
      </w:r>
      <w:r w:rsidR="00E17DFD">
        <w:rPr>
          <w:rFonts w:cs="Times New Roman" w:hAnsi="Times New Roman" w:ascii="Times New Roman"/>
        </w:rPr>
        <w:t xml:space="preserve">nisam </w:t>
      </w:r>
      <w:r w:rsidRPr="009961CB">
        <w:rPr>
          <w:rFonts w:cs="Times New Roman" w:hAnsi="Times New Roman" w:ascii="Times New Roman"/>
        </w:rPr>
        <w:t>uspio</w:t>
      </w:r>
      <w:r w:rsidR="00946C56">
        <w:rPr>
          <w:rFonts w:cs="Times New Roman" w:hAnsi="Times New Roman" w:ascii="Times New Roman"/>
        </w:rPr>
        <w:t xml:space="preserve"> sam</w:t>
      </w:r>
      <w:r w:rsidRPr="009961CB">
        <w:rPr>
          <w:rFonts w:cs="Times New Roman" w:hAnsi="Times New Roman" w:ascii="Times New Roman"/>
        </w:rPr>
        <w:t xml:space="preserve"> doći u kontakt sa odgovornom osobom u društvu</w:t>
      </w:r>
      <w:r w:rsidR="00946C56">
        <w:rPr>
          <w:rFonts w:cs="Times New Roman" w:hAnsi="Times New Roman" w:ascii="Times New Roman"/>
        </w:rPr>
        <w:t xml:space="preserve"> g.din </w:t>
      </w:r>
      <w:r w:rsidR="00E17DFD" w:rsidRPr="00E17DFD">
        <w:rPr>
          <w:rFonts w:cs="Times New Roman" w:hAnsi="Times New Roman" w:ascii="Times New Roman"/>
        </w:rPr>
        <w:t>VLADIMIR ŠVALM</w:t>
      </w:r>
      <w:r w:rsidR="00E17DFD">
        <w:rPr>
          <w:rFonts w:cs="Times New Roman" w:hAnsi="Times New Roman" w:ascii="Times New Roman"/>
        </w:rPr>
        <w:t>.</w:t>
      </w:r>
    </w:p>
    <w:p w:rsidRDefault="004102FC" w:rsidP="00A05525" w:rsidR="004102FC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791E6E" w:rsidP="00791E6E" w:rsidR="00791E6E" w:rsidRPr="002967EF">
      <w:pPr>
        <w:pStyle w:val="Uvuenotijeloteksta"/>
        <w:ind w:firstLine="0" w:right="-288"/>
        <w:jc w:val="both"/>
        <w:rPr>
          <w:rFonts w:cs="Times New Roman" w:hAnsi="Times New Roman" w:ascii="Times New Roman"/>
          <w:b/>
        </w:rPr>
      </w:pPr>
      <w:r w:rsidRPr="002967EF">
        <w:rPr>
          <w:rFonts w:cs="Times New Roman" w:hAnsi="Times New Roman" w:ascii="Times New Roman"/>
          <w:b/>
        </w:rPr>
        <w:t>UZROCI GOSPODARSKOG POLOŽAJA PREDLOŽENOG DUŽNIKA</w:t>
      </w:r>
    </w:p>
    <w:p w:rsidRDefault="00791E6E" w:rsidP="00125C8F" w:rsidR="00791E6E" w:rsidRPr="002967EF"/>
    <w:p w:rsidRDefault="007A1413" w:rsidP="007A1413" w:rsidR="007A1413" w:rsidRPr="007A1413">
      <w:pPr>
        <w:jc w:val="both"/>
      </w:pPr>
      <w:r w:rsidRPr="007A1413">
        <w:t>Predloženi dužnik nije dostavio Izjavu o poslovanju društva, niti bilo kakvu drugu dokumentaciju iz koje bi se mogli utvrditi uzroci gospodarskog položaja predloženog dužnika.</w:t>
      </w:r>
      <w:r w:rsidR="00885E10">
        <w:t xml:space="preserve"> </w:t>
      </w:r>
    </w:p>
    <w:p w:rsidRDefault="00BC1390" w:rsidP="00125C8F" w:rsidR="00BC1390" w:rsidRPr="002967EF"/>
    <w:p w:rsidRDefault="003C4CA6" w:rsidP="003C4CA6" w:rsidR="003C4CA6">
      <w:pPr>
        <w:pStyle w:val="Uvuenotijeloteksta"/>
        <w:ind w:firstLine="0" w:right="19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>POSLOVNE KNJIGE I DOKUMENTACIJA</w:t>
      </w:r>
    </w:p>
    <w:p w:rsidRDefault="007A1413" w:rsidP="003C4CA6" w:rsidR="007A1413">
      <w:pPr>
        <w:pStyle w:val="Uvuenotijeloteksta"/>
        <w:ind w:firstLine="0" w:right="19"/>
        <w:rPr>
          <w:rFonts w:cs="Times New Roman" w:hAnsi="Times New Roman" w:ascii="Times New Roman"/>
          <w:b/>
          <w:bCs/>
        </w:rPr>
      </w:pPr>
    </w:p>
    <w:p w:rsidRDefault="007A1413" w:rsidP="009961CB" w:rsidR="007A1413">
      <w:pPr>
        <w:ind w:right="19"/>
        <w:jc w:val="both"/>
      </w:pPr>
      <w:r>
        <w:t xml:space="preserve">Uvidom u javno dostupne podatke utvrđeno je da dužnik </w:t>
      </w:r>
      <w:r w:rsidR="00E17DFD" w:rsidRPr="00A13E1E">
        <w:rPr>
          <w:b/>
        </w:rPr>
        <w:t xml:space="preserve">od osnivanja 2014. godine nije predavao </w:t>
      </w:r>
      <w:r w:rsidR="009961CB" w:rsidRPr="00A13E1E">
        <w:rPr>
          <w:b/>
        </w:rPr>
        <w:t>financijsk</w:t>
      </w:r>
      <w:r w:rsidR="00E17DFD" w:rsidRPr="00A13E1E">
        <w:rPr>
          <w:b/>
        </w:rPr>
        <w:t>a</w:t>
      </w:r>
      <w:r w:rsidR="009961CB" w:rsidRPr="00A13E1E">
        <w:rPr>
          <w:b/>
        </w:rPr>
        <w:t xml:space="preserve"> izvješć</w:t>
      </w:r>
      <w:r w:rsidR="00E17DFD" w:rsidRPr="00A13E1E">
        <w:rPr>
          <w:b/>
        </w:rPr>
        <w:t>a</w:t>
      </w:r>
      <w:r w:rsidR="009961CB">
        <w:t xml:space="preserve">. </w:t>
      </w:r>
    </w:p>
    <w:p w:rsidRDefault="0088478E" w:rsidP="003C4CA6" w:rsidR="0088478E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0F5E3D" w:rsidP="000F5E3D" w:rsidR="000F5E3D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>ZAPOSLENICI</w:t>
      </w:r>
    </w:p>
    <w:p w:rsidRDefault="000F5E3D" w:rsidP="000F5E3D" w:rsidR="000F5E3D">
      <w:pPr>
        <w:pStyle w:val="Uvuenotijeloteksta"/>
        <w:ind w:firstLine="0" w:right="19"/>
        <w:jc w:val="both"/>
        <w:rPr>
          <w:rFonts w:cs="Times New Roman" w:hAnsi="Times New Roman" w:ascii="Times New Roman"/>
          <w:bCs/>
        </w:rPr>
      </w:pPr>
    </w:p>
    <w:p w:rsidRDefault="009961CB" w:rsidP="000F5E3D" w:rsidR="009961CB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  <w:bCs/>
        </w:rPr>
      </w:pPr>
      <w:r w:rsidRPr="009961CB">
        <w:rPr>
          <w:rFonts w:cs="Times New Roman" w:hAnsi="Times New Roman" w:ascii="Times New Roman"/>
          <w:bCs/>
        </w:rPr>
        <w:t xml:space="preserve">Prema dostavljenoj evidenciji prijavljenih osiguranika HZMO-e, u društvu </w:t>
      </w:r>
      <w:r w:rsidR="00946C56" w:rsidRPr="00946C56">
        <w:rPr>
          <w:rFonts w:cs="Times New Roman" w:hAnsi="Times New Roman" w:ascii="Times New Roman"/>
          <w:b/>
          <w:bCs/>
        </w:rPr>
        <w:t>nisu</w:t>
      </w:r>
      <w:r w:rsidRPr="00946C56">
        <w:rPr>
          <w:rFonts w:cs="Times New Roman" w:hAnsi="Times New Roman" w:ascii="Times New Roman"/>
          <w:b/>
          <w:bCs/>
        </w:rPr>
        <w:t xml:space="preserve"> prijavljen</w:t>
      </w:r>
      <w:r w:rsidR="00946C56" w:rsidRPr="00946C56">
        <w:rPr>
          <w:rFonts w:cs="Times New Roman" w:hAnsi="Times New Roman" w:ascii="Times New Roman"/>
          <w:b/>
          <w:bCs/>
        </w:rPr>
        <w:t>i</w:t>
      </w:r>
      <w:r>
        <w:rPr>
          <w:rFonts w:cs="Times New Roman" w:hAnsi="Times New Roman" w:ascii="Times New Roman"/>
          <w:bCs/>
        </w:rPr>
        <w:t xml:space="preserve"> </w:t>
      </w:r>
      <w:r w:rsidR="00946C56">
        <w:rPr>
          <w:rFonts w:cs="Times New Roman" w:hAnsi="Times New Roman" w:ascii="Times New Roman"/>
          <w:b/>
          <w:bCs/>
        </w:rPr>
        <w:t>radnici</w:t>
      </w:r>
      <w:r>
        <w:rPr>
          <w:rFonts w:cs="Times New Roman" w:hAnsi="Times New Roman" w:ascii="Times New Roman"/>
          <w:bCs/>
        </w:rPr>
        <w:t>.</w:t>
      </w:r>
      <w:r w:rsidRPr="009961CB">
        <w:rPr>
          <w:rFonts w:cs="Times New Roman" w:hAnsi="Times New Roman" w:ascii="Times New Roman"/>
          <w:bCs/>
        </w:rPr>
        <w:t xml:space="preserve"> </w:t>
      </w:r>
    </w:p>
    <w:p w:rsidRDefault="0088478E" w:rsidP="000F5E3D" w:rsidR="0088478E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0F5E3D" w:rsidP="000F5E3D" w:rsidR="002C6FC4" w:rsidRPr="002967EF">
      <w:pPr>
        <w:pStyle w:val="Uvuenotijeloteksta"/>
        <w:ind w:firstLine="0"/>
        <w:jc w:val="both"/>
        <w:rPr>
          <w:rFonts w:cs="Times New Roman" w:hAnsi="Times New Roman" w:ascii="Times New Roman"/>
          <w:b/>
        </w:rPr>
      </w:pPr>
      <w:r w:rsidRPr="002967EF">
        <w:rPr>
          <w:rFonts w:cs="Times New Roman" w:hAnsi="Times New Roman" w:ascii="Times New Roman"/>
          <w:b/>
        </w:rPr>
        <w:t xml:space="preserve">AKTIVNI SUDSKI PREDMETI </w:t>
      </w:r>
    </w:p>
    <w:p w:rsidRDefault="002C6FC4" w:rsidP="000F5E3D" w:rsidR="002C6FC4" w:rsidRPr="002967EF">
      <w:pPr>
        <w:pStyle w:val="Uvuenotijeloteksta"/>
        <w:ind w:firstLine="0"/>
        <w:jc w:val="both"/>
        <w:rPr>
          <w:rFonts w:cs="Times New Roman" w:hAnsi="Times New Roman" w:ascii="Times New Roman"/>
          <w:b/>
        </w:rPr>
      </w:pPr>
    </w:p>
    <w:p w:rsidRDefault="00E5639C" w:rsidP="00F6077E" w:rsidR="00F6077E" w:rsidRPr="002967EF">
      <w:r w:rsidRPr="00E5639C">
        <w:t xml:space="preserve">Predloženi dužnik </w:t>
      </w:r>
      <w:r w:rsidRPr="00E5639C">
        <w:rPr>
          <w:b/>
        </w:rPr>
        <w:t xml:space="preserve">nije dostavio podatke </w:t>
      </w:r>
      <w:r w:rsidRPr="00E5639C">
        <w:t xml:space="preserve">o aktivnim sudskim predmetima. </w:t>
      </w:r>
    </w:p>
    <w:p w:rsidRDefault="00575021" w:rsidP="0012706C" w:rsidR="00575021">
      <w:pPr>
        <w:pStyle w:val="Naslov2"/>
        <w:jc w:val="both"/>
        <w:rPr>
          <w:rFonts w:cs="Times New Roman" w:hAnsi="Times New Roman" w:ascii="Times New Roman"/>
          <w:sz w:val="24"/>
        </w:rPr>
      </w:pPr>
    </w:p>
    <w:p w:rsidRDefault="0012706C" w:rsidP="0012706C" w:rsidR="0012706C" w:rsidRPr="002967EF">
      <w:pPr>
        <w:pStyle w:val="Naslov2"/>
        <w:jc w:val="both"/>
        <w:rPr>
          <w:rFonts w:cs="Times New Roman" w:hAnsi="Times New Roman" w:ascii="Times New Roman"/>
          <w:sz w:val="24"/>
        </w:rPr>
      </w:pPr>
      <w:r w:rsidRPr="002967EF">
        <w:rPr>
          <w:rFonts w:cs="Times New Roman" w:hAnsi="Times New Roman" w:ascii="Times New Roman"/>
          <w:sz w:val="24"/>
        </w:rPr>
        <w:t>IMOVINA STEČAJNOG DUŽNIKA</w:t>
      </w:r>
    </w:p>
    <w:p w:rsidRDefault="0012706C" w:rsidP="0012706C" w:rsidR="0012706C" w:rsidRPr="002967EF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E5639C" w:rsidP="00E5639C" w:rsidR="00A337EF">
      <w:pPr>
        <w:jc w:val="both"/>
      </w:pPr>
      <w:r>
        <w:t>Stanje imovine dužnika utvrđeno je uvidom u javne upisnike:</w:t>
      </w:r>
    </w:p>
    <w:p w:rsidRDefault="009961CB" w:rsidP="00E5639C" w:rsidR="009961CB">
      <w:pPr>
        <w:jc w:val="both"/>
      </w:pPr>
    </w:p>
    <w:p w:rsidRDefault="00E5639C" w:rsidP="00E5639C" w:rsidR="00E5639C" w:rsidRPr="008524E9">
      <w:pPr>
        <w:numPr>
          <w:ilvl w:val="0"/>
          <w:numId w:val="12"/>
        </w:numPr>
        <w:jc w:val="both"/>
        <w:rPr>
          <w:bCs/>
        </w:rPr>
      </w:pPr>
      <w:r w:rsidRPr="000A030C">
        <w:t>Nekretnine</w:t>
      </w:r>
    </w:p>
    <w:p w:rsidRDefault="008524E9" w:rsidP="001F5B23" w:rsidR="0042228C" w:rsidRPr="00E17DFD">
      <w:pPr>
        <w:ind w:left="720"/>
        <w:jc w:val="both"/>
        <w:rPr>
          <w:b/>
        </w:rPr>
      </w:pPr>
      <w:r w:rsidRPr="008524E9">
        <w:t>Uvidom u Uvjerenje Državne geodetske uprave utvrđeno je da je</w:t>
      </w:r>
      <w:r>
        <w:t xml:space="preserve"> društvo </w:t>
      </w:r>
      <w:r w:rsidR="00D27521" w:rsidRPr="00D27521">
        <w:t>INTERGRAD OPREMA d.o.o., Zagreb, VIII Ravnice 4a, OIB: 76468491058</w:t>
      </w:r>
      <w:r w:rsidR="00D27521">
        <w:t xml:space="preserve"> </w:t>
      </w:r>
      <w:r w:rsidR="00D27521" w:rsidRPr="00E17DFD">
        <w:rPr>
          <w:b/>
        </w:rPr>
        <w:t>nije</w:t>
      </w:r>
      <w:r w:rsidRPr="00E17DFD">
        <w:rPr>
          <w:b/>
        </w:rPr>
        <w:t xml:space="preserve"> upisano u</w:t>
      </w:r>
      <w:r w:rsidR="00F80088" w:rsidRPr="00E17DFD">
        <w:rPr>
          <w:b/>
        </w:rPr>
        <w:t xml:space="preserve"> katastarski operat</w:t>
      </w:r>
      <w:r w:rsidR="001F5B23" w:rsidRPr="00E17DFD">
        <w:rPr>
          <w:b/>
        </w:rPr>
        <w:t>.</w:t>
      </w:r>
    </w:p>
    <w:p w:rsidRDefault="0042228C" w:rsidP="00E5639C" w:rsidR="0042228C" w:rsidRPr="000A030C">
      <w:pPr>
        <w:ind w:left="720"/>
        <w:jc w:val="both"/>
        <w:rPr>
          <w:b/>
        </w:rPr>
      </w:pPr>
    </w:p>
    <w:p w:rsidRDefault="00E5639C" w:rsidP="00E5639C" w:rsidR="00E5639C" w:rsidRPr="000A030C">
      <w:pPr>
        <w:numPr>
          <w:ilvl w:val="0"/>
          <w:numId w:val="12"/>
        </w:numPr>
        <w:jc w:val="both"/>
        <w:rPr>
          <w:bCs/>
        </w:rPr>
      </w:pPr>
      <w:r w:rsidRPr="000A030C">
        <w:t>Pokretnine</w:t>
      </w:r>
    </w:p>
    <w:p w:rsidRDefault="00E5639C" w:rsidP="00E5639C" w:rsidR="001245F9">
      <w:pPr>
        <w:ind w:left="720"/>
        <w:jc w:val="both"/>
      </w:pPr>
      <w:r>
        <w:t xml:space="preserve">Uvidom u Uvjerenje Ministarstva unutarnjih poslova, </w:t>
      </w:r>
      <w:r w:rsidR="001245F9" w:rsidRPr="001245F9">
        <w:t xml:space="preserve">o vlasništvu nad vozilima, dužnik </w:t>
      </w:r>
      <w:r w:rsidR="00E17DFD" w:rsidRPr="00E17DFD">
        <w:rPr>
          <w:b/>
        </w:rPr>
        <w:t>ni</w:t>
      </w:r>
      <w:r w:rsidR="001245F9" w:rsidRPr="001245F9">
        <w:rPr>
          <w:b/>
        </w:rPr>
        <w:t xml:space="preserve">je evidentiran kao vlasnik </w:t>
      </w:r>
      <w:r w:rsidR="006B2579">
        <w:rPr>
          <w:b/>
        </w:rPr>
        <w:t xml:space="preserve">slijedećih </w:t>
      </w:r>
      <w:r w:rsidR="001245F9" w:rsidRPr="001245F9">
        <w:rPr>
          <w:b/>
        </w:rPr>
        <w:t>vozila.</w:t>
      </w:r>
    </w:p>
    <w:p w:rsidRDefault="00553939" w:rsidP="00553939" w:rsidR="00553939">
      <w:pPr>
        <w:ind w:left="360"/>
        <w:jc w:val="both"/>
        <w:rPr>
          <w:bCs/>
        </w:rPr>
      </w:pPr>
    </w:p>
    <w:p w:rsidRDefault="00E5639C" w:rsidP="00E5639C" w:rsidR="00E5639C" w:rsidRPr="000A030C">
      <w:pPr>
        <w:numPr>
          <w:ilvl w:val="0"/>
          <w:numId w:val="12"/>
        </w:numPr>
        <w:jc w:val="both"/>
        <w:rPr>
          <w:bCs/>
        </w:rPr>
      </w:pPr>
      <w:r w:rsidRPr="000A030C">
        <w:rPr>
          <w:bCs/>
        </w:rPr>
        <w:t>Potraživanja</w:t>
      </w:r>
    </w:p>
    <w:p w:rsidRDefault="00E5639C" w:rsidP="00E5639C" w:rsidR="00E5639C" w:rsidRPr="000A030C">
      <w:pPr>
        <w:ind w:right="-288" w:left="708"/>
        <w:jc w:val="both"/>
      </w:pPr>
      <w:r w:rsidRPr="00367264">
        <w:t xml:space="preserve">S obzirom na to da </w:t>
      </w:r>
      <w:r w:rsidRPr="000A030C">
        <w:t xml:space="preserve">direktor dužnika nije dostavio nikakvu dokumentaciju, ne mogu potvrditi postojanje eventualnih potraživanja od kupaca. </w:t>
      </w:r>
    </w:p>
    <w:p w:rsidRDefault="00DD0F60" w:rsidP="0072125C" w:rsidR="00DD0F60" w:rsidRPr="002967EF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DD0F60" w:rsidP="00E908F5" w:rsidR="00DD0F60" w:rsidRPr="002967EF">
      <w:pPr>
        <w:tabs>
          <w:tab w:pos="720" w:val="left"/>
        </w:tabs>
      </w:pPr>
    </w:p>
    <w:p w:rsidRDefault="00491A53" w:rsidP="00E908F5" w:rsidR="00491A53">
      <w:pPr>
        <w:tabs>
          <w:tab w:pos="720" w:val="left"/>
        </w:tabs>
        <w:rPr>
          <w:b/>
        </w:rPr>
      </w:pPr>
    </w:p>
    <w:p w:rsidRDefault="00491A53" w:rsidP="00E908F5" w:rsidR="00491A53">
      <w:pPr>
        <w:tabs>
          <w:tab w:pos="720" w:val="left"/>
        </w:tabs>
        <w:rPr>
          <w:b/>
        </w:rPr>
      </w:pPr>
    </w:p>
    <w:p w:rsidRDefault="00075518" w:rsidP="00E908F5" w:rsidR="001B0D61" w:rsidRPr="002967EF">
      <w:pPr>
        <w:tabs>
          <w:tab w:pos="720" w:val="left"/>
        </w:tabs>
        <w:rPr>
          <w:b/>
        </w:rPr>
      </w:pPr>
      <w:r w:rsidRPr="002967EF">
        <w:rPr>
          <w:b/>
        </w:rPr>
        <w:lastRenderedPageBreak/>
        <w:t>PREDVIDIVI TROŠKOVI STEČAJNOG POSTUPKA</w:t>
      </w:r>
    </w:p>
    <w:p w:rsidRDefault="00EF26A6" w:rsidP="00E908F5" w:rsidR="00EF26A6" w:rsidRPr="002967EF">
      <w:pPr>
        <w:tabs>
          <w:tab w:pos="720" w:val="left"/>
        </w:tabs>
      </w:pPr>
    </w:p>
    <w:p w:rsidRDefault="00075518" w:rsidP="00075518" w:rsidR="00075518" w:rsidRPr="002967EF">
      <w:pPr>
        <w:jc w:val="both"/>
      </w:pPr>
      <w:r w:rsidRPr="002967EF">
        <w:t>Predvidivi troškovi stečajnog postupka za 6 mjeseci iznose:</w:t>
      </w:r>
    </w:p>
    <w:tbl>
      <w:tblPr>
        <w:tblW w:type="dxa" w:w="6552"/>
        <w:tblInd w:type="dxa" w:w="108"/>
        <w:tblLook w:val="04A0" w:noVBand="1" w:noHBand="0" w:lastColumn="0" w:firstColumn="1" w:lastRow="0" w:firstRow="1"/>
      </w:tblPr>
      <w:tblGrid>
        <w:gridCol w:w="4253"/>
        <w:gridCol w:w="1123"/>
        <w:gridCol w:w="1176"/>
      </w:tblGrid>
      <w:tr w:rsidTr="00921E34" w:rsidR="00075518" w:rsidRPr="002967EF">
        <w:trPr>
          <w:trHeight w:val="360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/>
        </w:tc>
        <w:tc>
          <w:tcPr>
            <w:tcW w:type="dxa" w:w="11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r w:rsidRPr="002967EF">
              <w:t>mjesečno</w:t>
            </w:r>
          </w:p>
        </w:tc>
        <w:tc>
          <w:tcPr>
            <w:tcW w:type="dxa" w:w="1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r w:rsidRPr="002967EF">
              <w:t>ukupno</w:t>
            </w:r>
          </w:p>
        </w:tc>
      </w:tr>
      <w:tr w:rsidTr="00921E34" w:rsidR="00075518" w:rsidRPr="002967EF">
        <w:trPr>
          <w:trHeight w:val="300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r w:rsidRPr="002967EF">
              <w:t xml:space="preserve">1.    Materijalni troškovi, naknada banci     </w:t>
            </w:r>
          </w:p>
        </w:tc>
        <w:tc>
          <w:tcPr>
            <w:tcW w:type="dxa" w:w="11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pPr>
              <w:jc w:val="right"/>
            </w:pPr>
            <w:r w:rsidRPr="002967EF">
              <w:t>1.000,00</w:t>
            </w:r>
          </w:p>
        </w:tc>
        <w:tc>
          <w:tcPr>
            <w:tcW w:type="dxa" w:w="1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pPr>
              <w:jc w:val="right"/>
            </w:pPr>
            <w:r w:rsidRPr="002967EF">
              <w:t>6.000,00</w:t>
            </w:r>
          </w:p>
        </w:tc>
      </w:tr>
      <w:tr w:rsidTr="00921E34" w:rsidR="00075518" w:rsidRPr="002967EF">
        <w:trPr>
          <w:trHeight w:val="276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r w:rsidRPr="002967EF">
              <w:t>2.    Troškovi knjigovodstva</w:t>
            </w:r>
          </w:p>
        </w:tc>
        <w:tc>
          <w:tcPr>
            <w:tcW w:type="dxa" w:w="11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pPr>
              <w:jc w:val="right"/>
            </w:pPr>
            <w:r w:rsidRPr="002967EF">
              <w:t>1.000,00</w:t>
            </w:r>
          </w:p>
        </w:tc>
        <w:tc>
          <w:tcPr>
            <w:tcW w:type="dxa" w:w="1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pPr>
              <w:jc w:val="right"/>
            </w:pPr>
            <w:r w:rsidRPr="002967EF">
              <w:t>6.000,00</w:t>
            </w:r>
          </w:p>
        </w:tc>
      </w:tr>
      <w:tr w:rsidTr="00921E34" w:rsidR="00075518" w:rsidRPr="002967EF">
        <w:trPr>
          <w:trHeight w:val="288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r w:rsidRPr="002967EF">
              <w:t>3.    Sudski troškovi</w:t>
            </w:r>
          </w:p>
        </w:tc>
        <w:tc>
          <w:tcPr>
            <w:tcW w:type="dxa" w:w="11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pPr>
              <w:jc w:val="right"/>
            </w:pPr>
            <w:r w:rsidRPr="002967EF">
              <w:t>2.000,00</w:t>
            </w:r>
          </w:p>
        </w:tc>
        <w:tc>
          <w:tcPr>
            <w:tcW w:type="dxa" w:w="1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pPr>
              <w:jc w:val="right"/>
            </w:pPr>
            <w:r w:rsidRPr="002967EF">
              <w:t>2.000,00</w:t>
            </w:r>
          </w:p>
        </w:tc>
      </w:tr>
      <w:tr w:rsidTr="00921E34" w:rsidR="00075518" w:rsidRPr="002967EF">
        <w:trPr>
          <w:trHeight w:val="276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r w:rsidRPr="002967EF">
              <w:t>4.    Nagrada stečajnom upravitelju</w:t>
            </w:r>
          </w:p>
        </w:tc>
        <w:tc>
          <w:tcPr>
            <w:tcW w:type="dxa" w:w="11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/>
        </w:tc>
        <w:tc>
          <w:tcPr>
            <w:tcW w:type="dxa" w:w="1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P="002B5A22" w:rsidR="00075518" w:rsidRPr="002967EF">
            <w:pPr>
              <w:jc w:val="right"/>
            </w:pPr>
            <w:r w:rsidRPr="002967EF">
              <w:t>1</w:t>
            </w:r>
            <w:r w:rsidR="002B5A22">
              <w:t>0</w:t>
            </w:r>
            <w:r w:rsidRPr="002967EF">
              <w:t>.000,00</w:t>
            </w:r>
          </w:p>
        </w:tc>
      </w:tr>
      <w:tr w:rsidTr="00921E34" w:rsidR="00075518" w:rsidRPr="002967EF">
        <w:trPr>
          <w:trHeight w:val="288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r w:rsidRPr="002967EF">
              <w:t xml:space="preserve">Ukupno:                                               </w:t>
            </w:r>
          </w:p>
        </w:tc>
        <w:tc>
          <w:tcPr>
            <w:tcW w:type="dxa" w:w="11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/>
        </w:tc>
        <w:tc>
          <w:tcPr>
            <w:tcW w:type="dxa" w:w="1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B5A22" w:rsidR="00075518" w:rsidRPr="002967EF">
            <w:pPr>
              <w:jc w:val="right"/>
            </w:pPr>
            <w:r>
              <w:t>24</w:t>
            </w:r>
            <w:r w:rsidR="00075518" w:rsidRPr="002967EF">
              <w:t>.000,00</w:t>
            </w:r>
          </w:p>
        </w:tc>
      </w:tr>
    </w:tbl>
    <w:p w:rsidRDefault="00E34C3F" w:rsidP="00E908F5" w:rsidR="00E34C3F" w:rsidRPr="002967EF">
      <w:pPr>
        <w:tabs>
          <w:tab w:pos="720" w:val="left"/>
        </w:tabs>
      </w:pPr>
    </w:p>
    <w:p w:rsidRDefault="00075518" w:rsidP="00E908F5" w:rsidR="00075518" w:rsidRPr="002967EF">
      <w:pPr>
        <w:tabs>
          <w:tab w:pos="720" w:val="left"/>
        </w:tabs>
      </w:pPr>
    </w:p>
    <w:p w:rsidRDefault="00E908F5" w:rsidP="00E908F5" w:rsidR="00E908F5" w:rsidRPr="002967EF">
      <w:pPr>
        <w:pStyle w:val="Uvuenotijeloteksta"/>
        <w:ind w:left="2832"/>
        <w:jc w:val="both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>ZAKLJUČAK</w:t>
      </w:r>
    </w:p>
    <w:p w:rsidRDefault="00E908F5" w:rsidP="00E908F5" w:rsidR="00E908F5" w:rsidRPr="002967EF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E908F5" w:rsidP="00E908F5" w:rsidR="00E908F5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491A53" w:rsidP="00491A53" w:rsidR="00491A53" w:rsidRPr="00DD0F60">
      <w:pPr>
        <w:pStyle w:val="Uvuenotijeloteksta"/>
        <w:ind w:right="19"/>
        <w:jc w:val="both"/>
        <w:rPr>
          <w:rFonts w:cs="Times New Roman" w:hAnsi="Times New Roman" w:ascii="Times New Roman"/>
        </w:rPr>
      </w:pPr>
      <w:r w:rsidRPr="00DD0F60">
        <w:rPr>
          <w:rFonts w:cs="Times New Roman" w:hAnsi="Times New Roman" w:ascii="Times New Roman"/>
        </w:rPr>
        <w:t xml:space="preserve">Temeljem iznesenih činjenica smatram da kod predloženog dužnika </w:t>
      </w:r>
      <w:r w:rsidR="000968DA" w:rsidRPr="000968DA">
        <w:rPr>
          <w:rFonts w:cs="Times New Roman" w:hAnsi="Times New Roman" w:ascii="Times New Roman"/>
          <w:b/>
        </w:rPr>
        <w:t>AUTO – MOTOUVOZ j.d.o.o. Zagreb, Sorkočevićeva ulica 4, OIB: 63318998014</w:t>
      </w:r>
      <w:r w:rsidRPr="00DD0F60">
        <w:rPr>
          <w:rFonts w:cs="Times New Roman" w:hAnsi="Times New Roman" w:ascii="Times New Roman"/>
        </w:rPr>
        <w:t xml:space="preserve"> postoji stečajni raz</w:t>
      </w:r>
      <w:r>
        <w:rPr>
          <w:rFonts w:cs="Times New Roman" w:hAnsi="Times New Roman" w:ascii="Times New Roman"/>
        </w:rPr>
        <w:t>log predviđen odredbama članka 6</w:t>
      </w:r>
      <w:r w:rsidRPr="00DD0F60">
        <w:rPr>
          <w:rFonts w:cs="Times New Roman" w:hAnsi="Times New Roman" w:ascii="Times New Roman"/>
        </w:rPr>
        <w:t xml:space="preserve">. SZ-a (Nar.nov. br. </w:t>
      </w:r>
      <w:r>
        <w:rPr>
          <w:rFonts w:cs="Times New Roman" w:hAnsi="Times New Roman" w:ascii="Times New Roman"/>
        </w:rPr>
        <w:t>71/15</w:t>
      </w:r>
      <w:r w:rsidRPr="00DD0F60">
        <w:rPr>
          <w:rFonts w:cs="Times New Roman" w:hAnsi="Times New Roman" w:ascii="Times New Roman"/>
        </w:rPr>
        <w:t>) za otvaranje stečajnog postupka, i to:</w:t>
      </w:r>
    </w:p>
    <w:p w:rsidRDefault="00491A53" w:rsidP="00491A53" w:rsidR="00491A53" w:rsidRPr="00DD0F60">
      <w:pPr>
        <w:pStyle w:val="Uvuenotijeloteksta"/>
        <w:ind w:right="19"/>
        <w:jc w:val="both"/>
        <w:rPr>
          <w:rFonts w:cs="Times New Roman" w:hAnsi="Times New Roman" w:ascii="Times New Roman"/>
        </w:rPr>
      </w:pPr>
    </w:p>
    <w:p w:rsidRDefault="00491A53" w:rsidP="00491A53" w:rsidR="00491A53" w:rsidRPr="007B7AED">
      <w:pPr>
        <w:pStyle w:val="Uvuenotijeloteksta"/>
        <w:numPr>
          <w:ilvl w:val="0"/>
          <w:numId w:val="1"/>
        </w:numPr>
        <w:ind w:right="19"/>
        <w:rPr>
          <w:rFonts w:cs="Times New Roman" w:hAnsi="Times New Roman" w:ascii="Times New Roman"/>
          <w:b/>
          <w:bCs/>
        </w:rPr>
      </w:pPr>
      <w:r w:rsidRPr="007B7AED">
        <w:rPr>
          <w:rFonts w:cs="Times New Roman" w:hAnsi="Times New Roman" w:ascii="Times New Roman"/>
          <w:b/>
          <w:bCs/>
        </w:rPr>
        <w:t>nesposobnost za plaćanje</w:t>
      </w:r>
    </w:p>
    <w:p w:rsidRDefault="00491A53" w:rsidP="00491A53" w:rsidR="00491A53" w:rsidRPr="008618BE">
      <w:pPr>
        <w:pStyle w:val="Uvuenotijeloteksta"/>
        <w:ind w:right="19"/>
        <w:jc w:val="both"/>
        <w:rPr>
          <w:rFonts w:cs="Times New Roman" w:hAnsi="Times New Roman" w:ascii="Times New Roman"/>
        </w:rPr>
      </w:pPr>
    </w:p>
    <w:p w:rsidRDefault="00491A53" w:rsidP="00491A53" w:rsidR="00491A53" w:rsidRPr="008618BE">
      <w:pPr>
        <w:pStyle w:val="Uvuenotijeloteksta"/>
        <w:ind w:right="19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Stečajna masa nije dovoljna ni za namirenje troškova stečajnog postupka</w:t>
      </w:r>
      <w:r w:rsidRPr="008618BE">
        <w:rPr>
          <w:rFonts w:cs="Times New Roman" w:hAnsi="Times New Roman" w:ascii="Times New Roman"/>
          <w:b/>
        </w:rPr>
        <w:t>.</w:t>
      </w:r>
    </w:p>
    <w:p w:rsidRDefault="00491A53" w:rsidP="00491A53" w:rsidR="00491A53" w:rsidRPr="008618BE">
      <w:pPr>
        <w:pStyle w:val="Uvuenotijeloteksta"/>
        <w:ind w:right="19"/>
        <w:jc w:val="both"/>
        <w:rPr>
          <w:rFonts w:cs="Times New Roman" w:hAnsi="Times New Roman" w:ascii="Times New Roman"/>
        </w:rPr>
      </w:pPr>
    </w:p>
    <w:p w:rsidRDefault="0002125A" w:rsidP="008139D2" w:rsidR="0002125A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EF26A6" w:rsidP="00EF26A6" w:rsidR="00EF26A6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  <w:b/>
          <w:bCs/>
          <w:u w:val="single"/>
        </w:rPr>
      </w:pPr>
    </w:p>
    <w:p w:rsidRDefault="00E908F5" w:rsidP="00E908F5" w:rsidR="00E908F5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S poštovanjem,</w:t>
      </w:r>
    </w:p>
    <w:p w:rsidRDefault="0055351E" w:rsidP="00E908F5" w:rsidR="0055351E" w:rsidRPr="002967EF">
      <w:pPr>
        <w:ind w:firstLine="708" w:left="4248"/>
        <w:rPr>
          <w:b/>
        </w:rPr>
      </w:pPr>
    </w:p>
    <w:p w:rsidRDefault="0055351E" w:rsidP="00E908F5" w:rsidR="0055351E" w:rsidRPr="002967EF">
      <w:pPr>
        <w:ind w:firstLine="708" w:left="4248"/>
        <w:rPr>
          <w:b/>
        </w:rPr>
      </w:pPr>
    </w:p>
    <w:p w:rsidRDefault="006758E7" w:rsidP="006758E7" w:rsidR="006758E7" w:rsidRPr="00C638B4">
      <w:pPr>
        <w:ind w:firstLine="708" w:left="4248"/>
        <w:rPr>
          <w:b/>
        </w:rPr>
      </w:pPr>
    </w:p>
    <w:p w:rsidRDefault="006758E7" w:rsidP="006758E7" w:rsidR="006758E7" w:rsidRPr="00C638B4">
      <w:pPr>
        <w:ind w:firstLine="708" w:left="4248"/>
        <w:rPr>
          <w:b/>
        </w:rPr>
      </w:pPr>
      <w:r w:rsidRPr="00C638B4">
        <w:rPr>
          <w:b/>
        </w:rPr>
        <w:t>Privremeni stečajni upravitelj</w:t>
      </w:r>
    </w:p>
    <w:p w:rsidRDefault="006758E7" w:rsidP="006758E7" w:rsidR="006758E7">
      <w:pPr>
        <w:ind w:firstLine="708" w:left="4248"/>
        <w:rPr>
          <w:b/>
        </w:rPr>
      </w:pPr>
      <w:r w:rsidRPr="00C638B4">
        <w:rPr>
          <w:b/>
        </w:rPr>
        <w:t>Milan Kanjer, dipl.</w:t>
      </w:r>
      <w:r w:rsidR="000968DA">
        <w:rPr>
          <w:b/>
        </w:rPr>
        <w:t xml:space="preserve"> </w:t>
      </w:r>
      <w:r w:rsidRPr="00C638B4">
        <w:rPr>
          <w:b/>
        </w:rPr>
        <w:t>oec.</w:t>
      </w:r>
    </w:p>
    <w:p w:rsidRDefault="006758E7" w:rsidP="006758E7" w:rsidR="006758E7">
      <w:pPr>
        <w:ind w:firstLine="708" w:left="4248"/>
        <w:rPr>
          <w:b/>
        </w:rPr>
      </w:pPr>
    </w:p>
    <w:p w:rsidRDefault="006758E7" w:rsidP="006758E7" w:rsidR="006758E7" w:rsidRPr="00C638B4">
      <w:pPr>
        <w:ind w:firstLine="708" w:left="4248"/>
        <w:rPr>
          <w:b/>
        </w:rPr>
      </w:pPr>
    </w:p>
    <w:p w:rsidRDefault="006758E7" w:rsidP="006758E7" w:rsidR="006758E7" w:rsidRPr="00C638B4">
      <w:pPr>
        <w:ind w:firstLine="708" w:left="4248"/>
        <w:rPr>
          <w:b/>
        </w:rPr>
      </w:pPr>
    </w:p>
    <w:p w:rsidRDefault="006758E7" w:rsidP="006758E7" w:rsidR="006758E7" w:rsidRPr="00C638B4">
      <w:pPr>
        <w:rPr>
          <w:b/>
        </w:rPr>
      </w:pPr>
      <w:r w:rsidRPr="00C638B4">
        <w:rPr>
          <w:b/>
        </w:rPr>
        <w:t>Prilog uz izvješće:</w:t>
      </w:r>
    </w:p>
    <w:p w:rsidRDefault="006758E7" w:rsidP="006758E7" w:rsidR="006758E7">
      <w:pPr>
        <w:pStyle w:val="Normal1"/>
        <w:numPr>
          <w:ilvl w:val="0"/>
          <w:numId w:val="9"/>
        </w:numPr>
        <w:jc w:val="both"/>
        <w:rPr>
          <w:rFonts w:eastAsia="Arial"/>
        </w:rPr>
      </w:pPr>
      <w:r w:rsidRPr="00CA28A7">
        <w:rPr>
          <w:rFonts w:eastAsia="Arial"/>
        </w:rPr>
        <w:t>Pregled evidencije prijavljenih osiguranika HRVATSKI ZAVOD ZA MIROVINSKO OSIGURANJE;</w:t>
      </w:r>
    </w:p>
    <w:p w:rsidRDefault="006758E7" w:rsidP="006758E7" w:rsidR="006758E7">
      <w:pPr>
        <w:pStyle w:val="Normal1"/>
        <w:numPr>
          <w:ilvl w:val="0"/>
          <w:numId w:val="9"/>
        </w:numPr>
        <w:jc w:val="both"/>
        <w:rPr>
          <w:rFonts w:eastAsia="Arial"/>
        </w:rPr>
      </w:pPr>
      <w:r w:rsidRPr="00BC42EC">
        <w:rPr>
          <w:rFonts w:eastAsia="Arial"/>
        </w:rPr>
        <w:t>Uvjerenje Ministarstvo unutarnjih poslova, Policijska uprava Zagrebačka</w:t>
      </w:r>
    </w:p>
    <w:p w:rsidRDefault="006758E7" w:rsidP="000057D7" w:rsidR="00A30AE8" w:rsidRPr="000057D7">
      <w:pPr>
        <w:pStyle w:val="Normal1"/>
        <w:numPr>
          <w:ilvl w:val="0"/>
          <w:numId w:val="9"/>
        </w:numPr>
        <w:jc w:val="both"/>
        <w:rPr>
          <w:rFonts w:eastAsia="Arial"/>
        </w:rPr>
      </w:pPr>
      <w:r w:rsidRPr="00BC42EC">
        <w:rPr>
          <w:rFonts w:eastAsia="Arial"/>
        </w:rPr>
        <w:t xml:space="preserve">Uvjerenje Područni ured za katastar </w:t>
      </w:r>
      <w:r>
        <w:rPr>
          <w:rFonts w:eastAsia="Arial"/>
        </w:rPr>
        <w:t>Zagreb</w:t>
      </w:r>
    </w:p>
    <w:sectPr w:rsidSect="00DA5DD3" w:rsidR="00A30AE8" w:rsidRPr="000057D7">
      <w:headerReference w:type="default" r:id="rId10"/>
      <w:pgSz w:h="16838" w:w="11906"/>
      <w:pgMar w:gutter="0" w:footer="709" w:header="709" w:left="1418" w:bottom="1418" w:right="1469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8CA" w:rsidP="008120E9" w:rsidR="009B48CA">
      <w:r>
        <w:separator/>
      </w:r>
    </w:p>
  </w:endnote>
  <w:endnote w:id="0" w:type="continuationSeparator">
    <w:p w:rsidRDefault="009B48CA" w:rsidP="008120E9" w:rsidR="009B4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Typewriter">
    <w:panose1 w:val="020B0509030504030204"/>
    <w:charset w:val="00"/>
    <w:family w:val="modern"/>
    <w:pitch w:val="fixed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8CA" w:rsidP="008120E9" w:rsidR="009B48CA">
      <w:r>
        <w:separator/>
      </w:r>
    </w:p>
  </w:footnote>
  <w:footnote w:id="0" w:type="continuationSeparator">
    <w:p w:rsidRDefault="009B48CA" w:rsidP="008120E9" w:rsidR="009B4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E9" w:rsidR="008120E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7A62">
      <w:rPr>
        <w:noProof/>
      </w:rPr>
      <w:t>5</w:t>
    </w:r>
    <w:r>
      <w:fldChar w:fldCharType="end"/>
    </w:r>
  </w:p>
  <w:p w:rsidRDefault="008120E9" w:rsidR="0096722A">
    <w:pPr>
      <w:pStyle w:val="Zaglavlje"/>
    </w:pPr>
    <w:r>
      <w:tab/>
    </w:r>
    <w:r>
      <w:tab/>
    </w:r>
    <w:r w:rsidR="00E643BF">
      <w:t xml:space="preserve"> </w:t>
    </w:r>
    <w:r w:rsidR="00ED027B" w:rsidRPr="00ED027B">
      <w:t>St-836/17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37566"/>
    <w:multiLevelType w:val="hybridMultilevel"/>
    <w:tmpl w:val="E3FE0E94"/>
    <w:lvl w:tplc="C518DCB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38E7390"/>
    <w:multiLevelType w:val="hybridMultilevel"/>
    <w:tmpl w:val="A546E7A8"/>
    <w:lvl w:tplc="70BEAE28" w:ilvl="0">
      <w:start w:val="8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Lucida Sans Typewriter" w:ascii="Lucida Sans Typewriter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Lucida Sans Typewriter" w:ascii="Lucida Sans Typewriter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Lucida Sans Typewriter" w:ascii="Lucida Sans Typewriter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FE708B"/>
    <w:multiLevelType w:val="hybridMultilevel"/>
    <w:tmpl w:val="75328B4C"/>
    <w:lvl w:tplc="8C54F69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1271561"/>
    <w:multiLevelType w:val="hybridMultilevel"/>
    <w:tmpl w:val="DC147882"/>
    <w:lvl w:tplc="54ACADCE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324C512D"/>
    <w:multiLevelType w:val="hybridMultilevel"/>
    <w:tmpl w:val="539CF640"/>
    <w:lvl w:tplc="A432B74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B294DA9"/>
    <w:multiLevelType w:val="hybridMultilevel"/>
    <w:tmpl w:val="3C6ED61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CB93E0A"/>
    <w:multiLevelType w:val="hybridMultilevel"/>
    <w:tmpl w:val="52E0EA5C"/>
    <w:lvl w:tplc="ED32246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BC33D62"/>
    <w:multiLevelType w:val="hybridMultilevel"/>
    <w:tmpl w:val="2CE2457A"/>
    <w:lvl w:tplc="E03E61B0" w:ilvl="0">
      <w:start w:val="1"/>
      <w:numFmt w:val="decimal"/>
      <w:lvlText w:val="%1."/>
      <w:lvlJc w:val="left"/>
      <w:pPr>
        <w:ind w:hanging="360" w:left="1211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8">
    <w:nsid w:val="503A03EB"/>
    <w:multiLevelType w:val="hybridMultilevel"/>
    <w:tmpl w:val="1384EE04"/>
    <w:lvl w:tplc="0568C16E" w:ilvl="0">
      <w:start w:val="1"/>
      <w:numFmt w:val="decimal"/>
      <w:lvlText w:val="%1."/>
      <w:lvlJc w:val="left"/>
      <w:pPr>
        <w:ind w:hanging="360" w:left="1211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9">
    <w:nsid w:val="58B30CD4"/>
    <w:multiLevelType w:val="hybridMultilevel"/>
    <w:tmpl w:val="730ACF22"/>
    <w:lvl w:tplc="28F4784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BBA25B7"/>
    <w:multiLevelType w:val="hybridMultilevel"/>
    <w:tmpl w:val="8E722054"/>
    <w:lvl w:tplc="471C6C3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FB03177"/>
    <w:multiLevelType w:val="hybridMultilevel"/>
    <w:tmpl w:val="371CB6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10E33FC"/>
    <w:multiLevelType w:val="hybridMultilevel"/>
    <w:tmpl w:val="2CF875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2BE5AF5"/>
    <w:multiLevelType w:val="hybridMultilevel"/>
    <w:tmpl w:val="6A5E0ECA"/>
    <w:lvl w:tplc="041A0003" w:ilvl="0">
      <w:start w:val="1"/>
      <w:numFmt w:val="bullet"/>
      <w:lvlText w:val="o"/>
      <w:lvlJc w:val="left"/>
      <w:pPr>
        <w:ind w:hanging="360" w:left="1428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6E352632"/>
    <w:multiLevelType w:val="hybridMultilevel"/>
    <w:tmpl w:val="668CA240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721E3F8B"/>
    <w:multiLevelType w:val="hybridMultilevel"/>
    <w:tmpl w:val="CDE6AC3E"/>
    <w:lvl w:tplc="4C4A488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726E2EB8"/>
    <w:multiLevelType w:val="hybridMultilevel"/>
    <w:tmpl w:val="AF38834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C8156C"/>
    <w:multiLevelType w:val="hybridMultilevel"/>
    <w:tmpl w:val="243A1DBC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7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1"/>
  </w:num>
  <w:num w:numId="9">
    <w:abstractNumId w:val="11"/>
  </w:num>
  <w:num w:numId="10">
    <w:abstractNumId w:val="13"/>
  </w:num>
  <w:num w:numId="11">
    <w:abstractNumId w:val="3"/>
  </w:num>
  <w:num w:numId="12">
    <w:abstractNumId w:val="16"/>
  </w:num>
  <w:num w:numId="13">
    <w:abstractNumId w:val="12"/>
  </w:num>
  <w:num w:numId="14">
    <w:abstractNumId w:val="15"/>
  </w:num>
  <w:num w:numId="15">
    <w:abstractNumId w:val="9"/>
  </w:num>
  <w:num w:numId="16">
    <w:abstractNumId w:val="2"/>
  </w:num>
  <w:num w:numId="17">
    <w:abstractNumId w:val="0"/>
  </w:num>
  <w:num w:numId="18">
    <w:abstractNumId w:val="10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3509"/>
    <w:rsid w:val="0000324F"/>
    <w:rsid w:val="00004486"/>
    <w:rsid w:val="000057D7"/>
    <w:rsid w:val="00005F30"/>
    <w:rsid w:val="00011EDA"/>
    <w:rsid w:val="00014608"/>
    <w:rsid w:val="00016FDC"/>
    <w:rsid w:val="00017DAE"/>
    <w:rsid w:val="00020595"/>
    <w:rsid w:val="0002125A"/>
    <w:rsid w:val="00021A2B"/>
    <w:rsid w:val="00024E9E"/>
    <w:rsid w:val="0002740D"/>
    <w:rsid w:val="0002778B"/>
    <w:rsid w:val="000409FC"/>
    <w:rsid w:val="00044D88"/>
    <w:rsid w:val="00052FF1"/>
    <w:rsid w:val="00054114"/>
    <w:rsid w:val="00056C35"/>
    <w:rsid w:val="000608F4"/>
    <w:rsid w:val="00061280"/>
    <w:rsid w:val="0006686C"/>
    <w:rsid w:val="0007090D"/>
    <w:rsid w:val="000715AD"/>
    <w:rsid w:val="00071AE9"/>
    <w:rsid w:val="00075518"/>
    <w:rsid w:val="00082072"/>
    <w:rsid w:val="000874BC"/>
    <w:rsid w:val="00087667"/>
    <w:rsid w:val="000967CE"/>
    <w:rsid w:val="000968DA"/>
    <w:rsid w:val="000A29F1"/>
    <w:rsid w:val="000A3C4B"/>
    <w:rsid w:val="000A48C3"/>
    <w:rsid w:val="000A6004"/>
    <w:rsid w:val="000A63B5"/>
    <w:rsid w:val="000A672D"/>
    <w:rsid w:val="000A6C09"/>
    <w:rsid w:val="000B37DA"/>
    <w:rsid w:val="000D0911"/>
    <w:rsid w:val="000D2FFB"/>
    <w:rsid w:val="000D5ACA"/>
    <w:rsid w:val="000D7819"/>
    <w:rsid w:val="000D7DCE"/>
    <w:rsid w:val="000D7E1C"/>
    <w:rsid w:val="000E335E"/>
    <w:rsid w:val="000E4449"/>
    <w:rsid w:val="000F102C"/>
    <w:rsid w:val="000F568B"/>
    <w:rsid w:val="000F5E3D"/>
    <w:rsid w:val="001027B5"/>
    <w:rsid w:val="00104C46"/>
    <w:rsid w:val="00104E7C"/>
    <w:rsid w:val="00104FC7"/>
    <w:rsid w:val="001069E7"/>
    <w:rsid w:val="00106EB2"/>
    <w:rsid w:val="00110A4C"/>
    <w:rsid w:val="00110BAF"/>
    <w:rsid w:val="0011606C"/>
    <w:rsid w:val="00116589"/>
    <w:rsid w:val="001245F9"/>
    <w:rsid w:val="00125C8F"/>
    <w:rsid w:val="0012706C"/>
    <w:rsid w:val="001320CF"/>
    <w:rsid w:val="001320D7"/>
    <w:rsid w:val="00134614"/>
    <w:rsid w:val="00142214"/>
    <w:rsid w:val="00147202"/>
    <w:rsid w:val="00147D6F"/>
    <w:rsid w:val="0016011C"/>
    <w:rsid w:val="00164890"/>
    <w:rsid w:val="00164E86"/>
    <w:rsid w:val="001668D3"/>
    <w:rsid w:val="00173952"/>
    <w:rsid w:val="001743A4"/>
    <w:rsid w:val="00175DF4"/>
    <w:rsid w:val="00176DD7"/>
    <w:rsid w:val="00185B6F"/>
    <w:rsid w:val="00190BA4"/>
    <w:rsid w:val="00193BDF"/>
    <w:rsid w:val="00193E2C"/>
    <w:rsid w:val="00193E4F"/>
    <w:rsid w:val="00196E30"/>
    <w:rsid w:val="00197A3D"/>
    <w:rsid w:val="001A7177"/>
    <w:rsid w:val="001B0D61"/>
    <w:rsid w:val="001B4C4D"/>
    <w:rsid w:val="001B534A"/>
    <w:rsid w:val="001B6210"/>
    <w:rsid w:val="001B6396"/>
    <w:rsid w:val="001C0911"/>
    <w:rsid w:val="001C31AF"/>
    <w:rsid w:val="001C4976"/>
    <w:rsid w:val="001C4AF5"/>
    <w:rsid w:val="001C64E8"/>
    <w:rsid w:val="001D19CA"/>
    <w:rsid w:val="001D5D0D"/>
    <w:rsid w:val="001D5EA3"/>
    <w:rsid w:val="001D60B0"/>
    <w:rsid w:val="001D7632"/>
    <w:rsid w:val="001E12E5"/>
    <w:rsid w:val="001E5882"/>
    <w:rsid w:val="001E6509"/>
    <w:rsid w:val="001E68B1"/>
    <w:rsid w:val="001E742E"/>
    <w:rsid w:val="001F0497"/>
    <w:rsid w:val="001F0E50"/>
    <w:rsid w:val="001F1A1D"/>
    <w:rsid w:val="001F34E7"/>
    <w:rsid w:val="001F50C9"/>
    <w:rsid w:val="001F5B23"/>
    <w:rsid w:val="001F7472"/>
    <w:rsid w:val="00202DAA"/>
    <w:rsid w:val="00203C03"/>
    <w:rsid w:val="00205442"/>
    <w:rsid w:val="002062F7"/>
    <w:rsid w:val="002063E6"/>
    <w:rsid w:val="00206D85"/>
    <w:rsid w:val="002105B9"/>
    <w:rsid w:val="00211E54"/>
    <w:rsid w:val="0021273A"/>
    <w:rsid w:val="00212EE5"/>
    <w:rsid w:val="002145F7"/>
    <w:rsid w:val="002169BD"/>
    <w:rsid w:val="00216D5E"/>
    <w:rsid w:val="0021735E"/>
    <w:rsid w:val="00217896"/>
    <w:rsid w:val="0022011E"/>
    <w:rsid w:val="00231C1B"/>
    <w:rsid w:val="00231C2F"/>
    <w:rsid w:val="002338C3"/>
    <w:rsid w:val="00234600"/>
    <w:rsid w:val="00234D7E"/>
    <w:rsid w:val="002375D0"/>
    <w:rsid w:val="00237793"/>
    <w:rsid w:val="0024142C"/>
    <w:rsid w:val="00241DA4"/>
    <w:rsid w:val="002424F3"/>
    <w:rsid w:val="002443A7"/>
    <w:rsid w:val="00245EAC"/>
    <w:rsid w:val="0024601F"/>
    <w:rsid w:val="00246404"/>
    <w:rsid w:val="0024665A"/>
    <w:rsid w:val="00252D36"/>
    <w:rsid w:val="00256EF9"/>
    <w:rsid w:val="00256F1B"/>
    <w:rsid w:val="00262555"/>
    <w:rsid w:val="00264933"/>
    <w:rsid w:val="00275470"/>
    <w:rsid w:val="002762EE"/>
    <w:rsid w:val="00277B09"/>
    <w:rsid w:val="00281772"/>
    <w:rsid w:val="00284600"/>
    <w:rsid w:val="00286FE7"/>
    <w:rsid w:val="00291819"/>
    <w:rsid w:val="00292BA3"/>
    <w:rsid w:val="002936EE"/>
    <w:rsid w:val="0029503E"/>
    <w:rsid w:val="002967EF"/>
    <w:rsid w:val="002A0348"/>
    <w:rsid w:val="002A2D37"/>
    <w:rsid w:val="002A3109"/>
    <w:rsid w:val="002A7E04"/>
    <w:rsid w:val="002B14E7"/>
    <w:rsid w:val="002B21C0"/>
    <w:rsid w:val="002B5A22"/>
    <w:rsid w:val="002C2C60"/>
    <w:rsid w:val="002C32D4"/>
    <w:rsid w:val="002C4AEB"/>
    <w:rsid w:val="002C6FC4"/>
    <w:rsid w:val="002C752E"/>
    <w:rsid w:val="002D1478"/>
    <w:rsid w:val="002D4C18"/>
    <w:rsid w:val="002D5BEF"/>
    <w:rsid w:val="002D6B04"/>
    <w:rsid w:val="002E05E3"/>
    <w:rsid w:val="002E0BAB"/>
    <w:rsid w:val="002E4664"/>
    <w:rsid w:val="002F21EC"/>
    <w:rsid w:val="002F2451"/>
    <w:rsid w:val="003032E2"/>
    <w:rsid w:val="00304815"/>
    <w:rsid w:val="00311B32"/>
    <w:rsid w:val="003171E9"/>
    <w:rsid w:val="00320D0B"/>
    <w:rsid w:val="00330DB6"/>
    <w:rsid w:val="00331E88"/>
    <w:rsid w:val="003326D8"/>
    <w:rsid w:val="00333565"/>
    <w:rsid w:val="003401C1"/>
    <w:rsid w:val="00341BF0"/>
    <w:rsid w:val="00341EA2"/>
    <w:rsid w:val="0034268F"/>
    <w:rsid w:val="00346337"/>
    <w:rsid w:val="00352F79"/>
    <w:rsid w:val="0035419F"/>
    <w:rsid w:val="003544B8"/>
    <w:rsid w:val="003549C2"/>
    <w:rsid w:val="00356ECD"/>
    <w:rsid w:val="00361652"/>
    <w:rsid w:val="00362782"/>
    <w:rsid w:val="00362B51"/>
    <w:rsid w:val="00364537"/>
    <w:rsid w:val="00367FE5"/>
    <w:rsid w:val="003734C9"/>
    <w:rsid w:val="00380BCD"/>
    <w:rsid w:val="003826B1"/>
    <w:rsid w:val="003842E0"/>
    <w:rsid w:val="00385070"/>
    <w:rsid w:val="0038701B"/>
    <w:rsid w:val="003903A9"/>
    <w:rsid w:val="00393763"/>
    <w:rsid w:val="0039430F"/>
    <w:rsid w:val="003A4761"/>
    <w:rsid w:val="003A5044"/>
    <w:rsid w:val="003A7A62"/>
    <w:rsid w:val="003B5EC8"/>
    <w:rsid w:val="003B754E"/>
    <w:rsid w:val="003C11CA"/>
    <w:rsid w:val="003C1E15"/>
    <w:rsid w:val="003C22BA"/>
    <w:rsid w:val="003C47AB"/>
    <w:rsid w:val="003C4CA6"/>
    <w:rsid w:val="003D168A"/>
    <w:rsid w:val="003D2163"/>
    <w:rsid w:val="003D3C23"/>
    <w:rsid w:val="003D784F"/>
    <w:rsid w:val="003E0F08"/>
    <w:rsid w:val="003E3359"/>
    <w:rsid w:val="003E6730"/>
    <w:rsid w:val="003E6AF3"/>
    <w:rsid w:val="003F2607"/>
    <w:rsid w:val="003F3CBA"/>
    <w:rsid w:val="003F7966"/>
    <w:rsid w:val="00402C5E"/>
    <w:rsid w:val="004102FC"/>
    <w:rsid w:val="00414031"/>
    <w:rsid w:val="0042228C"/>
    <w:rsid w:val="00425142"/>
    <w:rsid w:val="00426310"/>
    <w:rsid w:val="004319AE"/>
    <w:rsid w:val="00432AD8"/>
    <w:rsid w:val="0043505A"/>
    <w:rsid w:val="00441572"/>
    <w:rsid w:val="0044257C"/>
    <w:rsid w:val="0044505B"/>
    <w:rsid w:val="00451E48"/>
    <w:rsid w:val="00456627"/>
    <w:rsid w:val="00461840"/>
    <w:rsid w:val="004619C1"/>
    <w:rsid w:val="00463C72"/>
    <w:rsid w:val="00467F7B"/>
    <w:rsid w:val="00470262"/>
    <w:rsid w:val="0047446F"/>
    <w:rsid w:val="004745E1"/>
    <w:rsid w:val="004762BE"/>
    <w:rsid w:val="004819FF"/>
    <w:rsid w:val="0048361C"/>
    <w:rsid w:val="00484EBA"/>
    <w:rsid w:val="0048602F"/>
    <w:rsid w:val="00486385"/>
    <w:rsid w:val="00486CAC"/>
    <w:rsid w:val="00491153"/>
    <w:rsid w:val="00491A53"/>
    <w:rsid w:val="004922E7"/>
    <w:rsid w:val="00494E0C"/>
    <w:rsid w:val="004A2405"/>
    <w:rsid w:val="004A3837"/>
    <w:rsid w:val="004A4453"/>
    <w:rsid w:val="004A4BD5"/>
    <w:rsid w:val="004A641A"/>
    <w:rsid w:val="004A7881"/>
    <w:rsid w:val="004A791C"/>
    <w:rsid w:val="004B4644"/>
    <w:rsid w:val="004B6404"/>
    <w:rsid w:val="004B7EA0"/>
    <w:rsid w:val="004C0334"/>
    <w:rsid w:val="004C1556"/>
    <w:rsid w:val="004C54FD"/>
    <w:rsid w:val="004D0CC9"/>
    <w:rsid w:val="004D22A3"/>
    <w:rsid w:val="004D30C2"/>
    <w:rsid w:val="004D31AA"/>
    <w:rsid w:val="004D5F9B"/>
    <w:rsid w:val="004E420B"/>
    <w:rsid w:val="004F3581"/>
    <w:rsid w:val="0050489A"/>
    <w:rsid w:val="00505779"/>
    <w:rsid w:val="0051039A"/>
    <w:rsid w:val="00510C14"/>
    <w:rsid w:val="00521E4A"/>
    <w:rsid w:val="00525CD9"/>
    <w:rsid w:val="00527C9E"/>
    <w:rsid w:val="0054227B"/>
    <w:rsid w:val="005465E2"/>
    <w:rsid w:val="00550358"/>
    <w:rsid w:val="00551EBB"/>
    <w:rsid w:val="0055351E"/>
    <w:rsid w:val="00553939"/>
    <w:rsid w:val="00553C8D"/>
    <w:rsid w:val="005553E0"/>
    <w:rsid w:val="00557B41"/>
    <w:rsid w:val="00557BF8"/>
    <w:rsid w:val="005612C1"/>
    <w:rsid w:val="005627F7"/>
    <w:rsid w:val="00570339"/>
    <w:rsid w:val="0057217F"/>
    <w:rsid w:val="00575021"/>
    <w:rsid w:val="0058075A"/>
    <w:rsid w:val="00582561"/>
    <w:rsid w:val="005830B5"/>
    <w:rsid w:val="00584E27"/>
    <w:rsid w:val="005876EC"/>
    <w:rsid w:val="0059565E"/>
    <w:rsid w:val="00596860"/>
    <w:rsid w:val="005A0C01"/>
    <w:rsid w:val="005A32C3"/>
    <w:rsid w:val="005A520B"/>
    <w:rsid w:val="005B0403"/>
    <w:rsid w:val="005B3858"/>
    <w:rsid w:val="005B4E43"/>
    <w:rsid w:val="005C38B3"/>
    <w:rsid w:val="005C7238"/>
    <w:rsid w:val="005D0CF8"/>
    <w:rsid w:val="005D3B92"/>
    <w:rsid w:val="005D3BBB"/>
    <w:rsid w:val="005E08FB"/>
    <w:rsid w:val="005E49E7"/>
    <w:rsid w:val="005E5098"/>
    <w:rsid w:val="005F087C"/>
    <w:rsid w:val="005F1E68"/>
    <w:rsid w:val="005F5FED"/>
    <w:rsid w:val="00602043"/>
    <w:rsid w:val="00612C6B"/>
    <w:rsid w:val="006202D5"/>
    <w:rsid w:val="0062176B"/>
    <w:rsid w:val="006324DC"/>
    <w:rsid w:val="00636C67"/>
    <w:rsid w:val="006419BE"/>
    <w:rsid w:val="0064262B"/>
    <w:rsid w:val="00644249"/>
    <w:rsid w:val="006451C0"/>
    <w:rsid w:val="0065089A"/>
    <w:rsid w:val="0065102E"/>
    <w:rsid w:val="00655609"/>
    <w:rsid w:val="00657A99"/>
    <w:rsid w:val="00664334"/>
    <w:rsid w:val="006667AA"/>
    <w:rsid w:val="006678FF"/>
    <w:rsid w:val="00667BA5"/>
    <w:rsid w:val="006707CF"/>
    <w:rsid w:val="00670A54"/>
    <w:rsid w:val="00673AA9"/>
    <w:rsid w:val="00674D94"/>
    <w:rsid w:val="006758E7"/>
    <w:rsid w:val="006759FB"/>
    <w:rsid w:val="00682C7A"/>
    <w:rsid w:val="00684035"/>
    <w:rsid w:val="006840E3"/>
    <w:rsid w:val="006910E0"/>
    <w:rsid w:val="00693272"/>
    <w:rsid w:val="00693519"/>
    <w:rsid w:val="00693DA5"/>
    <w:rsid w:val="00696C16"/>
    <w:rsid w:val="006A00A6"/>
    <w:rsid w:val="006A0739"/>
    <w:rsid w:val="006A21CB"/>
    <w:rsid w:val="006A493F"/>
    <w:rsid w:val="006A55E2"/>
    <w:rsid w:val="006A5642"/>
    <w:rsid w:val="006B2351"/>
    <w:rsid w:val="006B2579"/>
    <w:rsid w:val="006B279D"/>
    <w:rsid w:val="006C0254"/>
    <w:rsid w:val="006C1EE2"/>
    <w:rsid w:val="006C772E"/>
    <w:rsid w:val="006D0062"/>
    <w:rsid w:val="006D3129"/>
    <w:rsid w:val="006D557B"/>
    <w:rsid w:val="006D5939"/>
    <w:rsid w:val="006D600A"/>
    <w:rsid w:val="006E08D0"/>
    <w:rsid w:val="006E109C"/>
    <w:rsid w:val="006E1109"/>
    <w:rsid w:val="006E1242"/>
    <w:rsid w:val="006E1F92"/>
    <w:rsid w:val="006E4182"/>
    <w:rsid w:val="006E47D5"/>
    <w:rsid w:val="006F086F"/>
    <w:rsid w:val="006F208D"/>
    <w:rsid w:val="006F2EE3"/>
    <w:rsid w:val="006F6772"/>
    <w:rsid w:val="006F6B95"/>
    <w:rsid w:val="00700DEA"/>
    <w:rsid w:val="00710071"/>
    <w:rsid w:val="007121DD"/>
    <w:rsid w:val="00712479"/>
    <w:rsid w:val="0071577B"/>
    <w:rsid w:val="0072125C"/>
    <w:rsid w:val="00722F98"/>
    <w:rsid w:val="00723772"/>
    <w:rsid w:val="007247D1"/>
    <w:rsid w:val="00726634"/>
    <w:rsid w:val="007271CC"/>
    <w:rsid w:val="00731D6E"/>
    <w:rsid w:val="0073413F"/>
    <w:rsid w:val="0073765D"/>
    <w:rsid w:val="0074322B"/>
    <w:rsid w:val="00745AA8"/>
    <w:rsid w:val="00751175"/>
    <w:rsid w:val="00752A23"/>
    <w:rsid w:val="007607BE"/>
    <w:rsid w:val="007609DE"/>
    <w:rsid w:val="00763608"/>
    <w:rsid w:val="00766F75"/>
    <w:rsid w:val="00766FBA"/>
    <w:rsid w:val="00771849"/>
    <w:rsid w:val="00772230"/>
    <w:rsid w:val="00784031"/>
    <w:rsid w:val="00791E6E"/>
    <w:rsid w:val="00793857"/>
    <w:rsid w:val="00797C7C"/>
    <w:rsid w:val="007A1413"/>
    <w:rsid w:val="007A3931"/>
    <w:rsid w:val="007A4D6F"/>
    <w:rsid w:val="007A7D7E"/>
    <w:rsid w:val="007B1B52"/>
    <w:rsid w:val="007B416F"/>
    <w:rsid w:val="007B7AED"/>
    <w:rsid w:val="007C1322"/>
    <w:rsid w:val="007C1AB8"/>
    <w:rsid w:val="007C4992"/>
    <w:rsid w:val="007C6F5C"/>
    <w:rsid w:val="007C76BC"/>
    <w:rsid w:val="007D2A8E"/>
    <w:rsid w:val="007D2D55"/>
    <w:rsid w:val="007D4C46"/>
    <w:rsid w:val="007D68D1"/>
    <w:rsid w:val="007E0749"/>
    <w:rsid w:val="007E1A28"/>
    <w:rsid w:val="007E2DBF"/>
    <w:rsid w:val="007E7635"/>
    <w:rsid w:val="007E7B5C"/>
    <w:rsid w:val="007F07E8"/>
    <w:rsid w:val="007F2965"/>
    <w:rsid w:val="007F2FBF"/>
    <w:rsid w:val="007F49B6"/>
    <w:rsid w:val="007F539A"/>
    <w:rsid w:val="00802AF2"/>
    <w:rsid w:val="00811D2E"/>
    <w:rsid w:val="008120E9"/>
    <w:rsid w:val="0081374B"/>
    <w:rsid w:val="008139D2"/>
    <w:rsid w:val="0081601C"/>
    <w:rsid w:val="00827ED8"/>
    <w:rsid w:val="008313DD"/>
    <w:rsid w:val="0083340F"/>
    <w:rsid w:val="0084295C"/>
    <w:rsid w:val="0084377F"/>
    <w:rsid w:val="008477C1"/>
    <w:rsid w:val="008524E9"/>
    <w:rsid w:val="00853982"/>
    <w:rsid w:val="00856EEB"/>
    <w:rsid w:val="0086037A"/>
    <w:rsid w:val="008618BE"/>
    <w:rsid w:val="00862BD7"/>
    <w:rsid w:val="0086423D"/>
    <w:rsid w:val="00865975"/>
    <w:rsid w:val="008668EE"/>
    <w:rsid w:val="00870369"/>
    <w:rsid w:val="00872BC1"/>
    <w:rsid w:val="00872D9D"/>
    <w:rsid w:val="00876B94"/>
    <w:rsid w:val="0088001E"/>
    <w:rsid w:val="008825F1"/>
    <w:rsid w:val="00883AE8"/>
    <w:rsid w:val="0088478E"/>
    <w:rsid w:val="00885E10"/>
    <w:rsid w:val="008953A1"/>
    <w:rsid w:val="00896C53"/>
    <w:rsid w:val="00897B3F"/>
    <w:rsid w:val="00897C65"/>
    <w:rsid w:val="008A2A27"/>
    <w:rsid w:val="008A4A26"/>
    <w:rsid w:val="008A6F0D"/>
    <w:rsid w:val="008B350A"/>
    <w:rsid w:val="008B3CE0"/>
    <w:rsid w:val="008B3DB7"/>
    <w:rsid w:val="008C3037"/>
    <w:rsid w:val="008C35C1"/>
    <w:rsid w:val="008C3C0B"/>
    <w:rsid w:val="008C6022"/>
    <w:rsid w:val="008D030F"/>
    <w:rsid w:val="008D49C7"/>
    <w:rsid w:val="008D50D0"/>
    <w:rsid w:val="008D51BC"/>
    <w:rsid w:val="008D5828"/>
    <w:rsid w:val="008E11F4"/>
    <w:rsid w:val="008E2FE4"/>
    <w:rsid w:val="008E5096"/>
    <w:rsid w:val="008F00A3"/>
    <w:rsid w:val="008F3E01"/>
    <w:rsid w:val="008F46C9"/>
    <w:rsid w:val="008F4ACC"/>
    <w:rsid w:val="008F56B6"/>
    <w:rsid w:val="00903BCF"/>
    <w:rsid w:val="00905411"/>
    <w:rsid w:val="00912ED2"/>
    <w:rsid w:val="009154DF"/>
    <w:rsid w:val="00916932"/>
    <w:rsid w:val="009206CE"/>
    <w:rsid w:val="00920EBF"/>
    <w:rsid w:val="00921E34"/>
    <w:rsid w:val="00923232"/>
    <w:rsid w:val="00926EE1"/>
    <w:rsid w:val="0093484E"/>
    <w:rsid w:val="009355B2"/>
    <w:rsid w:val="0094380B"/>
    <w:rsid w:val="009455E7"/>
    <w:rsid w:val="00945924"/>
    <w:rsid w:val="00946B1E"/>
    <w:rsid w:val="00946C56"/>
    <w:rsid w:val="00956753"/>
    <w:rsid w:val="009609FB"/>
    <w:rsid w:val="00962739"/>
    <w:rsid w:val="0096722A"/>
    <w:rsid w:val="00972BB4"/>
    <w:rsid w:val="00972CCA"/>
    <w:rsid w:val="009734FE"/>
    <w:rsid w:val="009823BE"/>
    <w:rsid w:val="00986BCF"/>
    <w:rsid w:val="00991D1B"/>
    <w:rsid w:val="009923E6"/>
    <w:rsid w:val="009961CB"/>
    <w:rsid w:val="009A12AD"/>
    <w:rsid w:val="009A1F20"/>
    <w:rsid w:val="009A36B0"/>
    <w:rsid w:val="009A3D60"/>
    <w:rsid w:val="009A49B5"/>
    <w:rsid w:val="009A6AFA"/>
    <w:rsid w:val="009B48CA"/>
    <w:rsid w:val="009B583E"/>
    <w:rsid w:val="009B58FA"/>
    <w:rsid w:val="009C0113"/>
    <w:rsid w:val="009C4015"/>
    <w:rsid w:val="009C4080"/>
    <w:rsid w:val="009C46C6"/>
    <w:rsid w:val="009C548F"/>
    <w:rsid w:val="009C5CB5"/>
    <w:rsid w:val="009D13B0"/>
    <w:rsid w:val="009D275E"/>
    <w:rsid w:val="009D3BE2"/>
    <w:rsid w:val="009D3E81"/>
    <w:rsid w:val="009D7C18"/>
    <w:rsid w:val="009E0937"/>
    <w:rsid w:val="009E0CE1"/>
    <w:rsid w:val="009E1273"/>
    <w:rsid w:val="009E3130"/>
    <w:rsid w:val="009E35BB"/>
    <w:rsid w:val="009E4CEE"/>
    <w:rsid w:val="009F673A"/>
    <w:rsid w:val="00A039B6"/>
    <w:rsid w:val="00A05525"/>
    <w:rsid w:val="00A06967"/>
    <w:rsid w:val="00A13E1E"/>
    <w:rsid w:val="00A1628C"/>
    <w:rsid w:val="00A20E92"/>
    <w:rsid w:val="00A2294A"/>
    <w:rsid w:val="00A23712"/>
    <w:rsid w:val="00A30AE8"/>
    <w:rsid w:val="00A337EF"/>
    <w:rsid w:val="00A41983"/>
    <w:rsid w:val="00A43E84"/>
    <w:rsid w:val="00A47306"/>
    <w:rsid w:val="00A505B0"/>
    <w:rsid w:val="00A52585"/>
    <w:rsid w:val="00A5581B"/>
    <w:rsid w:val="00A571C4"/>
    <w:rsid w:val="00A5797F"/>
    <w:rsid w:val="00A61F21"/>
    <w:rsid w:val="00A631CC"/>
    <w:rsid w:val="00A6441B"/>
    <w:rsid w:val="00A65897"/>
    <w:rsid w:val="00A65BBE"/>
    <w:rsid w:val="00A65CC3"/>
    <w:rsid w:val="00A733E2"/>
    <w:rsid w:val="00A7594B"/>
    <w:rsid w:val="00A8461F"/>
    <w:rsid w:val="00A8525B"/>
    <w:rsid w:val="00A86D8A"/>
    <w:rsid w:val="00A87369"/>
    <w:rsid w:val="00A9188C"/>
    <w:rsid w:val="00A91D2E"/>
    <w:rsid w:val="00A93CF5"/>
    <w:rsid w:val="00A93FF8"/>
    <w:rsid w:val="00AA1127"/>
    <w:rsid w:val="00AB0B55"/>
    <w:rsid w:val="00AB253C"/>
    <w:rsid w:val="00AB30C2"/>
    <w:rsid w:val="00AB55D7"/>
    <w:rsid w:val="00AB6649"/>
    <w:rsid w:val="00AB7C21"/>
    <w:rsid w:val="00AB7C4E"/>
    <w:rsid w:val="00AC0F8A"/>
    <w:rsid w:val="00AC3D5E"/>
    <w:rsid w:val="00AD232C"/>
    <w:rsid w:val="00AD23BD"/>
    <w:rsid w:val="00AD24DC"/>
    <w:rsid w:val="00AD322F"/>
    <w:rsid w:val="00AD401E"/>
    <w:rsid w:val="00AD5827"/>
    <w:rsid w:val="00AD5C26"/>
    <w:rsid w:val="00AD5E4C"/>
    <w:rsid w:val="00AE2B4A"/>
    <w:rsid w:val="00AE4A79"/>
    <w:rsid w:val="00AF31EC"/>
    <w:rsid w:val="00B10EF9"/>
    <w:rsid w:val="00B144B0"/>
    <w:rsid w:val="00B237AF"/>
    <w:rsid w:val="00B305DD"/>
    <w:rsid w:val="00B310B9"/>
    <w:rsid w:val="00B318ED"/>
    <w:rsid w:val="00B34A13"/>
    <w:rsid w:val="00B3619E"/>
    <w:rsid w:val="00B36C36"/>
    <w:rsid w:val="00B36E02"/>
    <w:rsid w:val="00B36FBE"/>
    <w:rsid w:val="00B376F4"/>
    <w:rsid w:val="00B37B90"/>
    <w:rsid w:val="00B43CFF"/>
    <w:rsid w:val="00B44DAC"/>
    <w:rsid w:val="00B45801"/>
    <w:rsid w:val="00B461F7"/>
    <w:rsid w:val="00B4661A"/>
    <w:rsid w:val="00B46F71"/>
    <w:rsid w:val="00B47C48"/>
    <w:rsid w:val="00B50A6B"/>
    <w:rsid w:val="00B5227E"/>
    <w:rsid w:val="00B52BD1"/>
    <w:rsid w:val="00B56C92"/>
    <w:rsid w:val="00B5783E"/>
    <w:rsid w:val="00B60708"/>
    <w:rsid w:val="00B61A5F"/>
    <w:rsid w:val="00B70CE5"/>
    <w:rsid w:val="00B70D18"/>
    <w:rsid w:val="00B71483"/>
    <w:rsid w:val="00B71BA9"/>
    <w:rsid w:val="00B83CAC"/>
    <w:rsid w:val="00B90D8D"/>
    <w:rsid w:val="00B929D2"/>
    <w:rsid w:val="00B9497C"/>
    <w:rsid w:val="00B963D9"/>
    <w:rsid w:val="00BA10E5"/>
    <w:rsid w:val="00BA20FA"/>
    <w:rsid w:val="00BA3CF7"/>
    <w:rsid w:val="00BA4BBF"/>
    <w:rsid w:val="00BA751C"/>
    <w:rsid w:val="00BB0F16"/>
    <w:rsid w:val="00BB16F3"/>
    <w:rsid w:val="00BB29BD"/>
    <w:rsid w:val="00BC1390"/>
    <w:rsid w:val="00BC42A3"/>
    <w:rsid w:val="00BC7A72"/>
    <w:rsid w:val="00BD1270"/>
    <w:rsid w:val="00BD2939"/>
    <w:rsid w:val="00BD5E06"/>
    <w:rsid w:val="00BD6134"/>
    <w:rsid w:val="00BE0B53"/>
    <w:rsid w:val="00BE230D"/>
    <w:rsid w:val="00BE4884"/>
    <w:rsid w:val="00BE528B"/>
    <w:rsid w:val="00BE5E20"/>
    <w:rsid w:val="00BE7DD7"/>
    <w:rsid w:val="00BF0C65"/>
    <w:rsid w:val="00BF1B3A"/>
    <w:rsid w:val="00BF2790"/>
    <w:rsid w:val="00BF3912"/>
    <w:rsid w:val="00BF58E9"/>
    <w:rsid w:val="00C00B0E"/>
    <w:rsid w:val="00C01D79"/>
    <w:rsid w:val="00C03816"/>
    <w:rsid w:val="00C061D2"/>
    <w:rsid w:val="00C12133"/>
    <w:rsid w:val="00C135F1"/>
    <w:rsid w:val="00C14A3C"/>
    <w:rsid w:val="00C17140"/>
    <w:rsid w:val="00C17158"/>
    <w:rsid w:val="00C25715"/>
    <w:rsid w:val="00C273B6"/>
    <w:rsid w:val="00C30B97"/>
    <w:rsid w:val="00C31F42"/>
    <w:rsid w:val="00C44D30"/>
    <w:rsid w:val="00C45000"/>
    <w:rsid w:val="00C50A8F"/>
    <w:rsid w:val="00C51125"/>
    <w:rsid w:val="00C51B47"/>
    <w:rsid w:val="00C54676"/>
    <w:rsid w:val="00C57976"/>
    <w:rsid w:val="00C61802"/>
    <w:rsid w:val="00C64094"/>
    <w:rsid w:val="00C667B8"/>
    <w:rsid w:val="00C67762"/>
    <w:rsid w:val="00C72D85"/>
    <w:rsid w:val="00C73EB1"/>
    <w:rsid w:val="00C77766"/>
    <w:rsid w:val="00C805D6"/>
    <w:rsid w:val="00C92D08"/>
    <w:rsid w:val="00C9635C"/>
    <w:rsid w:val="00CA292D"/>
    <w:rsid w:val="00CA3014"/>
    <w:rsid w:val="00CB0EA1"/>
    <w:rsid w:val="00CB1D25"/>
    <w:rsid w:val="00CB217C"/>
    <w:rsid w:val="00CB35AC"/>
    <w:rsid w:val="00CB5F88"/>
    <w:rsid w:val="00CB7F8F"/>
    <w:rsid w:val="00CC50CC"/>
    <w:rsid w:val="00CC547A"/>
    <w:rsid w:val="00CC6135"/>
    <w:rsid w:val="00CD0069"/>
    <w:rsid w:val="00CD2D1E"/>
    <w:rsid w:val="00CD2E67"/>
    <w:rsid w:val="00CD44EF"/>
    <w:rsid w:val="00CD4E0A"/>
    <w:rsid w:val="00CD6791"/>
    <w:rsid w:val="00CD720B"/>
    <w:rsid w:val="00CE035A"/>
    <w:rsid w:val="00CE119F"/>
    <w:rsid w:val="00CE30C7"/>
    <w:rsid w:val="00CE6602"/>
    <w:rsid w:val="00CF1E0D"/>
    <w:rsid w:val="00CF5736"/>
    <w:rsid w:val="00CF586C"/>
    <w:rsid w:val="00CF59F8"/>
    <w:rsid w:val="00D04845"/>
    <w:rsid w:val="00D06FFC"/>
    <w:rsid w:val="00D225CD"/>
    <w:rsid w:val="00D237FC"/>
    <w:rsid w:val="00D24030"/>
    <w:rsid w:val="00D269DE"/>
    <w:rsid w:val="00D27521"/>
    <w:rsid w:val="00D33509"/>
    <w:rsid w:val="00D37B8C"/>
    <w:rsid w:val="00D41BBE"/>
    <w:rsid w:val="00D429B3"/>
    <w:rsid w:val="00D47165"/>
    <w:rsid w:val="00D54D63"/>
    <w:rsid w:val="00D54F9F"/>
    <w:rsid w:val="00D55638"/>
    <w:rsid w:val="00D57A7A"/>
    <w:rsid w:val="00D7136A"/>
    <w:rsid w:val="00D75BB2"/>
    <w:rsid w:val="00D77724"/>
    <w:rsid w:val="00D92FD4"/>
    <w:rsid w:val="00DA3DBA"/>
    <w:rsid w:val="00DA5DD3"/>
    <w:rsid w:val="00DB0139"/>
    <w:rsid w:val="00DB10FA"/>
    <w:rsid w:val="00DC7B5D"/>
    <w:rsid w:val="00DD0E0E"/>
    <w:rsid w:val="00DD0F60"/>
    <w:rsid w:val="00DD2D6D"/>
    <w:rsid w:val="00DD3125"/>
    <w:rsid w:val="00DD37C1"/>
    <w:rsid w:val="00DD4697"/>
    <w:rsid w:val="00DD48EE"/>
    <w:rsid w:val="00DE003E"/>
    <w:rsid w:val="00DE0419"/>
    <w:rsid w:val="00DE0659"/>
    <w:rsid w:val="00DE40DB"/>
    <w:rsid w:val="00DE529D"/>
    <w:rsid w:val="00DF3F02"/>
    <w:rsid w:val="00DF421E"/>
    <w:rsid w:val="00DF4AA5"/>
    <w:rsid w:val="00DF61BB"/>
    <w:rsid w:val="00DF7BDD"/>
    <w:rsid w:val="00E00FD8"/>
    <w:rsid w:val="00E04BA9"/>
    <w:rsid w:val="00E0550B"/>
    <w:rsid w:val="00E124C2"/>
    <w:rsid w:val="00E132D1"/>
    <w:rsid w:val="00E13580"/>
    <w:rsid w:val="00E14E0D"/>
    <w:rsid w:val="00E1552B"/>
    <w:rsid w:val="00E17DFD"/>
    <w:rsid w:val="00E245D0"/>
    <w:rsid w:val="00E30129"/>
    <w:rsid w:val="00E3400D"/>
    <w:rsid w:val="00E34C3F"/>
    <w:rsid w:val="00E351EB"/>
    <w:rsid w:val="00E35481"/>
    <w:rsid w:val="00E3608C"/>
    <w:rsid w:val="00E37C40"/>
    <w:rsid w:val="00E41EBF"/>
    <w:rsid w:val="00E44B7C"/>
    <w:rsid w:val="00E5639C"/>
    <w:rsid w:val="00E60174"/>
    <w:rsid w:val="00E643BF"/>
    <w:rsid w:val="00E722CA"/>
    <w:rsid w:val="00E76975"/>
    <w:rsid w:val="00E805A9"/>
    <w:rsid w:val="00E80E68"/>
    <w:rsid w:val="00E81244"/>
    <w:rsid w:val="00E822A9"/>
    <w:rsid w:val="00E826F7"/>
    <w:rsid w:val="00E82DB8"/>
    <w:rsid w:val="00E83842"/>
    <w:rsid w:val="00E8543C"/>
    <w:rsid w:val="00E908F5"/>
    <w:rsid w:val="00E924B2"/>
    <w:rsid w:val="00E937FB"/>
    <w:rsid w:val="00E93F0C"/>
    <w:rsid w:val="00E95E2A"/>
    <w:rsid w:val="00EA1E01"/>
    <w:rsid w:val="00EA328F"/>
    <w:rsid w:val="00EA507D"/>
    <w:rsid w:val="00EB40D0"/>
    <w:rsid w:val="00EB77F7"/>
    <w:rsid w:val="00EC30F9"/>
    <w:rsid w:val="00EC3559"/>
    <w:rsid w:val="00EC4B5C"/>
    <w:rsid w:val="00EC7E1D"/>
    <w:rsid w:val="00ED027B"/>
    <w:rsid w:val="00ED1675"/>
    <w:rsid w:val="00ED2C75"/>
    <w:rsid w:val="00ED3DA1"/>
    <w:rsid w:val="00ED45CD"/>
    <w:rsid w:val="00ED6A1F"/>
    <w:rsid w:val="00ED6E13"/>
    <w:rsid w:val="00ED772C"/>
    <w:rsid w:val="00EE15A1"/>
    <w:rsid w:val="00EE2A2F"/>
    <w:rsid w:val="00EE3091"/>
    <w:rsid w:val="00EF26A6"/>
    <w:rsid w:val="00F01A6F"/>
    <w:rsid w:val="00F01BEB"/>
    <w:rsid w:val="00F04B56"/>
    <w:rsid w:val="00F11CF4"/>
    <w:rsid w:val="00F124EC"/>
    <w:rsid w:val="00F15A07"/>
    <w:rsid w:val="00F21ED7"/>
    <w:rsid w:val="00F23285"/>
    <w:rsid w:val="00F235FF"/>
    <w:rsid w:val="00F26A46"/>
    <w:rsid w:val="00F30417"/>
    <w:rsid w:val="00F31A89"/>
    <w:rsid w:val="00F32C62"/>
    <w:rsid w:val="00F34726"/>
    <w:rsid w:val="00F35160"/>
    <w:rsid w:val="00F447ED"/>
    <w:rsid w:val="00F45C1C"/>
    <w:rsid w:val="00F52DA6"/>
    <w:rsid w:val="00F53B7D"/>
    <w:rsid w:val="00F55436"/>
    <w:rsid w:val="00F55864"/>
    <w:rsid w:val="00F6077E"/>
    <w:rsid w:val="00F6100A"/>
    <w:rsid w:val="00F6575C"/>
    <w:rsid w:val="00F6677D"/>
    <w:rsid w:val="00F741DD"/>
    <w:rsid w:val="00F7605E"/>
    <w:rsid w:val="00F76C7F"/>
    <w:rsid w:val="00F80088"/>
    <w:rsid w:val="00F8339A"/>
    <w:rsid w:val="00F84700"/>
    <w:rsid w:val="00F856EE"/>
    <w:rsid w:val="00F932E0"/>
    <w:rsid w:val="00F97C8F"/>
    <w:rsid w:val="00FB2B8D"/>
    <w:rsid w:val="00FC4219"/>
    <w:rsid w:val="00FD139C"/>
    <w:rsid w:val="00FD3FE8"/>
    <w:rsid w:val="00FD4111"/>
    <w:rsid w:val="00FD6D07"/>
    <w:rsid w:val="00FD73C2"/>
    <w:rsid w:val="00FE28F7"/>
    <w:rsid w:val="00FE699F"/>
    <w:rsid w:val="00FE7534"/>
    <w:rsid w:val="00FE7BDF"/>
    <w:rsid w:val="00FF02A0"/>
    <w:rsid w:val="00FF21B4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43B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8"/>
    </w:rPr>
  </w:style>
  <w:style w:styleId="Naslov4" w:type="paragraph">
    <w:name w:val="heading 4"/>
    <w:basedOn w:val="Normal"/>
    <w:next w:val="Normal"/>
    <w:qFormat/>
    <w:rsid w:val="00CF5736"/>
    <w:pPr>
      <w:keepNext/>
      <w:spacing w:after="60" w:before="240"/>
      <w:outlineLvl w:val="3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cs="Arial" w:hAnsi="Arial" w:ascii="Arial"/>
    </w:rPr>
  </w:style>
  <w:style w:styleId="Tijeloteksta" w:type="paragraph">
    <w:name w:val="Body Text"/>
    <w:basedOn w:val="Normal"/>
    <w:rsid w:val="005D3BBB"/>
    <w:pPr>
      <w:spacing w:after="120"/>
    </w:pPr>
  </w:style>
  <w:style w:customStyle="true" w:styleId="UvuenotijelotekstaChar" w:type="character">
    <w:name w:val="Uvučeno tijelo teksta Char"/>
    <w:link w:val="Uvuenotijeloteksta"/>
    <w:rsid w:val="009B58FA"/>
    <w:rPr>
      <w:rFonts w:cs="Arial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120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20E9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8120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20E9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2C6F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C6FC4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F2EE3"/>
    <w:pPr>
      <w:ind w:left="708"/>
    </w:pPr>
  </w:style>
  <w:style w:styleId="Reetkatablice" w:type="table">
    <w:name w:val="Table Grid"/>
    <w:basedOn w:val="Obinatablica"/>
    <w:rsid w:val="008524E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rmal1" w:type="paragraph">
    <w:name w:val="Normal1"/>
    <w:rsid w:val="006758E7"/>
    <w:rPr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3A7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A6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A6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A6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A6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43B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8"/>
    </w:rPr>
  </w:style>
  <w:style w:styleId="Naslov4" w:type="paragraph">
    <w:name w:val="heading 4"/>
    <w:basedOn w:val="Normal"/>
    <w:next w:val="Normal"/>
    <w:qFormat/>
    <w:rsid w:val="00CF5736"/>
    <w:pPr>
      <w:keepNext/>
      <w:spacing w:after="60" w:before="240"/>
      <w:outlineLvl w:val="3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ascii="Arial" w:cs="Arial" w:hAnsi="Arial"/>
    </w:rPr>
  </w:style>
  <w:style w:styleId="Tijeloteksta" w:type="paragraph">
    <w:name w:val="Body Text"/>
    <w:basedOn w:val="Normal"/>
    <w:rsid w:val="005D3BBB"/>
    <w:pPr>
      <w:spacing w:after="120"/>
    </w:pPr>
  </w:style>
  <w:style w:customStyle="1" w:styleId="UvuenotijelotekstaChar" w:type="character">
    <w:name w:val="Uvučeno tijelo teksta Char"/>
    <w:link w:val="Uvuenotijeloteksta"/>
    <w:rsid w:val="009B58FA"/>
    <w:rPr>
      <w:rFonts w:ascii="Arial" w:cs="Arial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120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20E9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8120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20E9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2C6F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C6FC4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F2EE3"/>
    <w:pPr>
      <w:ind w:left="708"/>
    </w:pPr>
  </w:style>
  <w:style w:styleId="Reetkatablice" w:type="table">
    <w:name w:val="Table Grid"/>
    <w:basedOn w:val="Obinatablica"/>
    <w:rsid w:val="008524E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rmal1" w:type="paragraph">
    <w:name w:val="Normal1"/>
    <w:rsid w:val="006758E7"/>
    <w:rPr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3A7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A6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A6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A6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A6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424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54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13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1869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8755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65716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83706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9286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7308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000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9908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821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840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031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1539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1919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0025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524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77901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600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8152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56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1E87CF-37A2-4BF8-9AA0-6A8D0A443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BOJANA</properties:Company>
  <properties:Pages>5</properties:Pages>
  <properties:Words>923</properties:Words>
  <properties:Characters>5830</properties:Characters>
  <properties:Lines>250</properties:Lines>
  <properties:Paragraphs>116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«NOVI ORION» d</vt:lpstr>
      <vt:lpstr>«NOVI ORION» d</vt:lpstr>
    </vt:vector>
  </properties:TitlesOfParts>
  <properties:LinksUpToDate>false</properties:LinksUpToDate>
  <properties:CharactersWithSpaces>6782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2018-05-29T06:34:00Z</dcterms:created>
  <dc:creator>BOJANA</dc:creator>
  <cp:lastModifiedBy>Ivana Stampf</cp:lastModifiedBy>
  <cp:lastPrinted>2018-05-14T12:15:00Z</cp:lastPrinted>
  <dcterms:modified xmlns:xsi="http://www.w3.org/2001/XMLSchema-instance" xsi:type="dcterms:W3CDTF">2018-05-29T06:34:00Z</dcterms:modified>
  <cp:revision>3</cp:revision>
  <dc:title>«NOVI ORION»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St-836/2017-19 / Podnesak - Izvješće stečajnog upravitelja (St 836-2017 Prethodni postupak auto-motouvoz.docx)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