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67c6" w14:paraId="32567c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F8017F">
        <w:t>6</w:t>
      </w:r>
      <w:r w:rsidR="00B90249">
        <w:t>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B90249">
        <w:t>FIRBAS</w:t>
      </w:r>
      <w:proofErr w:type="spellEnd"/>
      <w:r w:rsidR="00B90249">
        <w:t xml:space="preserve"> društvo s ograničenom odgovornošću za trgovinu, nekretnine i usluge Krapinske Toplice, Zagrebačka ulica 4, </w:t>
      </w:r>
      <w:proofErr w:type="spellStart"/>
      <w:r w:rsidR="00B90249">
        <w:t>MBS</w:t>
      </w:r>
      <w:proofErr w:type="spellEnd"/>
      <w:r w:rsidR="00B90249">
        <w:t xml:space="preserve">: 110004060, </w:t>
      </w:r>
      <w:proofErr w:type="spellStart"/>
      <w:r w:rsidR="00B90249">
        <w:t>OIB</w:t>
      </w:r>
      <w:proofErr w:type="spellEnd"/>
      <w:r w:rsidR="00B90249">
        <w:t>: 56108084113</w:t>
      </w:r>
      <w:r w:rsidR="00F8017F">
        <w:t xml:space="preserve">, </w:t>
      </w:r>
      <w:r w:rsidR="0072030A">
        <w:t xml:space="preserve"> dana 1</w:t>
      </w:r>
      <w:r w:rsidR="00B90249">
        <w:t>7</w:t>
      </w:r>
      <w:r w:rsidR="0072030A">
        <w:t>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B90249">
        <w:t>FIRBAS</w:t>
      </w:r>
      <w:proofErr w:type="spellEnd"/>
      <w:r w:rsidR="00B90249">
        <w:t xml:space="preserve"> društvo s ograničenom odgovornošću za trgovinu, nekretnine i usluge Krapinske Toplice, Zagrebačka ulica 4, </w:t>
      </w:r>
      <w:proofErr w:type="spellStart"/>
      <w:r w:rsidR="00B90249">
        <w:t>MBS</w:t>
      </w:r>
      <w:proofErr w:type="spellEnd"/>
      <w:r w:rsidR="00B90249">
        <w:t xml:space="preserve">: 110004060, </w:t>
      </w:r>
      <w:proofErr w:type="spellStart"/>
      <w:r w:rsidR="00B90249">
        <w:t>OIB</w:t>
      </w:r>
      <w:proofErr w:type="spellEnd"/>
      <w:r w:rsidR="00B90249">
        <w:t>: 56108084113.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90249">
        <w:t xml:space="preserve"> </w:t>
      </w:r>
      <w:proofErr w:type="spellStart"/>
      <w:r w:rsidR="00B90249">
        <w:t>FIRBAS</w:t>
      </w:r>
      <w:proofErr w:type="spellEnd"/>
      <w:r w:rsidR="00B90249">
        <w:t xml:space="preserve"> društvo s ograničenom odgovornošću za trgovinu, nekretnine i usluge Krapinske Toplice, Zagrebačka ulica 4, </w:t>
      </w:r>
      <w:proofErr w:type="spellStart"/>
      <w:r w:rsidR="00B90249">
        <w:t>MBS</w:t>
      </w:r>
      <w:proofErr w:type="spellEnd"/>
      <w:r w:rsidR="00B90249">
        <w:t xml:space="preserve">: 110004060, </w:t>
      </w:r>
      <w:proofErr w:type="spellStart"/>
      <w:r w:rsidR="00B90249">
        <w:t>OIB</w:t>
      </w:r>
      <w:proofErr w:type="spellEnd"/>
      <w:r w:rsidR="00B90249">
        <w:t>: 56108084113</w:t>
      </w:r>
      <w:r w:rsidR="00F8017F">
        <w:t>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B4F46">
        <w:rPr>
          <w:bCs/>
        </w:rPr>
        <w:t>2</w:t>
      </w:r>
      <w:r w:rsidR="0072030A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B90249">
        <w:rPr>
          <w:bCs/>
        </w:rPr>
        <w:t xml:space="preserve">721 </w:t>
      </w:r>
      <w:r w:rsidR="00486D78">
        <w:rPr>
          <w:bCs/>
        </w:rPr>
        <w:t xml:space="preserve">od </w:t>
      </w:r>
      <w:r w:rsidR="00DB4F46">
        <w:rPr>
          <w:bCs/>
        </w:rPr>
        <w:t>2</w:t>
      </w:r>
      <w:r w:rsidR="00B90249">
        <w:rPr>
          <w:bCs/>
        </w:rPr>
        <w:t>4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B90249">
        <w:t>FIRBAS</w:t>
      </w:r>
      <w:proofErr w:type="spellEnd"/>
      <w:r w:rsidR="00B90249">
        <w:t xml:space="preserve"> društvo s ograničenom odgovornošću za trgovinu, nekretnine i usluge Krapinske Toplice, Zagrebačka ulica 4, </w:t>
      </w:r>
      <w:proofErr w:type="spellStart"/>
      <w:r w:rsidR="00B90249">
        <w:t>MBS</w:t>
      </w:r>
      <w:proofErr w:type="spellEnd"/>
      <w:r w:rsidR="00B90249">
        <w:t xml:space="preserve">: 110004060, </w:t>
      </w:r>
      <w:proofErr w:type="spellStart"/>
      <w:r w:rsidR="00B90249">
        <w:t>OIB</w:t>
      </w:r>
      <w:proofErr w:type="spellEnd"/>
      <w:r w:rsidR="00B90249">
        <w:t>: 56108084113.</w:t>
      </w:r>
      <w:r w:rsidR="00F8017F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F8017F">
        <w:t>6</w:t>
      </w:r>
      <w:r w:rsidR="00B90249">
        <w:t>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8017F">
        <w:t>7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F8017F">
        <w:t>6</w:t>
      </w:r>
      <w:r w:rsidR="00B90249">
        <w:t>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2030A">
        <w:t>1</w:t>
      </w:r>
      <w:r w:rsidR="00B90249">
        <w:t>7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570B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57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57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7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7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57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57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FIRBAS društvo s ograničenom odgovornošću za trgovinu, nekretnine i usluge</izvorni_sadrzaj>
    <derivirana_varijabla naziv="DomainObject.Predmet.ProtustrankaFormated_1">  FIRBAS društvo s ograničenom odgovornošću za trgovinu, nekretnine i usluge</derivirana_varijabla>
  </DomainObject.Predmet.ProtustrankaFormated>
  <DomainObject.Predmet.ProtustrankaFormatedOIB>
    <izvorni_sadrzaj>  FIRBAS društvo s ograničenom odgovornošću za trgovinu, nekretnine i usluge, OIB 56108084113</izvorni_sadrzaj>
    <derivirana_varijabla naziv="DomainObject.Predmet.ProtustrankaFormatedOIB_1">  FIRBAS društvo s ograničenom odgovornošću za trgovinu, nekretnine i usluge, OIB 56108084113</derivirana_varijabla>
  </DomainObject.Predmet.ProtustrankaFormatedOIB>
  <DomainObject.Predmet.ProtustrankaFormatedWithAdress>
    <izvorni_sadrzaj> FIRBAS društvo s ograničenom odgovornošću za trgovinu, nekretnine i usluge, Zagrebačka ulica 4, 49217 Krapinske Toplice</izvorni_sadrzaj>
    <derivirana_varijabla naziv="DomainObject.Predmet.ProtustrankaFormatedWithAdress_1"> FIRBAS društvo s ograničenom odgovornošću za trgovinu, nekretnine i usluge, Zagrebačka ulica 4, 49217 Krapinske Toplice</derivirana_varijabla>
  </DomainObject.Predmet.ProtustrankaFormatedWithAdress>
  <DomainObject.Predmet.ProtustrankaFormatedWithAdressOIB>
    <izvorni_sadrzaj> FIRBAS društvo s ograničenom odgovornošću za trgovinu, nekretnine i usluge, OIB 56108084113, Zagrebačka ulica 4, 49217 Krapinske Toplice</izvorni_sadrzaj>
    <derivirana_varijabla naziv="DomainObject.Predmet.ProtustrankaFormatedWithAdressOIB_1"> FIRBAS društvo s ograničenom odgovornošću za trgovinu, nekretnine i usluge, OIB 56108084113, Zagrebačka ulica 4, 49217 Krapinske Toplice</derivirana_varijabla>
  </DomainObject.Predmet.ProtustrankaFormatedWithAdressOIB>
  <DomainObject.Predmet.ProtustrankaWithAdress>
    <izvorni_sadrzaj>FIRBAS društvo s ograničenom odgovornošću za trgovinu, nekretnine i usluge Zagrebačka ulica 4, 49217 Krapinske Toplice</izvorni_sadrzaj>
    <derivirana_varijabla naziv="DomainObject.Predmet.ProtustrankaWithAdress_1">FIRBAS društvo s ograničenom odgovornošću za trgovinu, nekretnine i usluge Zagrebačka ulica 4, 49217 Krapinske Toplice</derivirana_varijabla>
  </DomainObject.Predmet.ProtustrankaWithAdress>
  <DomainObject.Predmet.ProtustrankaWithAdressOIB>
    <izvorni_sadrzaj>FIRBAS društvo s ograničenom odgovornošću za trgovinu, nekretnine i usluge, OIB 56108084113, Zagrebačka ulica 4, 49217 Krapinske Toplice</izvorni_sadrzaj>
    <derivirana_varijabla naziv="DomainObject.Predmet.ProtustrankaWithAdressOIB_1">FIRBAS društvo s ograničenom odgovornošću za trgovinu, nekretnine i usluge, OIB 56108084113, Zagrebačka ulica 4, 49217 Krapinske Toplice</derivirana_varijabla>
  </DomainObject.Predmet.ProtustrankaWithAdressOIB>
  <DomainObject.Predmet.ProtustrankaNazivFormated>
    <izvorni_sadrzaj>FIRBAS društvo s ograničenom odgovornošću za trgovinu, nekretnine i usluge</izvorni_sadrzaj>
    <derivirana_varijabla naziv="DomainObject.Predmet.ProtustrankaNazivFormated_1">FIRBAS društvo s ograničenom odgovornošću za trgovinu, nekretnine i usluge</derivirana_varijabla>
  </DomainObject.Predmet.ProtustrankaNazivFormated>
  <DomainObject.Predmet.ProtustrankaNazivFormatedOIB>
    <izvorni_sadrzaj>FIRBAS društvo s ograničenom odgovornošću za trgovinu, nekretnine i usluge, OIB 56108084113</izvorni_sadrzaj>
    <derivirana_varijabla naziv="DomainObject.Predmet.ProtustrankaNazivFormatedOIB_1">FIRBAS društvo s ograničenom odgovornošću za trgovinu, nekretnine i usluge, OIB 56108084113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FIRBAS društvo s ograničenom odgovornošću za trgovinu, nekretnine i usluge</item>
    </izvorni_sadrzaj>
    <derivirana_varijabla naziv="DomainObject.Predmet.ProtuStrankaListFormated_1">
      <item>FIRBAS društvo s ograničenom odgovornošću za trgovinu, nekretnine i usluge</item>
    </derivirana_varijabla>
  </DomainObject.Predmet.ProtuStrankaListFormated>
  <DomainObject.Predmet.ProtuStrankaListFormatedOIB>
    <izvorni_sadrzaj>
      <item>FIRBAS društvo s ograničenom odgovornošću za trgovinu, nekretnine i usluge, OIB 56108084113</item>
    </izvorni_sadrzaj>
    <derivirana_varijabla naziv="DomainObject.Predmet.ProtuStrankaListFormatedOIB_1">
      <item>FIRBAS društvo s ograničenom odgovornošću za trgovinu, nekretnine i usluge, OIB 56108084113</item>
    </derivirana_varijabla>
  </DomainObject.Predmet.ProtuStrankaListFormatedOIB>
  <DomainObject.Predmet.ProtuStrankaListFormatedWithAdress>
    <izvorni_sadrzaj>
      <item>FIRBAS društvo s ograničenom odgovornošću za trgovinu, nekretnine i usluge, Zagrebačka ulica 4, 49217 Krapinske Toplice</item>
    </izvorni_sadrzaj>
    <derivirana_varijabla naziv="DomainObject.Predmet.ProtuStrankaListFormatedWithAdress_1">
      <item>FIRBAS društvo s ograničenom odgovornošću za trgovinu, nekretnine i usluge, Zagrebačka ulica 4, 49217 Krapinske Toplice</item>
    </derivirana_varijabla>
  </DomainObject.Predmet.ProtuStrankaListFormatedWithAdress>
  <DomainObject.Predmet.ProtuStrankaListFormatedWithAdressOIB>
    <izvorni_sadrzaj>
      <item>FIRBAS društvo s ograničenom odgovornošću za trgovinu, nekretnine i usluge, OIB 56108084113, Zagrebačka ulica 4, 49217 Krapinske Toplice</item>
    </izvorni_sadrzaj>
    <derivirana_varijabla naziv="DomainObject.Predmet.ProtuStrankaListFormatedWithAdressOIB_1">
      <item>FIRBAS društvo s ograničenom odgovornošću za trgovinu, nekretnine i usluge, OIB 56108084113, Zagrebačka ulica 4, 49217 Krapinske Toplice</item>
    </derivirana_varijabla>
  </DomainObject.Predmet.ProtuStrankaListFormatedWithAdressOIB>
  <DomainObject.Predmet.ProtuStrankaListNazivFormated>
    <izvorni_sadrzaj>
      <item>FIRBAS društvo s ograničenom odgovornošću za trgovinu, nekretnine i usluge</item>
    </izvorni_sadrzaj>
    <derivirana_varijabla naziv="DomainObject.Predmet.ProtuStrankaListNazivFormated_1">
      <item>FIRBAS društvo s ograničenom odgovornošću za trgovinu, nekretnine i usluge</item>
    </derivirana_varijabla>
  </DomainObject.Predmet.ProtuStrankaListNazivFormated>
  <DomainObject.Predmet.ProtuStrankaListNazivFormatedOIB>
    <izvorni_sadrzaj>
      <item>FIRBAS društvo s ograničenom odgovornošću za trgovinu, nekretnine i usluge, OIB 56108084113</item>
    </izvorni_sadrzaj>
    <derivirana_varijabla naziv="DomainObject.Predmet.ProtuStrankaListNazivFormatedOIB_1">
      <item>FIRBAS društvo s ograničenom odgovornošću za trgovinu, nekretnine i usluge, OIB 56108084113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FIRBAS društvo s ograničenom odgovornošću za trgovinu, nekretnine i usluge</izvorni_sadrzaj>
    <derivirana_varijabla naziv="DomainObject.Predmet.ProtustrankaIDrugi_1">FIRBAS društvo s ograničenom odgovornošću za trgovinu, nekretnine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FIRBAS društvo s ograničenom odgovornošću za trgovinu, nekretnine i usluge, OIB 56108084113, Zagrebačka ulica 4, 49217 Krapinske Toplice</izvorni_sadrzaj>
    <derivirana_varijabla naziv="DomainObject.Predmet.ProtustrankaIDrugiAdressOIB_1">FIRBAS društvo s ograničenom odgovornošću za trgovinu, nekretnine i usluge, OIB 56108084113, Zagrebačka ulica 4,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FIRBAS društvo s ograničenom odgovornošću za trgovinu, nekretnine i usluge</item>
    </izvorni_sadrzaj>
    <derivirana_varijabla naziv="DomainObject.Predmet.SudioniciListNaziv_1">
      <item>FIRBAS društvo s ograničenom odgovornošću za trgovinu, nekretnine i usluge</item>
    </derivirana_varijabla>
  </DomainObject.Predmet.SudioniciListNaziv>
  <DomainObject.Predmet.SudioniciListAdressOIB>
    <izvorni_sadrzaj>
      <item>FIRBAS društvo s ograničenom odgovornošću za trgovinu, nekretnine i usluge, OIB 56108084113, Zagrebačka ulica 4,49217 Krapinske Toplice</item>
    </izvorni_sadrzaj>
    <derivirana_varijabla naziv="DomainObject.Predmet.SudioniciListAdressOIB_1">
      <item>FIRBAS društvo s ograničenom odgovornošću za trgovinu, nekretnine i usluge, OIB 56108084113, Zagrebačka ulica 4,49217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56108084113</item>
    </izvorni_sadrzaj>
    <derivirana_varijabla naziv="DomainObject.Predmet.SudioniciListNazivOIB_1">
      <item>, OIB 56108084113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C8291-98CA-48DD-9599-29827A4EE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3320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2017-11-17T06:56:00Z</dcterms:created>
  <dc:creator>Korisnik</dc:creator>
  <cp:lastModifiedBy>Ljiljana Floršić</cp:lastModifiedBy>
  <cp:lastPrinted>2017-11-17T06:55:00Z</cp:lastPrinted>
  <dcterms:modified xmlns:xsi="http://www.w3.org/2001/XMLSchema-instance" xsi:type="dcterms:W3CDTF">2017-11-17T06:57:00Z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