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3aa1" w14:paraId="2833aa1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4F61DF">
        <w:t>26</w:t>
      </w:r>
      <w:r w:rsidR="002C5F3B">
        <w:t>8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0B70DD">
        <w:t>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CE2079">
        <w:t>ZDRAVA KONKURENCIJA j.d.o.o., Samobor, Trg kralja Tomislava 13, OIB 45870905088</w:t>
      </w:r>
      <w:r w:rsidR="004B6701">
        <w:t xml:space="preserve">, </w:t>
      </w:r>
      <w:r w:rsidR="00295F32" w:rsidRPr="0053264E">
        <w:t xml:space="preserve">dana </w:t>
      </w:r>
      <w:r w:rsidR="006F26CB">
        <w:t>10.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>
        <w:t>31. listopad</w:t>
      </w:r>
      <w:r w:rsidR="0085757B">
        <w:t xml:space="preserve"> 2017. godine</w:t>
      </w:r>
      <w:r w:rsidR="002F1438">
        <w:t xml:space="preserve"> u </w:t>
      </w:r>
      <w:r w:rsidR="00CE2079">
        <w:t>9</w:t>
      </w:r>
      <w:r w:rsidR="002F1438">
        <w:t>,</w:t>
      </w:r>
      <w:r w:rsidR="00CE2079">
        <w:t>3</w:t>
      </w:r>
      <w:r>
        <w:t>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010169">
        <w:rPr>
          <w:b/>
        </w:rPr>
        <w:t>30. studeni</w:t>
      </w:r>
      <w:r w:rsidRPr="006F26CB">
        <w:rPr>
          <w:b/>
        </w:rPr>
        <w:t xml:space="preserve"> 2017. godine u </w:t>
      </w:r>
      <w:r w:rsidR="00010169">
        <w:rPr>
          <w:b/>
        </w:rPr>
        <w:t>12</w:t>
      </w:r>
      <w:r w:rsidRPr="006F26CB">
        <w:rPr>
          <w:b/>
        </w:rPr>
        <w:t>,</w:t>
      </w:r>
      <w:r w:rsidR="00010169">
        <w:rPr>
          <w:b/>
        </w:rPr>
        <w:t>3</w:t>
      </w:r>
      <w:r w:rsidR="001570A9">
        <w:rPr>
          <w:b/>
        </w:rPr>
        <w:t>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10.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E59" w:rsidR="00C92E59">
      <w:r>
        <w:separator/>
      </w:r>
    </w:p>
  </w:endnote>
  <w:endnote w:id="0" w:type="continuationSeparator">
    <w:p w:rsidRDefault="00C92E59" w:rsidR="00C92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E59" w:rsidR="00C92E59">
      <w:r>
        <w:separator/>
      </w:r>
    </w:p>
  </w:footnote>
  <w:footnote w:id="0" w:type="continuationSeparator">
    <w:p w:rsidRDefault="00C92E59" w:rsidR="00C92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B70DD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10B2"/>
    <w:rsid w:val="0038234F"/>
    <w:rsid w:val="00391C11"/>
    <w:rsid w:val="003B5F93"/>
    <w:rsid w:val="003C354D"/>
    <w:rsid w:val="003D2EEE"/>
    <w:rsid w:val="003D7ADC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2682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27D8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92E59"/>
    <w:rsid w:val="00CA165A"/>
    <w:rsid w:val="00CB2CAC"/>
    <w:rsid w:val="00CB6C29"/>
    <w:rsid w:val="00CC408D"/>
    <w:rsid w:val="00CE17CB"/>
    <w:rsid w:val="00CE2079"/>
    <w:rsid w:val="00CE6EAF"/>
    <w:rsid w:val="00CF123F"/>
    <w:rsid w:val="00D124F5"/>
    <w:rsid w:val="00D15253"/>
    <w:rsid w:val="00D20B64"/>
    <w:rsid w:val="00D21672"/>
    <w:rsid w:val="00D32B14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775AF"/>
    <w:rsid w:val="00F83076"/>
    <w:rsid w:val="00F86FC3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St-268/2017-9</izvorni_sadrzaj>
    <derivirana_varijabla naziv="DomainObject.Oznaka_1">St-268/2017-9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KONKURENCIJA jednostavno društvo s ograničenom odgovornošću za usluge zastupanog po punomoćniku Ivan Pentek</izvorni_sadrzaj>
    <derivirana_varijabla naziv="DomainObject.Predmet.ProtustrankaFormated_1">  ZDRAVA KONKURENCIJA jednostavno društvo s ograničenom odgovornošću za usluge zastupanog po punomoćniku Ivan Pentek</derivirana_varijabla>
  </DomainObject.Predmet.ProtustrankaFormated>
  <DomainObject.Predmet.ProtustrankaFormatedOIB>
    <izvorni_sadrzaj>  ZDRAVA KONKURENCIJA jednostavno društvo s ograničenom odgovornošću za usluge, OIB 45870905088 zastupanog po punomoćniku Ivan Pentek</izvorni_sadrzaj>
    <derivirana_varijabla naziv="DomainObject.Predmet.ProtustrankaFormatedOIB_1">  ZDRAVA KONKURENCIJA jednostavno društvo s ograničenom odgovornošću za usluge, OIB 45870905088 zastupanog po punomoćniku Ivan Pentek</derivirana_varijabla>
  </DomainObject.Predmet.ProtustrankaFormatedOIB>
  <DomainObject.Predmet.ProtustrankaFormatedWithAdress>
    <izvorni_sadrzaj> ZDRAVA KONKURENCIJA jednostavno društvo s ograničenom odgovornošću za usluge, Trg kralja Tomislava 13, 10430 Samobor zastupanog po punomoćniku Ivan Pentek</izvorni_sadrzaj>
    <derivirana_varijabla naziv="DomainObject.Predmet.ProtustrankaFormatedWithAdress_1"> ZDRAVA KONKURENCIJA jednostavno društvo s ograničenom odgovornošću za usluge, Trg kralja Tomislava 13, 10430 Samobor zastupanog po punomoćniku Ivan Pentek</derivirana_varijabla>
  </DomainObject.Predmet.ProtustrankaFormatedWithAdress>
  <DomainObject.Predmet.ProtustrankaFormatedWithAdressOIB>
    <izvorni_sadrzaj> ZDRAVA KONKURENCIJA jednostavno društvo s ograničenom odgovornošću za usluge, OIB 45870905088, Trg kralja Tomislava 13, 10430 Samobor zastupanog po punomoćniku Ivan Pentek</izvorni_sadrzaj>
    <derivirana_varijabla naziv="DomainObject.Predmet.ProtustrankaFormatedWithAdressOIB_1"> ZDRAVA KONKURENCIJA jednostavno društvo s ograničenom odgovornošću za usluge, OIB 45870905088, Trg kralja Tomislava 13, 10430 Samobor zastupanog po punomoćniku Ivan Pentek</derivirana_varijabla>
  </DomainObject.Predmet.ProtustrankaFormatedWithAdressOIB>
  <DomainObject.Predmet.ProtustrankaWithAdress>
    <izvorni_sadrzaj>ZDRAVA KONKURENCIJA jednostavno društvo s ograničenom odgovornošću za usluge Trg kralja Tomislava 13, 10430 Samobor</izvorni_sadrzaj>
    <derivirana_varijabla naziv="DomainObject.Predmet.ProtustrankaWithAdress_1">ZDRAVA KONKURENCIJA jednostavno društvo s ograničenom odgovornošću za usluge Trg kralja Tomislava 13, 10430 Samobor</derivirana_varijabla>
  </DomainObject.Predmet.ProtustrankaWithAdress>
  <DomainObject.Predmet.ProtustrankaWithAdressOIB>
    <izvorni_sadrzaj>ZDRAVA KONKURENCIJA jednostavno društvo s ograničenom odgovornošću za usluge, OIB 45870905088, Trg kralja Tomislava 13, 10430 Samobor</izvorni_sadrzaj>
    <derivirana_varijabla naziv="DomainObject.Predmet.ProtustrankaWithAdressOIB_1">ZDRAVA KONKURENCIJA jednostavno društvo s ograničenom odgovornošću za usluge, OIB 45870905088, Trg kralja Tomislava 13, 10430 Samobor</derivirana_varijabla>
  </DomainObject.Predmet.ProtustrankaWithAdressOIB>
  <DomainObject.Predmet.ProtustrankaNazivFormated>
    <izvorni_sadrzaj>ZDRAVA KONKURENCIJA jednostavno društvo s ograničenom odgovornošću za usluge</izvorni_sadrzaj>
    <derivirana_varijabla naziv="DomainObject.Predmet.ProtustrankaNazivFormated_1">ZDRAVA KONKURENCIJA jednostavno društvo s ograničenom odgovornošću za usluge</derivirana_varijabla>
  </DomainObject.Predmet.ProtustrankaNazivFormated>
  <DomainObject.Predmet.ProtustrankaNazivFormatedOIB>
    <izvorni_sadrzaj>ZDRAVA KONKURENCIJA jednostavno društvo s ograničenom odgovornošću za usluge, OIB 45870905088</izvorni_sadrzaj>
    <derivirana_varijabla naziv="DomainObject.Predmet.ProtustrankaNazivFormatedOIB_1">ZDRAVA KONKURENCIJA jednostavno društvo s ograničenom odgovornošću za usluge, OIB 45870905088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KONKURENCIJA jednostavno društvo s ograničenom odgovornošću za usluge zastupanog po punomoćniku Ivan Pentek</item>
    </izvorni_sadrzaj>
    <derivirana_varijabla naziv="DomainObject.Predmet.ProtuStrankaListFormated_1">
      <item>ZDRAVA KONKURENCIJA jednostavno društvo s ograničenom odgovornošću za usluge zastupanog po punomoćniku Ivan Pentek</item>
    </derivirana_varijabla>
  </DomainObject.Predmet.ProtuStrankaListFormated>
  <DomainObject.Predmet.ProtuStrankaListFormatedOIB>
    <izvorni_sadrzaj>
      <item>ZDRAVA KONKURENCIJA jednostavno društvo s ograničenom odgovornošću za usluge, OIB 45870905088 zastupanog po punomoćniku Ivan Pentek</item>
    </izvorni_sadrzaj>
    <derivirana_varijabla naziv="DomainObject.Predmet.ProtuStrankaListFormatedOIB_1">
      <item>ZDRAVA KONKURENCIJA jednostavno društvo s ograničenom odgovornošću za usluge, OIB 45870905088 zastupanog po punomoćniku Ivan Pentek</item>
    </derivirana_varijabla>
  </DomainObject.Predmet.ProtuStrankaListFormatedOIB>
  <DomainObject.Predmet.ProtuStrankaListFormatedWithAdress>
    <izvorni_sadrzaj>
      <item>ZDRAVA KONKURENCIJA jednostavno društvo s ograničenom odgovornošću za usluge, Trg kralja Tomislava 13, 10430 Samobor zastupanog po punomoćniku Ivan Pentek</item>
    </izvorni_sadrzaj>
    <derivirana_varijabla naziv="DomainObject.Predmet.ProtuStrankaListFormatedWithAdress_1">
      <item>ZDRAVA KONKURENCIJA jednostavno društvo s ograničenom odgovornošću za usluge, Trg kralja Tomislava 13, 10430 Samobor zastupanog po punomoćniku Ivan Pentek</item>
    </derivirana_varijabla>
  </DomainObject.Predmet.ProtuStrankaListFormatedWithAdress>
  <DomainObject.Predmet.ProtuStrankaListFormatedWithAdressOIB>
    <izvorni_sadrzaj>
      <item>ZDRAVA KONKURENCIJA jednostavno društvo s ograničenom odgovornošću za usluge, OIB 45870905088, Trg kralja Tomislava 13, 10430 Samobor zastupanog po punomoćniku Ivan Pentek</item>
    </izvorni_sadrzaj>
    <derivirana_varijabla naziv="DomainObject.Predmet.ProtuStrankaListFormatedWithAdressOIB_1">
      <item>ZDRAVA KONKURENCIJA jednostavno društvo s ograničenom odgovornošću za usluge, OIB 45870905088, Trg kralja Tomislava 13, 10430 Samobor zastupanog po punomoćniku Ivan Pentek</item>
    </derivirana_varijabla>
  </DomainObject.Predmet.ProtuStrankaListFormatedWithAdressOIB>
  <DomainObject.Predmet.ProtuStrankaListNazivFormated>
    <izvorni_sadrzaj>
      <item>ZDRAVA KONKURENCIJA jednostavno društvo s ograničenom odgovornošću za usluge</item>
    </izvorni_sadrzaj>
    <derivirana_varijabla naziv="DomainObject.Predmet.ProtuStrankaListNazivFormated_1">
      <item>ZDRAVA KONKURENCIJA jednostavno društvo s ograničenom odgovornošću za usluge</item>
    </derivirana_varijabla>
  </DomainObject.Predmet.ProtuStrankaListNazivFormated>
  <DomainObject.Predmet.ProtuStrankaListNazivFormatedOIB>
    <izvorni_sadrzaj>
      <item>ZDRAVA KONKURENCIJA jednostavno društvo s ograničenom odgovornošću za usluge, OIB 45870905088</item>
    </izvorni_sadrzaj>
    <derivirana_varijabla naziv="DomainObject.Predmet.ProtuStrankaListNazivFormatedOIB_1">
      <item>ZDRAVA KONKURENCIJA jednostavno društvo s ograničenom odgovornošću za usluge, OIB 45870905088</item>
    </derivirana_varijabla>
  </DomainObject.Predmet.ProtuStrankaListNazivFormatedOIB>
  <DomainObject.Predmet.OstaliListFormated>
    <izvorni_sadrzaj>
      <item>Ivan Pentek punomoćnik sudionika u postupku ZDRAVA KONKURENCIJA jednostavno društvo s ograničenom odgovornošću za usluge</item>
    </izvorni_sadrzaj>
    <derivirana_varijabla naziv="DomainObject.Predmet.OstaliListFormated_1">
      <item>Ivan Pentek punomoćnik sudionika u postupku ZDRAVA KONKURENCIJA jednostavno društvo s ograničenom odgovornošću za usluge</item>
    </derivirana_varijabla>
  </DomainObject.Predmet.OstaliListFormated>
  <DomainObject.Predmet.OstaliListFormatedOIB>
    <izvorni_sadrzaj>
      <item>Ivan Pentek, OIB 41291495863 punomoćnik sudionika u postupku ZDRAVA KONKURENCIJA jednostavno društvo s ograničenom odgovornošću za usluge</item>
    </izvorni_sadrzaj>
    <derivirana_varijabla naziv="DomainObject.Predmet.OstaliListFormatedOIB_1">
      <item>Ivan Pentek, OIB 41291495863 punomoćnik sudionika u postupku ZDRAVA KONKURENCIJA jednostavno društvo s ograničenom odgovornošću za usluge</item>
    </derivirana_varijabla>
  </DomainObject.Predmet.OstaliListFormatedOIB>
  <DomainObject.Predmet.OstaliListFormatedWithAdress>
    <izvorni_sadrzaj>
      <item>Ivan Pentek, Kozjak 45, 10431 Sveta Nedelja punomoćnik sudionika u postupku ZDRAVA KONKURENCIJA jednostavno društvo s ograničenom odgovornošću za usluge</item>
    </izvorni_sadrzaj>
    <derivirana_varijabla naziv="DomainObject.Predmet.OstaliListFormatedWithAdress_1">
      <item>Ivan Pentek, Kozjak 45, 10431 Sveta Nedelja punomoćnik sudionika u postupku ZDRAVA KONKURENCIJA jednostavno društvo s ograničenom odgovornošću za usluge</item>
    </derivirana_varijabla>
  </DomainObject.Predmet.OstaliListFormatedWithAdress>
  <DomainObject.Predmet.OstaliListFormatedWithAdressOIB>
    <izvorni_sadrzaj>
      <item>Ivan Pentek, OIB 41291495863, Kozjak 45, 10431 Sveta Nedelja punomoćnik sudionika u postupku ZDRAVA KONKURENCIJA jednostavno društvo s ograničenom odgovornošću za usluge</item>
    </izvorni_sadrzaj>
    <derivirana_varijabla naziv="DomainObject.Predmet.OstaliListFormatedWithAdressOIB_1">
      <item>Ivan Pentek, OIB 41291495863, Kozjak 45, 10431 Sveta Nedelja punomoćnik sudionika u postupku ZDRAVA KONKURENCIJA jednostavno društvo s ograničenom odgovornošću za usluge</item>
    </derivirana_varijabla>
  </DomainObject.Predmet.OstaliListFormatedWithAdressOIB>
  <DomainObject.Predmet.OstaliListNazivFormated>
    <izvorni_sadrzaj>
      <item>Ivan Pentek</item>
    </izvorni_sadrzaj>
    <derivirana_varijabla naziv="DomainObject.Predmet.OstaliListNazivFormated_1">
      <item>Ivan Pentek</item>
    </derivirana_varijabla>
  </DomainObject.Predmet.OstaliListNazivFormated>
  <DomainObject.Predmet.OstaliListNazivFormatedOIB>
    <izvorni_sadrzaj>
      <item>Ivan Pentek, OIB 41291495863</item>
    </izvorni_sadrzaj>
    <derivirana_varijabla naziv="DomainObject.Predmet.OstaliListNazivFormatedOIB_1">
      <item>Ivan Pentek, OIB 41291495863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St-268/2017-9</izvorni_sadrzaj>
    <derivirana_varijabla naziv="DomainObject.PoslovniBrojDokumenta_1">St-268/2017-9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KONKURENCIJA jednostavno društvo s ograničenom odgovornošću za usluge</izvorni_sadrzaj>
    <derivirana_varijabla naziv="DomainObject.Predmet.ProtustrankaIDrugi_1">ZDRAVA KONKURENCIJA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KONKURENCIJA jednostavno društvo s ograničenom odgovornošću za usluge, OIB 45870905088, Trg kralja Tomislava 13, 10430 Samobor</izvorni_sadrzaj>
    <derivirana_varijabla naziv="DomainObject.Predmet.ProtustrankaIDrugiAdressOIB_1">ZDRAVA KONKURENCIJA jednostavno društvo s ograničenom odgovornošću za usluge, OIB 45870905088,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KONKURENCIJA jednostavno društvo s ograničenom odgovornošću za usluge</item>
      <item>Ivan Pentek</item>
    </izvorni_sadrzaj>
    <derivirana_varijabla naziv="DomainObject.Predmet.SudioniciListNaziv_1">
      <item>FINA Regionalni centar Zagreb</item>
      <item>ZDRAVA KONKURENCIJA jednostavno društvo s ograničenom odgovornošću za usluge</item>
      <item>Ivan Pentek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izvorni_sadrzaj>
    <derivirana_varijabla naziv="DomainObject.Predmet.SudioniciListAdressOIB_1"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45870905088</item>
      <item>, OIB 41291495863</item>
    </izvorni_sadrzaj>
    <derivirana_varijabla naziv="DomainObject.Predmet.SudioniciListNazivOIB_1">
      <item>, OIB 85821130368</item>
      <item>, OIB 45870905088</item>
      <item>, OIB 41291495863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FFB88-986F-4B20-93E8-55BAC774D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712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2017-10-10T12:14:00Z</dcterms:created>
  <dc:creator>gboljkovac</dc:creator>
  <cp:lastModifiedBy>Marina Markić</cp:lastModifiedBy>
  <cp:lastPrinted>2017-10-10T12:16:00Z</cp:lastPrinted>
  <dcterms:modified xmlns:xsi="http://www.w3.org/2001/XMLSchema-instance" xsi:type="dcterms:W3CDTF">2017-10-10T12:17:00Z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