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19f8" w14:paraId="ec419f8" w:rsidRDefault="009153D3" w:rsidP="009153D3" w:rsidR="009153D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3D3" w:rsidP="009153D3" w:rsidR="009153D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153D3" w:rsidP="009153D3" w:rsidR="009153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153D3" w:rsidP="009153D3" w:rsidR="009153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153D3" w:rsidP="009153D3" w:rsidR="009153D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153D3" w:rsidP="009153D3" w:rsidR="009153D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153D3" w:rsidP="009153D3" w:rsidR="009153D3" w:rsidRPr="005D578C">
      <w:pPr>
        <w:jc w:val="center"/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153D3" w:rsidP="009153D3" w:rsidR="009153D3" w:rsidRPr="005D578C">
      <w:pPr>
        <w:rPr>
          <w:rFonts w:cs="Times New Roman" w:eastAsia="Times New Roman"/>
          <w:szCs w:val="24"/>
        </w:rPr>
      </w:pPr>
    </w:p>
    <w:p w:rsidRDefault="009153D3" w:rsidP="009153D3" w:rsidR="009153D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BITT d. o. o. Umag, 43. Istarske Divizije 8, OIB </w:t>
      </w:r>
      <w:r w:rsidRPr="009153D3">
        <w:rPr>
          <w:rFonts w:cs="Times New Roman" w:eastAsia="Times New Roman"/>
        </w:rPr>
        <w:t>63026001278</w:t>
      </w:r>
      <w:r>
        <w:rPr>
          <w:rFonts w:cs="Times New Roman" w:eastAsia="Times New Roman"/>
        </w:rPr>
        <w:t xml:space="preserve">, MBS </w:t>
      </w:r>
      <w:r w:rsidRPr="009153D3">
        <w:rPr>
          <w:rFonts w:cs="Times New Roman" w:eastAsia="Times New Roman"/>
        </w:rPr>
        <w:t>040115004</w:t>
      </w:r>
      <w:r>
        <w:rPr>
          <w:rFonts w:cs="Times New Roman" w:eastAsia="Times New Roman"/>
          <w:szCs w:val="24"/>
        </w:rPr>
        <w:t>, 31. kolovoza 2017.</w:t>
      </w:r>
    </w:p>
    <w:p w:rsidRDefault="009153D3" w:rsidP="009153D3" w:rsidR="009153D3" w:rsidRPr="005D578C">
      <w:pPr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153D3" w:rsidP="009153D3" w:rsidR="009153D3" w:rsidRPr="005D578C">
      <w:pPr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BITT d. o. o. Umag, 43. Istarske Divizije 8, OIB </w:t>
      </w:r>
      <w:r w:rsidRPr="009153D3">
        <w:rPr>
          <w:rFonts w:cs="Times New Roman" w:eastAsia="Times New Roman"/>
        </w:rPr>
        <w:t>63026001278</w:t>
      </w:r>
      <w:r>
        <w:rPr>
          <w:rFonts w:cs="Times New Roman" w:eastAsia="Times New Roman"/>
        </w:rPr>
        <w:t xml:space="preserve">, MBS </w:t>
      </w:r>
      <w:r w:rsidRPr="009153D3">
        <w:rPr>
          <w:rFonts w:cs="Times New Roman" w:eastAsia="Times New Roman"/>
        </w:rPr>
        <w:t>040115004</w:t>
      </w:r>
      <w:r>
        <w:rPr>
          <w:rFonts w:cs="Times New Roman" w:eastAsia="Times New Roman"/>
          <w:szCs w:val="24"/>
        </w:rPr>
        <w:t>.</w:t>
      </w:r>
    </w:p>
    <w:p w:rsidRDefault="009153D3" w:rsidP="009153D3" w:rsidR="009153D3" w:rsidRPr="005D578C">
      <w:pPr>
        <w:rPr>
          <w:rFonts w:cs="Times New Roman" w:eastAsia="Times New Roman"/>
          <w:szCs w:val="24"/>
        </w:rPr>
      </w:pPr>
    </w:p>
    <w:p w:rsidRDefault="009153D3" w:rsidP="009153D3" w:rsidR="009153D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9153D3" w:rsidP="009153D3" w:rsidR="009153D3">
      <w:pPr>
        <w:ind w:firstLine="708"/>
        <w:rPr>
          <w:rFonts w:cs="Times New Roman" w:eastAsia="Times New Roman"/>
          <w:szCs w:val="20"/>
        </w:rPr>
      </w:pPr>
    </w:p>
    <w:p w:rsidRDefault="009153D3" w:rsidP="009153D3" w:rsidR="009153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BITT d. o. o. Umag, 43. Istarske Divizije 8, OIB </w:t>
      </w:r>
      <w:r w:rsidRPr="009153D3">
        <w:rPr>
          <w:rFonts w:cs="Times New Roman" w:eastAsia="Times New Roman"/>
        </w:rPr>
        <w:t>63026001278</w:t>
      </w:r>
      <w:r>
        <w:rPr>
          <w:rFonts w:cs="Times New Roman" w:eastAsia="Times New Roman"/>
        </w:rPr>
        <w:t xml:space="preserve">, MBS </w:t>
      </w:r>
      <w:r w:rsidRPr="009153D3">
        <w:rPr>
          <w:rFonts w:cs="Times New Roman" w:eastAsia="Times New Roman"/>
        </w:rPr>
        <w:t>040115004</w:t>
      </w:r>
      <w:r>
        <w:rPr>
          <w:rFonts w:cs="Times New Roman" w:eastAsia="Times New Roman"/>
          <w:szCs w:val="24"/>
        </w:rPr>
        <w:t>.</w:t>
      </w:r>
    </w:p>
    <w:p w:rsidRDefault="009153D3" w:rsidP="009153D3" w:rsidR="009153D3">
      <w:pPr>
        <w:ind w:firstLine="709"/>
        <w:rPr>
          <w:rFonts w:cs="Times New Roman" w:eastAsia="Times New Roman"/>
          <w:szCs w:val="24"/>
        </w:rPr>
      </w:pPr>
    </w:p>
    <w:p w:rsidRDefault="009153D3" w:rsidP="009153D3" w:rsidR="009153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BITT d. o. o. Umag, 43. Istarske Divizije 8, OIB </w:t>
      </w:r>
      <w:r w:rsidRPr="009153D3">
        <w:rPr>
          <w:rFonts w:cs="Times New Roman" w:eastAsia="Times New Roman"/>
        </w:rPr>
        <w:t>63026001278</w:t>
      </w:r>
      <w:r>
        <w:rPr>
          <w:rFonts w:cs="Times New Roman" w:eastAsia="Times New Roman"/>
        </w:rPr>
        <w:t xml:space="preserve">, MBS </w:t>
      </w:r>
      <w:r w:rsidRPr="009153D3">
        <w:rPr>
          <w:rFonts w:cs="Times New Roman" w:eastAsia="Times New Roman"/>
        </w:rPr>
        <w:t>040115004</w:t>
      </w:r>
      <w:r>
        <w:rPr>
          <w:rFonts w:cs="Times New Roman" w:eastAsia="Times New Roman"/>
          <w:szCs w:val="24"/>
        </w:rPr>
        <w:t>.</w:t>
      </w:r>
    </w:p>
    <w:p w:rsidRDefault="009153D3" w:rsidP="009153D3" w:rsidR="009153D3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153D3" w:rsidP="009153D3" w:rsidR="009153D3" w:rsidRPr="005D578C">
      <w:pPr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153D3" w:rsidP="009153D3" w:rsidR="009153D3">
      <w:pPr>
        <w:ind w:firstLine="708"/>
        <w:rPr>
          <w:rFonts w:cs="Times New Roman" w:eastAsia="Times New Roman"/>
          <w:szCs w:val="24"/>
        </w:rPr>
      </w:pPr>
    </w:p>
    <w:p w:rsidRDefault="009153D3" w:rsidP="009153D3" w:rsidR="009153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BITT d. o. o. Umag</w:t>
      </w:r>
      <w:r>
        <w:rPr>
          <w:rFonts w:cs="Times New Roman" w:eastAsia="Times New Roman"/>
          <w:szCs w:val="24"/>
        </w:rPr>
        <w:t>.</w:t>
      </w:r>
    </w:p>
    <w:p w:rsidRDefault="009153D3" w:rsidP="009153D3" w:rsidR="009153D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28. lipnja 2017. imao neizvršene osnove za plaćanje u neprekinutom razdoblju od 120 dana u ukupnom iznosu 82.581,82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St-385/2017-3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153D3" w:rsidP="009153D3" w:rsidR="009153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153D3" w:rsidP="009153D3" w:rsidR="009153D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153D3" w:rsidP="009153D3" w:rsidR="009153D3" w:rsidRPr="005D578C">
      <w:pPr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153D3" w:rsidP="009153D3" w:rsidR="009153D3">
      <w:pPr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153D3" w:rsidP="009153D3" w:rsidR="009153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1E1655">
        <w:rPr>
          <w:rFonts w:cs="Times New Roman" w:eastAsia="Times New Roman"/>
          <w:szCs w:val="24"/>
        </w:rPr>
        <w:t>, v. r.</w:t>
      </w:r>
    </w:p>
    <w:p w:rsidRDefault="009153D3" w:rsidP="009153D3" w:rsidR="009153D3">
      <w:pPr>
        <w:jc w:val="left"/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jc w:val="left"/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153D3" w:rsidP="009153D3" w:rsidR="009153D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153D3" w:rsidP="009153D3" w:rsidR="009153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153D3" w:rsidP="009153D3" w:rsidR="009153D3">
      <w:pPr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rPr>
          <w:rFonts w:cs="Times New Roman" w:eastAsia="Times New Roman"/>
          <w:szCs w:val="24"/>
        </w:rPr>
      </w:pPr>
    </w:p>
    <w:p w:rsidRDefault="009153D3" w:rsidP="009153D3" w:rsidR="009153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153D3" w:rsidP="009153D3" w:rsidR="009153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153D3" w:rsidP="009153D3" w:rsidR="009153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BITT d. o. o. Umag, 43. Istarske Divizije 8,</w:t>
      </w:r>
    </w:p>
    <w:p w:rsidRDefault="009153D3" w:rsidP="009153D3" w:rsidR="009153D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153D3" w:rsidP="009153D3" w:rsidR="009153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153D3" w:rsidP="009153D3" w:rsidR="009153D3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Dubravka Stašić, Rijeka, Vatroslava Lisinskog 2,</w:t>
      </w:r>
    </w:p>
    <w:p w:rsidRDefault="009153D3" w:rsidP="009153D3" w:rsidR="009153D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153D3" w:rsidP="009153D3" w:rsidR="009153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153D3" w:rsidP="009153D3" w:rsidR="009153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153D3" w:rsidP="009153D3" w:rsidR="009153D3"/>
    <w:p w:rsidRDefault="009153D3" w:rsidP="009153D3" w:rsidR="009153D3"/>
    <w:sectPr w:rsidSect="00A92A1F" w:rsidR="009153D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3D3" w:rsidP="009153D3" w:rsidR="009153D3">
      <w:r>
        <w:separator/>
      </w:r>
    </w:p>
  </w:endnote>
  <w:endnote w:id="0" w:type="continuationSeparator">
    <w:p w:rsidRDefault="009153D3" w:rsidP="009153D3" w:rsidR="00915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3D3" w:rsidP="009153D3" w:rsidR="009153D3">
      <w:r>
        <w:separator/>
      </w:r>
    </w:p>
  </w:footnote>
  <w:footnote w:id="0" w:type="continuationSeparator">
    <w:p w:rsidRDefault="009153D3" w:rsidP="009153D3" w:rsidR="009153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3D3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165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St-385/2017-4</w:t>
    </w:r>
  </w:p>
  <w:p w:rsidRDefault="001E1655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3D3" w:rsidP="00A92A1F" w:rsidR="00A92A1F" w:rsidRPr="00970AE0">
    <w:pPr>
      <w:pStyle w:val="Zaglavlje"/>
      <w:jc w:val="right"/>
    </w:pPr>
    <w:r>
      <w:rPr>
        <w:szCs w:val="24"/>
      </w:rPr>
      <w:t>3 St-385/2017-4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753"/>
    <w:rsid w:val="001E1655"/>
    <w:rsid w:val="0045185C"/>
    <w:rsid w:val="00505753"/>
    <w:rsid w:val="006F0016"/>
    <w:rsid w:val="0091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3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3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153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3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3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53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53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65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165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165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165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3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153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153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153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3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53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53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65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165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165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165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BITT d.o.o. UMAG</izvorni_sadrzaj>
    <derivirana_varijabla naziv="DomainObject.Predmet.ProtustrankaFormated_1">  BITT d.o.o. UMAG</derivirana_varijabla>
  </DomainObject.Predmet.ProtustrankaFormated>
  <DomainObject.Predmet.ProtustrankaFormatedOIB>
    <izvorni_sadrzaj>  BITT d.o.o. UMAG, OIB 63026001278</izvorni_sadrzaj>
    <derivirana_varijabla naziv="DomainObject.Predmet.ProtustrankaFormatedOIB_1">  BITT d.o.o. UMAG, OIB 63026001278</derivirana_varijabla>
  </DomainObject.Predmet.ProtustrankaFormatedOIB>
  <DomainObject.Predmet.ProtustrankaFormatedWithAdress>
    <izvorni_sadrzaj> BITT d.o.o. UMAG, 43. Istarske Divizije 8, 52470 Umag</izvorni_sadrzaj>
    <derivirana_varijabla naziv="DomainObject.Predmet.ProtustrankaFormatedWithAdress_1"> BITT d.o.o. UMAG, 43. Istarske Divizije 8, 52470 Umag</derivirana_varijabla>
  </DomainObject.Predmet.ProtustrankaFormatedWithAdress>
  <DomainObject.Predmet.ProtustrankaFormatedWithAdressOIB>
    <izvorni_sadrzaj> BITT d.o.o. UMAG, OIB 63026001278, 43. Istarske Divizije 8, 52470 Umag</izvorni_sadrzaj>
    <derivirana_varijabla naziv="DomainObject.Predmet.ProtustrankaFormatedWithAdressOIB_1"> BITT d.o.o. UMAG, OIB 63026001278, 43. Istarske Divizije 8, 52470 Umag</derivirana_varijabla>
  </DomainObject.Predmet.ProtustrankaFormatedWithAdressOIB>
  <DomainObject.Predmet.ProtustrankaWithAdress>
    <izvorni_sadrzaj>BITT d.o.o. UMAG 43. Istarske Divizije 8, 52470 Umag</izvorni_sadrzaj>
    <derivirana_varijabla naziv="DomainObject.Predmet.ProtustrankaWithAdress_1">BITT d.o.o. UMAG 43. Istarske Divizije 8, 52470 Umag</derivirana_varijabla>
  </DomainObject.Predmet.ProtustrankaWithAdress>
  <DomainObject.Predmet.ProtustrankaWithAdressOIB>
    <izvorni_sadrzaj>BITT d.o.o. UMAG, OIB 63026001278, 43. Istarske Divizije 8, 52470 Umag</izvorni_sadrzaj>
    <derivirana_varijabla naziv="DomainObject.Predmet.ProtustrankaWithAdressOIB_1">BITT d.o.o. UMAG, OIB 63026001278, 43. Istarske Divizije 8, 52470 Umag</derivirana_varijabla>
  </DomainObject.Predmet.ProtustrankaWithAdressOIB>
  <DomainObject.Predmet.ProtustrankaNazivFormated>
    <izvorni_sadrzaj>BITT d.o.o. UMAG</izvorni_sadrzaj>
    <derivirana_varijabla naziv="DomainObject.Predmet.ProtustrankaNazivFormated_1">BITT d.o.o. UMAG</derivirana_varijabla>
  </DomainObject.Predmet.ProtustrankaNazivFormated>
  <DomainObject.Predmet.ProtustrankaNazivFormatedOIB>
    <izvorni_sadrzaj>BITT d.o.o. UMAG, OIB 63026001278</izvorni_sadrzaj>
    <derivirana_varijabla naziv="DomainObject.Predmet.ProtustrankaNazivFormatedOIB_1">BITT d.o.o. UMAG, OIB 63026001278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82581.82</izvorni_sadrzaj>
    <derivirana_varijabla naziv="DomainObject.Predmet.TrenutnaVrijednost_1">82581.82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BITT d.o.o. UMAG</item>
    </izvorni_sadrzaj>
    <derivirana_varijabla naziv="DomainObject.Predmet.ProtuStrankaListFormated_1">
      <item>BITT d.o.o. UMAG</item>
    </derivirana_varijabla>
  </DomainObject.Predmet.ProtuStrankaListFormated>
  <DomainObject.Predmet.ProtuStrankaListFormatedOIB>
    <izvorni_sadrzaj>
      <item>BITT d.o.o. UMAG, OIB 63026001278</item>
    </izvorni_sadrzaj>
    <derivirana_varijabla naziv="DomainObject.Predmet.ProtuStrankaListFormatedOIB_1">
      <item>BITT d.o.o. UMAG, OIB 63026001278</item>
    </derivirana_varijabla>
  </DomainObject.Predmet.ProtuStrankaListFormatedOIB>
  <DomainObject.Predmet.ProtuStrankaListFormatedWithAdress>
    <izvorni_sadrzaj>
      <item>BITT d.o.o. UMAG, 43. Istarske Divizije 8, 52470 Umag</item>
    </izvorni_sadrzaj>
    <derivirana_varijabla naziv="DomainObject.Predmet.ProtuStrankaListFormatedWithAdress_1">
      <item>BITT d.o.o. UMAG, 43. Istarske Divizije 8, 52470 Umag</item>
    </derivirana_varijabla>
  </DomainObject.Predmet.ProtuStrankaListFormatedWithAdress>
  <DomainObject.Predmet.ProtuStrankaListFormatedWithAdressOIB>
    <izvorni_sadrzaj>
      <item>BITT d.o.o. UMAG, OIB 63026001278, 43. Istarske Divizije 8, 52470 Umag</item>
    </izvorni_sadrzaj>
    <derivirana_varijabla naziv="DomainObject.Predmet.ProtuStrankaListFormatedWithAdressOIB_1">
      <item>BITT d.o.o. UMAG, OIB 63026001278, 43. Istarske Divizije 8, 52470 Umag</item>
    </derivirana_varijabla>
  </DomainObject.Predmet.ProtuStrankaListFormatedWithAdressOIB>
  <DomainObject.Predmet.ProtuStrankaListNazivFormated>
    <izvorni_sadrzaj>
      <item>BITT d.o.o. UMAG</item>
    </izvorni_sadrzaj>
    <derivirana_varijabla naziv="DomainObject.Predmet.ProtuStrankaListNazivFormated_1">
      <item>BITT d.o.o. UMAG</item>
    </derivirana_varijabla>
  </DomainObject.Predmet.ProtuStrankaListNazivFormated>
  <DomainObject.Predmet.ProtuStrankaListNazivFormatedOIB>
    <izvorni_sadrzaj>
      <item>BITT d.o.o. UMAG, OIB 63026001278</item>
    </izvorni_sadrzaj>
    <derivirana_varijabla naziv="DomainObject.Predmet.ProtuStrankaListNazivFormatedOIB_1">
      <item>BITT d.o.o. UMAG, OIB 63026001278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BITT d.o.o. UMAG</izvorni_sadrzaj>
    <derivirana_varijabla naziv="DomainObject.Predmet.ProtustrankaIDrugi_1">BITT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BITT d.o.o. UMAG, OIB 63026001278, 43. Istarske Divizije 8, 52470 Umag</izvorni_sadrzaj>
    <derivirana_varijabla naziv="DomainObject.Predmet.ProtustrankaIDrugiAdressOIB_1">BITT d.o.o. UMAG, OIB 63026001278, 43. Istarske Divizije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BITT d.o.o. UMAG</item>
    </izvorni_sadrzaj>
    <derivirana_varijabla naziv="DomainObject.Predmet.SudioniciListNaziv_1">
      <item>FINANCIJSKA AGENCIJA, RC RIJEKA, PODRUŽNICA PULA, PULA</item>
      <item>BITT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BITT d.o.o. UMAG, OIB 63026001278, 43. Istarske Divizije 8,52470 Umag</item>
    </izvorni_sadrzaj>
    <derivirana_varijabla naziv="DomainObject.Predmet.SudioniciListAdressOIB_1">
      <item>FINANCIJSKA AGENCIJA, RC RIJEKA, PODRUŽNICA PULA, PULA, OIB 85821130368, Giardini 5,52100 Pula</item>
      <item>BITT d.o.o. UMAG, OIB 63026001278, 43. Istarske Divizije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63026001278</item>
    </izvorni_sadrzaj>
    <derivirana_varijabla naziv="DomainObject.Predmet.SudioniciListNazivOIB_1">
      <item>, OIB 85821130368</item>
      <item>, OIB 63026001278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3634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2017-08-31T06:16:00Z</dcterms:created>
  <dc:creator>Morena Brajuha</dc:creator>
  <cp:lastModifiedBy>Sanja Prodan</cp:lastModifiedBy>
  <cp:lastPrinted>2017-08-31T11:10:00Z</cp:lastPrinted>
  <dcterms:modified xmlns:xsi="http://www.w3.org/2001/XMLSchema-instance" xsi:type="dcterms:W3CDTF">2017-08-31T11:10:00Z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