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b49d" w14:paraId="f7db49d" w:rsidRDefault="00D617CC" w:rsidP="00D617CC" w:rsidR="00D617CC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3. St-141/2017-8</w:t>
      </w:r>
    </w:p>
    <w:p w:rsidRDefault="00D617CC" w:rsidP="00D617CC" w:rsidR="00D617CC" w:rsidRPr="008C3132">
      <w:pPr>
        <w:jc w:val="center"/>
      </w:pPr>
    </w:p>
    <w:p w:rsidRDefault="00D617CC" w:rsidP="00D617CC" w:rsidR="00D617CC">
      <w:pPr>
        <w:ind w:firstLine="708"/>
      </w:pPr>
    </w:p>
    <w:p w:rsidRDefault="00D617CC" w:rsidP="00D617CC" w:rsidR="00D617CC" w:rsidRPr="008C3132">
      <w:pPr>
        <w:ind w:firstLine="708"/>
      </w:pPr>
      <w:r w:rsidRPr="008C3132">
        <w:t>REPUBLIKA HRVATSKA</w:t>
      </w:r>
    </w:p>
    <w:p w:rsidRDefault="00D617CC" w:rsidP="00D617CC" w:rsidR="00D617CC">
      <w:pPr>
        <w:ind w:firstLine="708"/>
      </w:pPr>
      <w:r w:rsidRPr="008C3132">
        <w:t>TRGOVAČKI SUD U ZADRU</w:t>
      </w:r>
    </w:p>
    <w:p w:rsidRDefault="00D617CC" w:rsidP="00D617CC" w:rsidR="00D617CC">
      <w:pPr>
        <w:ind w:firstLine="708"/>
      </w:pPr>
      <w:r>
        <w:t>Zadar, Dr. Franje Tuđmana 35</w:t>
      </w:r>
    </w:p>
    <w:p w:rsidRDefault="00D617CC" w:rsidP="00D617CC" w:rsidR="00D617CC"/>
    <w:p w:rsidRDefault="00D617CC" w:rsidP="00D617CC" w:rsidR="00D617CC"/>
    <w:p w:rsidRDefault="00D617CC" w:rsidP="00D617CC" w:rsidR="00D617CC" w:rsidRPr="008C3132">
      <w:pPr>
        <w:jc w:val="center"/>
      </w:pPr>
      <w:r>
        <w:t xml:space="preserve">U  I M E  R E P U B L I K E  H R V A T S K E </w:t>
      </w:r>
    </w:p>
    <w:p w:rsidRDefault="00D617CC" w:rsidP="00D617CC" w:rsidR="00D617CC" w:rsidRPr="008C3132">
      <w:pPr>
        <w:jc w:val="both"/>
      </w:pPr>
    </w:p>
    <w:p w:rsidRDefault="00D617CC" w:rsidP="00D617CC" w:rsidR="00D617C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D617CC" w:rsidP="00D617CC" w:rsidR="00D617CC" w:rsidRPr="008C3132"/>
    <w:p w:rsidRDefault="00D617CC" w:rsidP="00D617CC" w:rsidR="00D617CC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odlučujući o prijedloga dužnika NCP-NAUTIČKI CENTAR PRGIN-GRUPA društvo s ograničenom odgovornošću za upravljanje sa sjedištem u Šibeniku, Obala Jerka Šižgorića 1, OIB: 27581651826, zastupanog po direktoru Goranu Prginu iz Šibenika, Obala palih boraca 114 od 31. ožujka 2017. za otvaranje predstečajnog postupka, 14. travnja 2017. </w:t>
      </w:r>
    </w:p>
    <w:p w:rsidRDefault="00D617CC" w:rsidP="00D617CC" w:rsidR="00D617CC">
      <w:pPr>
        <w:ind w:firstLine="705"/>
        <w:jc w:val="both"/>
      </w:pPr>
    </w:p>
    <w:p w:rsidRDefault="00D617CC" w:rsidP="00D617CC" w:rsidR="00D617CC">
      <w:pPr>
        <w:jc w:val="center"/>
      </w:pPr>
      <w:r w:rsidRPr="008C3132">
        <w:t>r i j e š i o  j e</w:t>
      </w:r>
    </w:p>
    <w:p w:rsidRDefault="00D617CC" w:rsidP="00D617CC" w:rsidR="00D617CC">
      <w:pPr>
        <w:jc w:val="both"/>
      </w:pPr>
    </w:p>
    <w:p w:rsidRDefault="00D617CC" w:rsidP="00D617CC" w:rsidR="00D617CC">
      <w:pPr>
        <w:ind w:firstLine="708"/>
        <w:jc w:val="both"/>
      </w:pPr>
      <w:r>
        <w:t xml:space="preserve">Odbacuje se prijedlog dužnika od 31. ožujka 2017. za otvaranje predstečajnoga postupka. </w:t>
      </w:r>
    </w:p>
    <w:p w:rsidRDefault="00D617CC" w:rsidP="00D617CC" w:rsidR="00D617CC" w:rsidRPr="00A93E68">
      <w:pPr>
        <w:ind w:firstLine="708"/>
        <w:jc w:val="both"/>
      </w:pPr>
      <w:r>
        <w:t xml:space="preserve"> </w:t>
      </w:r>
    </w:p>
    <w:p w:rsidRDefault="00D617CC" w:rsidP="00D617CC" w:rsidR="00D617CC" w:rsidRPr="00A93E68">
      <w:pPr>
        <w:jc w:val="center"/>
      </w:pPr>
      <w:r w:rsidRPr="00A93E68">
        <w:t>Obrazloženje</w:t>
      </w:r>
    </w:p>
    <w:p w:rsidRDefault="00D617CC" w:rsidP="00D617CC" w:rsidR="00D617CC">
      <w:pPr>
        <w:jc w:val="both"/>
      </w:pPr>
    </w:p>
    <w:p w:rsidRDefault="00D617CC" w:rsidP="00D617CC" w:rsidR="00D617CC">
      <w:pPr>
        <w:ind w:firstLine="708"/>
        <w:jc w:val="both"/>
      </w:pPr>
      <w:r>
        <w:t>Uvodno označeni dužnik je 31. ožujka 2017. podnio Stalnoj službi ovog suda u Šibeniku prijedlog za otvaranje predstečajnoga postupka na propisanom obrascu u kojem u bitnom navodi da u Očevidniku redoslijeda osnova za plaćanje kojeg vodi Financijska agencija ima više evidentiranih neizvršenih osnova za plaćanje koje je trebalo, na temelju valjanih osnova za plaćanje, bez daljnjeg pristanka istog naplatiti s bilo kojeg od njegovih računa, a zbog čega da postoji predstečajni razlog prijeteće nesposobnosti dužnika za plaćanje.</w:t>
      </w:r>
    </w:p>
    <w:p w:rsidRDefault="00D617CC" w:rsidP="008E2CF6" w:rsidR="008E2CF6">
      <w:pPr>
        <w:ind w:firstLine="708"/>
        <w:jc w:val="both"/>
      </w:pPr>
      <w:r>
        <w:t xml:space="preserve">Postupajući prema odredbi čl. 17. st. 1. </w:t>
      </w:r>
      <w:r w:rsidR="00B10F49">
        <w:t xml:space="preserve">toč. 1. do 12. </w:t>
      </w:r>
      <w:r>
        <w:t>Stečajnog zakona (Narodne novine broj 71/15, dalje u tekstu: SZ) dužnik je uz prijedlog za otvaranje predstečajnoga postupka dostavio ovom sudu popis imovine i obveza u te sve isprave iz čl. 26. S</w:t>
      </w:r>
      <w:r w:rsidR="00B10F49">
        <w:t>Z-a</w:t>
      </w:r>
      <w:r w:rsidR="008E2CF6">
        <w:t xml:space="preserve"> stečajnog zakona. </w:t>
      </w:r>
    </w:p>
    <w:p w:rsidRDefault="007827FA" w:rsidP="008E2CF6" w:rsidR="00B10F49">
      <w:pPr>
        <w:ind w:firstLine="708"/>
        <w:jc w:val="both"/>
      </w:pPr>
      <w:r>
        <w:t>Prijedlog predlagatelja je nepotpun</w:t>
      </w:r>
      <w:r w:rsidR="008E2CF6">
        <w:t xml:space="preserve"> u smislu odredbe čl. 17. st. 1. toč. 12. u svezi s čl. 16. st. 5. SZ-a</w:t>
      </w:r>
      <w:r w:rsidR="00B10F49">
        <w:t xml:space="preserve">. </w:t>
      </w:r>
    </w:p>
    <w:p w:rsidRDefault="008E2CF6" w:rsidP="00D617CC" w:rsidR="008E2CF6">
      <w:pPr>
        <w:ind w:firstLine="708"/>
        <w:jc w:val="both"/>
      </w:pPr>
      <w:r>
        <w:t xml:space="preserve">Tako je odredbom </w:t>
      </w:r>
      <w:r w:rsidR="00D617CC">
        <w:t>čl. 17. st</w:t>
      </w:r>
      <w:r>
        <w:t xml:space="preserve">. 1. toč. 12. SZ-a propisano </w:t>
      </w:r>
      <w:r w:rsidR="00D617CC">
        <w:t xml:space="preserve">da se popis imovine i obveza dužnika sastoji između ostalog i od naznake postupaka pred sudovima ili javnopravnim tijelima u kojima je dužnik stranka i visinu ili opis tražbine koja je predmet postupka. </w:t>
      </w:r>
    </w:p>
    <w:p w:rsidRDefault="00D617CC" w:rsidP="00D617CC" w:rsidR="00D617CC">
      <w:pPr>
        <w:ind w:firstLine="708"/>
        <w:jc w:val="both"/>
      </w:pPr>
      <w:r>
        <w:t>Nadalje, odredbom čl. 32. st. 1. toč. 4. SZ-a propisano je da će sud odbaciti prijedlog za otvaranje predstečajnoga postupka ako se pred sudom ili javnopravnim tijelom vodi postupak u kojem je dužnik stranka, a koji postupak dužnik nije naveo u popisu imovine i obveza dužnika iako je znao ili morao znati za njegovo postojanje.</w:t>
      </w:r>
    </w:p>
    <w:p w:rsidRDefault="008E2CF6" w:rsidP="008E2CF6" w:rsidR="008E2CF6">
      <w:pPr>
        <w:ind w:firstLine="708"/>
        <w:jc w:val="both"/>
      </w:pPr>
      <w:r>
        <w:t>Iz prijedlogu priležećeg popisa imovine i obveza</w:t>
      </w:r>
      <w:r w:rsidR="007827FA">
        <w:t>-</w:t>
      </w:r>
      <w:r>
        <w:t xml:space="preserve">pregleda sudskih sporova od 30. ožujka 2017. (list spisa 23) proizlazi da je dužnik u istom naznačio sudske postupke u tijeku u kojima je </w:t>
      </w:r>
      <w:r w:rsidR="00C47425">
        <w:t xml:space="preserve">stranka </w:t>
      </w:r>
      <w:r>
        <w:t>a koji se vode kod;</w:t>
      </w:r>
      <w:r w:rsidR="00C47425">
        <w:t xml:space="preserve"> Općinskog suda u S</w:t>
      </w:r>
      <w:r>
        <w:t xml:space="preserve">inju pod posl. br. Ovr-3227/15, </w:t>
      </w:r>
      <w:r w:rsidR="00C47425">
        <w:t>Stalne službe ovog suda u Š</w:t>
      </w:r>
      <w:r>
        <w:t>ibeniku pod posl. br. P-167/2015 i Općinskog suda u Rijeci, Stalne službe u Krk</w:t>
      </w:r>
      <w:r w:rsidR="00C47425">
        <w:t xml:space="preserve">u pod posl. br. Povrv-1397/2015, te onaj koji je pravomoćno okončan kod Stalne službe ovog suda u Šibeniku pod posl. br. Povrv-468/13. </w:t>
      </w:r>
      <w:r>
        <w:t xml:space="preserve"> </w:t>
      </w:r>
    </w:p>
    <w:p w:rsidRDefault="008E2CF6" w:rsidP="008E2CF6" w:rsidR="008E2CF6">
      <w:pPr>
        <w:ind w:firstLine="708"/>
        <w:jc w:val="both"/>
      </w:pPr>
    </w:p>
    <w:p w:rsidRDefault="00D617CC" w:rsidP="005F0A6A" w:rsidR="007827FA">
      <w:pPr>
        <w:ind w:firstLine="708"/>
        <w:jc w:val="both"/>
      </w:pPr>
      <w:r>
        <w:t xml:space="preserve">Međutim, postupajući u skladu s načelom oficioznosti predstečajnoga postupka iz čl. 11. st. 3. SZ-a, ovaj sud je po službenoj dužnosti pribavio podatke iz </w:t>
      </w:r>
      <w:r w:rsidR="00C47425">
        <w:t xml:space="preserve">aplikacije </w:t>
      </w:r>
      <w:r>
        <w:t>eSpis-a tj. jedinstvenog informacijskog sustava za upravljanje i rad na sudskim predmetima te utvrdio da</w:t>
      </w:r>
      <w:r w:rsidR="00C47425">
        <w:t xml:space="preserve"> se kod Trgovačkog suda u Splitu </w:t>
      </w:r>
      <w:r w:rsidR="007827FA">
        <w:t xml:space="preserve"> još uvijek </w:t>
      </w:r>
      <w:r w:rsidR="00C47425">
        <w:t xml:space="preserve">vode dva parnična postupka u kojima je dužnik stranka i to postupak posl. br. P-746/2016 u pravnoj stvari tužitelja Slobodna Dalmacija d.d., protiv </w:t>
      </w:r>
      <w:r w:rsidR="007827FA">
        <w:t xml:space="preserve">dužnika </w:t>
      </w:r>
      <w:r w:rsidR="00C47425">
        <w:t xml:space="preserve">kao tuženika, radi isplate te postupak posl. br. Povrv-599/2016 u pravnoj stvari dužnika kao tužitelja protiv Pekare Krka d.o.o., Split  kao tuženika, radi isplate. </w:t>
      </w:r>
    </w:p>
    <w:p w:rsidRDefault="004B3DB6" w:rsidP="005F0A6A" w:rsidR="00D617CC">
      <w:pPr>
        <w:ind w:firstLine="708"/>
        <w:jc w:val="both"/>
      </w:pPr>
      <w:r>
        <w:t>Kako</w:t>
      </w:r>
      <w:r w:rsidR="00C47425">
        <w:t xml:space="preserve"> je sam dužnik u svojstvu tužitelja radnjom podnošenja tužbe inicirao navedeni parnični postupak pred Trgovačkim sudom u Sp</w:t>
      </w:r>
      <w:r w:rsidR="005F0A6A">
        <w:t>l</w:t>
      </w:r>
      <w:r w:rsidR="00C47425">
        <w:t xml:space="preserve">itu pod poslovnim pod posl. br. </w:t>
      </w:r>
      <w:r w:rsidR="005F0A6A">
        <w:t xml:space="preserve">Povrv-599/2016 u kojem je uredno zaprimio poziv za ročište zakazano za dan 15. svibnja 2017. te da je u parničnom postupku pred istim sudom koji je u tijeku pod posl. br. P-746/2016 uredno zaprimo rješenje Općinskog suda u Splitu kojim se oglasio stvarno i mjesno </w:t>
      </w:r>
      <w:r w:rsidR="007827FA">
        <w:t>nenadležnim</w:t>
      </w:r>
      <w:r w:rsidR="005F0A6A">
        <w:t xml:space="preserve"> za postupanje</w:t>
      </w:r>
      <w:r w:rsidR="007827FA">
        <w:t xml:space="preserve"> u istom</w:t>
      </w:r>
      <w:r w:rsidR="005F0A6A">
        <w:t xml:space="preserve">, </w:t>
      </w:r>
      <w:r w:rsidR="00D617CC">
        <w:t>tako</w:t>
      </w:r>
      <w:r w:rsidR="00C47425">
        <w:t xml:space="preserve"> mu činjenica postojanja </w:t>
      </w:r>
      <w:r w:rsidR="005F0A6A">
        <w:t>navedenih sudski</w:t>
      </w:r>
      <w:r w:rsidR="007827FA">
        <w:t>h</w:t>
      </w:r>
      <w:r w:rsidR="005F0A6A">
        <w:t xml:space="preserve"> postupaka </w:t>
      </w:r>
      <w:r>
        <w:t xml:space="preserve">koji su u tijeku </w:t>
      </w:r>
      <w:r w:rsidR="002B612B">
        <w:t>nije mogla ostati nepoznata.</w:t>
      </w:r>
    </w:p>
    <w:p w:rsidRDefault="00D617CC" w:rsidP="002B612B" w:rsidR="00D617CC">
      <w:pPr>
        <w:ind w:firstLine="708"/>
        <w:jc w:val="both"/>
      </w:pPr>
      <w:r>
        <w:t xml:space="preserve"> S obzirom da </w:t>
      </w:r>
      <w:r w:rsidR="002B612B">
        <w:t xml:space="preserve"> iz naprijed navedenog proizlazi da se kod Trgovačkog suda u Splitu još uvijek vode označeni parnični postupci</w:t>
      </w:r>
      <w:r w:rsidR="004B3DB6">
        <w:t xml:space="preserve"> u kojima je dužnik stranka</w:t>
      </w:r>
      <w:r w:rsidR="002B612B">
        <w:t xml:space="preserve"> koji nisu pravomoćno okončani</w:t>
      </w:r>
      <w:r w:rsidR="004B3DB6">
        <w:t>, a</w:t>
      </w:r>
      <w:r w:rsidR="002B612B">
        <w:t xml:space="preserve"> </w:t>
      </w:r>
      <w:r w:rsidR="004B3DB6">
        <w:t xml:space="preserve">za koje je dužnik znao ili morao znati </w:t>
      </w:r>
      <w:r w:rsidR="002B612B">
        <w:t xml:space="preserve">te da dužnik iste nije naveo </w:t>
      </w:r>
      <w:r>
        <w:t xml:space="preserve">u popisu imovine i obveza dužnika </w:t>
      </w:r>
      <w:r w:rsidR="004B3DB6">
        <w:t xml:space="preserve">iako je to bio dužan učiniti prema citiranoj zakonskoj odredbi čl. 32. st. 1. toč. 4. SZ-a u svezi s čl. 17. st. 1. toč. 12. istog, </w:t>
      </w:r>
      <w:r w:rsidR="002B612B">
        <w:t>to</w:t>
      </w:r>
      <w:r>
        <w:t xml:space="preserve"> </w:t>
      </w:r>
      <w:r w:rsidR="002B612B">
        <w:t xml:space="preserve">je prijedlog predlagatelja </w:t>
      </w:r>
      <w:r w:rsidR="005F0A6A">
        <w:t xml:space="preserve">trebalo odbaciti kao nepotpun </w:t>
      </w:r>
      <w:r w:rsidR="002B612B">
        <w:t xml:space="preserve">te donijeti odluku kao u </w:t>
      </w:r>
      <w:r>
        <w:t xml:space="preserve">izreci rješenja. </w:t>
      </w:r>
    </w:p>
    <w:p w:rsidRDefault="00D617CC" w:rsidP="00D617CC" w:rsidR="00D617CC">
      <w:pPr>
        <w:jc w:val="both"/>
      </w:pPr>
    </w:p>
    <w:p w:rsidRDefault="00D617CC" w:rsidP="00D617CC" w:rsidR="00D617CC" w:rsidRPr="00A93E68">
      <w:pPr>
        <w:jc w:val="both"/>
      </w:pPr>
    </w:p>
    <w:p w:rsidRDefault="00D617CC" w:rsidP="00D617CC" w:rsidR="00D617CC">
      <w:pPr>
        <w:jc w:val="center"/>
      </w:pPr>
      <w:r>
        <w:t xml:space="preserve">U Zadru </w:t>
      </w:r>
      <w:r w:rsidR="002B612B">
        <w:t xml:space="preserve">14. travnja 2017. </w:t>
      </w:r>
    </w:p>
    <w:p w:rsidRDefault="00D617CC" w:rsidP="00D617CC" w:rsidR="00D617CC">
      <w:pPr>
        <w:jc w:val="center"/>
      </w:pPr>
    </w:p>
    <w:p w:rsidRDefault="00D617CC" w:rsidP="00D617CC" w:rsidR="00D617CC">
      <w:pPr>
        <w:jc w:val="center"/>
      </w:pPr>
    </w:p>
    <w:p w:rsidRDefault="00D617CC" w:rsidP="00D617CC" w:rsidR="00D617CC">
      <w:pPr>
        <w:ind w:firstLine="708"/>
        <w:jc w:val="right"/>
      </w:pPr>
      <w:r>
        <w:t xml:space="preserve">                                           Sutkinja:</w:t>
      </w:r>
    </w:p>
    <w:p w:rsidRDefault="00D617CC" w:rsidP="00D617CC" w:rsidR="00D617CC">
      <w:pPr>
        <w:ind w:firstLine="708"/>
        <w:jc w:val="right"/>
      </w:pPr>
      <w:r>
        <w:t xml:space="preserve">                                                                               Tina Grgas</w:t>
      </w:r>
    </w:p>
    <w:p w:rsidRDefault="00D617CC" w:rsidP="00D617CC" w:rsidR="00D617CC">
      <w:pPr>
        <w:jc w:val="center"/>
      </w:pPr>
    </w:p>
    <w:p w:rsidRDefault="00D617CC" w:rsidP="00D617CC" w:rsidR="00D617CC" w:rsidRPr="002B5AAE">
      <w:pPr>
        <w:jc w:val="both"/>
        <w:rPr>
          <w:b/>
        </w:rPr>
      </w:pPr>
    </w:p>
    <w:p w:rsidRDefault="00D617CC" w:rsidP="00D617CC" w:rsidR="00D617CC" w:rsidRPr="0022146E">
      <w:pPr>
        <w:tabs>
          <w:tab w:pos="0" w:val="left"/>
        </w:tabs>
      </w:pPr>
      <w:r>
        <w:tab/>
        <w:t>UPUTA</w:t>
      </w:r>
      <w:r w:rsidRPr="0022146E">
        <w:t xml:space="preserve"> O PRAVNOM LIJEKU: </w:t>
      </w:r>
    </w:p>
    <w:p w:rsidRDefault="00D617CC" w:rsidP="00D617CC" w:rsidR="00D617CC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 xml:space="preserve">u roku </w:t>
      </w:r>
      <w:r>
        <w:t>od osam dana od obavljene dostave istog,</w:t>
      </w:r>
      <w:r w:rsidRPr="00D1485A">
        <w:t xml:space="preserve">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 u Zagrebu. </w:t>
      </w:r>
    </w:p>
    <w:p w:rsidRDefault="00D617CC" w:rsidP="00D617CC" w:rsidR="00D617CC">
      <w:pPr>
        <w:tabs>
          <w:tab w:pos="4438" w:val="left"/>
        </w:tabs>
        <w:jc w:val="both"/>
      </w:pPr>
    </w:p>
    <w:p w:rsidRDefault="00D617CC" w:rsidP="00D617CC" w:rsidR="00D617CC">
      <w:pPr>
        <w:tabs>
          <w:tab w:pos="4438" w:val="left"/>
        </w:tabs>
        <w:jc w:val="both"/>
      </w:pPr>
    </w:p>
    <w:p w:rsidRDefault="00D617CC" w:rsidP="00D617CC" w:rsidR="00D617CC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D617CC" w:rsidP="00AE7989" w:rsidR="00D617CC">
      <w:pPr>
        <w:numPr>
          <w:ilvl w:val="0"/>
          <w:numId w:val="1"/>
        </w:numPr>
      </w:pPr>
      <w:r>
        <w:t>Podnositelju prijedloga-dužniku putem e-Oglasne ploče suda</w:t>
      </w:r>
    </w:p>
    <w:p w:rsidRDefault="00D617CC" w:rsidP="00D617CC" w:rsidR="00D617CC"/>
    <w:p w:rsidRDefault="00D617CC" w:rsidP="00D617CC" w:rsidR="00D617CC"/>
    <w:p w:rsidRDefault="00D617CC" w:rsidP="00D617CC" w:rsidR="00D617CC" w:rsidRPr="002B5AAE">
      <w:pPr>
        <w:jc w:val="both"/>
      </w:pPr>
    </w:p>
    <w:p w:rsidRDefault="00D617CC" w:rsidP="00D617CC" w:rsidR="00D617CC">
      <w:pPr>
        <w:ind w:hanging="705" w:left="705"/>
        <w:jc w:val="both"/>
      </w:pPr>
    </w:p>
    <w:p w:rsidRDefault="00D617CC" w:rsidP="00D617CC" w:rsidR="00D617CC"/>
    <w:p w:rsidRDefault="00D617CC" w:rsidP="00D617CC" w:rsidR="00D617CC"/>
    <w:p w:rsidRDefault="00801286" w:rsidR="00530A52"/>
    <w:sectPr w:rsidSect="00BE1154" w:rsidR="00530A52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12B" w:rsidP="002B612B" w:rsidR="002B612B">
      <w:r>
        <w:separator/>
      </w:r>
    </w:p>
  </w:endnote>
  <w:endnote w:id="0" w:type="continuationSeparator">
    <w:p w:rsidRDefault="002B612B" w:rsidP="002B612B" w:rsidR="002B6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12B" w:rsidP="002B612B" w:rsidR="002B612B">
      <w:r>
        <w:separator/>
      </w:r>
    </w:p>
  </w:footnote>
  <w:footnote w:id="0" w:type="continuationSeparator">
    <w:p w:rsidRDefault="002B612B" w:rsidP="002B612B" w:rsidR="002B61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DB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1286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DB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2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3DB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="002B612B">
      <w:t>. St-141/2017-8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7CC"/>
    <w:rsid w:val="002B612B"/>
    <w:rsid w:val="004901DF"/>
    <w:rsid w:val="004B3DB6"/>
    <w:rsid w:val="004D2225"/>
    <w:rsid w:val="0052527F"/>
    <w:rsid w:val="005F0A6A"/>
    <w:rsid w:val="007827FA"/>
    <w:rsid w:val="0079293D"/>
    <w:rsid w:val="00801286"/>
    <w:rsid w:val="008222BA"/>
    <w:rsid w:val="00836FCC"/>
    <w:rsid w:val="008D48A1"/>
    <w:rsid w:val="008E2CF6"/>
    <w:rsid w:val="009E1014"/>
    <w:rsid w:val="00A57BE4"/>
    <w:rsid w:val="00AB387D"/>
    <w:rsid w:val="00AE7989"/>
    <w:rsid w:val="00B10F49"/>
    <w:rsid w:val="00C47425"/>
    <w:rsid w:val="00CB0B72"/>
    <w:rsid w:val="00D617CC"/>
    <w:rsid w:val="00E253A8"/>
    <w:rsid w:val="00E3741B"/>
    <w:rsid w:val="00E8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17C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617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17C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617CC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2B61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612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2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2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2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2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17C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617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17C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617CC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2B61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612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2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2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2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2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St-141/2017</izvorni_sadrzaj>
    <derivirana_varijabla naziv="DomainObject.Predmet.OznakaBroj_1">St-141/2017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NCP-NAUTIČKI CENTAR PRGIN-GRUPA društvo s ograničenom odgovornošću za upravljanje</izvorni_sadrzaj>
    <derivirana_varijabla naziv="DomainObject.Predmet.StrankaFormated_1">  NCP-NAUTIČKI CENTAR PRGIN-GRUPA društvo s ograničenom odgovornošću za upravljanje</derivirana_varijabla>
  </DomainObject.Predmet.StrankaFormated>
  <DomainObject.Predmet.StrankaFormatedOIB>
    <izvorni_sadrzaj>  NCP-NAUTIČKI CENTAR PRGIN-GRUPA društvo s ograničenom odgovornošću za upravljanje, OIB 27581651826</izvorni_sadrzaj>
    <derivirana_varijabla naziv="DomainObject.Predmet.StrankaFormatedOIB_1">  NCP-NAUTIČKI CENTAR PRGIN-GRUPA društvo s ograničenom odgovornošću za upravljanje, OIB 27581651826</derivirana_varijabla>
  </DomainObject.Predmet.StrankaFormatedOIB>
  <DomainObject.Predmet.StrankaFormatedWithAdress>
    <izvorni_sadrzaj> NCP-NAUTIČKI CENTAR PRGIN-GRUPA društvo s ograničenom odgovornošću za upravljanje, Obala Jerka Šižgorića 1, 22000 Šibenik</izvorni_sadrzaj>
    <derivirana_varijabla naziv="DomainObject.Predmet.StrankaFormatedWithAdress_1"> NCP-NAUTIČKI CENTAR PRGIN-GRUPA društvo s ograničenom odgovornošću za upravljanje, Obala Jerka Šižgorića 1, 22000 Šibenik</derivirana_varijabla>
  </DomainObject.Predmet.StrankaFormatedWithAdress>
  <DomainObject.Predmet.StrankaFormatedWithAdressOIB>
    <izvorni_sadrzaj> NCP-NAUTIČKI CENTAR PRGIN-GRUPA društvo s ograničenom odgovornošću za upravljanje, OIB 27581651826, Obala Jerka Šižgorića 1, 22000 Šibenik</izvorni_sadrzaj>
    <derivirana_varijabla naziv="DomainObject.Predmet.StrankaFormatedWithAdressOIB_1"> NCP-NAUTIČKI CENTAR PRGIN-GRUPA društvo s ograničenom odgovornošću za upravljanje, OIB 27581651826, Obala Jerka Šižgorića 1, 22000 Šibenik</derivirana_varijabla>
  </DomainObject.Predmet.StrankaFormatedWithAdressOIB>
  <DomainObject.Predmet.StrankaWithAdress>
    <izvorni_sadrzaj>NCP-NAUTIČKI CENTAR PRGIN-GRUPA društvo s ograničenom odgovornošću za upravljanje Obala Jerka Šižgorića 1,22000 Šibenik</izvorni_sadrzaj>
    <derivirana_varijabla naziv="DomainObject.Predmet.StrankaWithAdress_1">NCP-NAUTIČKI CENTAR PRGIN-GRUPA društvo s ograničenom odgovornošću za upravljanje Obala Jerka Šižgorića 1,22000 Šibenik</derivirana_varijabla>
  </DomainObject.Predmet.StrankaWithAdress>
  <DomainObject.Predmet.StrankaWithAdressOIB>
    <izvorni_sadrzaj>NCP-NAUTIČKI CENTAR PRGIN-GRUPA društvo s ograničenom odgovornošću za upravljanje, OIB 27581651826, Obala Jerka Šižgorića 1,22000 Šibenik</izvorni_sadrzaj>
    <derivirana_varijabla naziv="DomainObject.Predmet.StrankaWithAdressOIB_1">NCP-NAUTIČKI CENTAR PRGIN-GRUPA društvo s ograničenom odgovornošću za upravljanje, OIB 27581651826, Obala Jerka Šižgorića 1,22000 Šibenik</derivirana_varijabla>
  </DomainObject.Predmet.StrankaWithAdressOIB>
  <DomainObject.Predmet.StrankaNazivFormated>
    <izvorni_sadrzaj>NCP-NAUTIČKI CENTAR PRGIN-GRUPA društvo s ograničenom odgovornošću za upravljanje</izvorni_sadrzaj>
    <derivirana_varijabla naziv="DomainObject.Predmet.StrankaNazivFormated_1">NCP-NAUTIČKI CENTAR PRGIN-GRUPA društvo s ograničenom odgovornošću za upravljanje</derivirana_varijabla>
  </DomainObject.Predmet.StrankaNazivFormated>
  <DomainObject.Predmet.StrankaNazivFormatedOIB>
    <izvorni_sadrzaj>NCP-NAUTIČKI CENTAR PRGIN-GRUPA društvo s ograničenom odgovornošću za upravljanje, OIB 27581651826</izvorni_sadrzaj>
    <derivirana_varijabla naziv="DomainObject.Predmet.StrankaNazivFormatedOIB_1">NCP-NAUTIČKI CENTAR PRGIN-GRUPA društvo s ograničenom odgovornošću za upravljanje, OIB 27581651826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NCP-NAUTIČKI CENTAR PRGIN-GRUPA društvo s ograničenom odgovornošću za upravljanje</item>
    </izvorni_sadrzaj>
    <derivirana_varijabla naziv="DomainObject.Predmet.StrankaListFormated_1">
      <item>NCP-NAUTIČKI CENTAR PRGIN-GRUPA društvo s ograničenom odgovornošću za upravljanje</item>
    </derivirana_varijabla>
  </DomainObject.Predmet.StrankaListFormated>
  <DomainObject.Predmet.StrankaListFormatedOIB>
    <izvorni_sadrzaj>
      <item>NCP-NAUTIČKI CENTAR PRGIN-GRUPA društvo s ograničenom odgovornošću za upravljanje, OIB 27581651826</item>
    </izvorni_sadrzaj>
    <derivirana_varijabla naziv="DomainObject.Predmet.StrankaListFormatedOIB_1">
      <item>NCP-NAUTIČKI CENTAR PRGIN-GRUPA društvo s ograničenom odgovornošću za upravljanje, OIB 27581651826</item>
    </derivirana_varijabla>
  </DomainObject.Predmet.StrankaListFormatedOIB>
  <DomainObject.Predmet.StrankaListFormatedWithAdress>
    <izvorni_sadrzaj>
      <item>NCP-NAUTIČKI CENTAR PRGIN-GRUPA društvo s ograničenom odgovornošću za upravljanje, Obala Jerka Šižgorića 1, 22000 Šibenik</item>
    </izvorni_sadrzaj>
    <derivirana_varijabla naziv="DomainObject.Predmet.StrankaListFormatedWithAdress_1">
      <item>NCP-NAUTIČKI CENTAR PRGIN-GRUPA društvo s ograničenom odgovornošću za upravljanje, Obala Jerka Šižgorića 1, 22000 Šibenik</item>
    </derivirana_varijabla>
  </DomainObject.Predmet.StrankaListFormatedWithAdress>
  <DomainObject.Predmet.StrankaListFormatedWithAdressOIB>
    <izvorni_sadrzaj>
      <item>NCP-NAUTIČKI CENTAR PRGIN-GRUPA društvo s ograničenom odgovornošću za upravljanje, OIB 27581651826, Obala Jerka Šižgorića 1, 22000 Šibenik</item>
    </izvorni_sadrzaj>
    <derivirana_varijabla naziv="DomainObject.Predmet.StrankaListFormatedWithAdressOIB_1">
      <item>NCP-NAUTIČKI CENTAR PRGIN-GRUPA društvo s ograničenom odgovornošću za upravljanje, OIB 27581651826, Obala Jerka Šižgorića 1, 22000 Šibenik</item>
    </derivirana_varijabla>
  </DomainObject.Predmet.StrankaListFormatedWithAdressOIB>
  <DomainObject.Predmet.StrankaListNazivFormated>
    <izvorni_sadrzaj>
      <item>NCP-NAUTIČKI CENTAR PRGIN-GRUPA društvo s ograničenom odgovornošću za upravljanje</item>
    </izvorni_sadrzaj>
    <derivirana_varijabla naziv="DomainObject.Predmet.StrankaListNazivFormated_1">
      <item>NCP-NAUTIČKI CENTAR PRGIN-GRUPA društvo s ograničenom odgovornošću za upravljanje</item>
    </derivirana_varijabla>
  </DomainObject.Predmet.StrankaListNazivFormated>
  <DomainObject.Predmet.StrankaListNazivFormatedOIB>
    <izvorni_sadrzaj>
      <item>NCP-NAUTIČKI CENTAR PRGIN-GRUPA društvo s ograničenom odgovornošću za upravljanje, OIB 27581651826</item>
    </izvorni_sadrzaj>
    <derivirana_varijabla naziv="DomainObject.Predmet.StrankaListNazivFormatedOIB_1">
      <item>NCP-NAUTIČKI CENTAR PRGIN-GRUPA društvo s ograničenom odgovornošću za upravljanje, OIB 27581651826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NCP-NAUTIČKI CENTAR PRGIN-GRUPA društvo s ograničenom odgovornošću za upravljanje</izvorni_sadrzaj>
    <derivirana_varijabla naziv="DomainObject.Predmet.StrankaIDrugi_1">NCP-NAUTIČKI CENTAR PRGIN-GRUPA društvo s ograničenom odgovornošću za upravljanje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NCP-NAUTIČKI CENTAR PRGIN-GRUPA društvo s ograničenom odgovornošću za upravljanje, OIB 27581651826, Obala Jerka Šižgorića 1, 22000 Šibenik</izvorni_sadrzaj>
    <derivirana_varijabla naziv="DomainObject.Predmet.StrankaIDrugiAdressOIB_1">NCP-NAUTIČKI CENTAR PRGIN-GRUPA društvo s ograničenom odgovornošću za upravljanje, OIB 27581651826, Obala Jerka Šižgorića 1,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NCP-NAUTIČKI CENTAR PRGIN-GRUPA društvo s ograničenom odgovornošću za upravljanje</item>
    </izvorni_sadrzaj>
    <derivirana_varijabla naziv="DomainObject.Predmet.SudioniciListNaziv_1">
      <item>NCP-NAUTIČKI CENTAR PRGIN-GRUPA društvo s ograničenom odgovornošću za upravljanje</item>
    </derivirana_varijabla>
  </DomainObject.Predmet.SudioniciListNaziv>
  <DomainObject.Predmet.SudioniciListAdressOIB>
    <izvorni_sadrzaj>
      <item>NCP-NAUTIČKI CENTAR PRGIN-GRUPA društvo s ograničenom odgovornošću za upravljanje, OIB 27581651826, Obala Jerka Šižgorića 1,22000 Šibenik</item>
    </izvorni_sadrzaj>
    <derivirana_varijabla naziv="DomainObject.Predmet.SudioniciListAdressOIB_1">
      <item>NCP-NAUTIČKI CENTAR PRGIN-GRUPA društvo s ograničenom odgovornošću za upravljanje, OIB 27581651826, Obala Jerka Šižgorića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27581651826</item>
    </izvorni_sadrzaj>
    <derivirana_varijabla naziv="DomainObject.Predmet.SudioniciListNazivOIB_1">
      <item>, OIB 27581651826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810</properties:Words>
  <properties:Characters>4105</properties:Characters>
  <properties:Lines>97</properties:Lines>
  <properties:Paragraphs>26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2017-04-14T07:53:00Z</dcterms:created>
  <dc:creator>Tina Grgas</dc:creator>
  <cp:lastModifiedBy>Martina Kalmeta</cp:lastModifiedBy>
  <dcterms:modified xmlns:xsi="http://www.w3.org/2001/XMLSchema-instance" xsi:type="dcterms:W3CDTF">2017-04-14T09:20:00Z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