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8534" w14:paraId="24e8534" w:rsidRDefault="00C2361D" w:rsidP="00C2361D" w:rsidR="00C2361D" w:rsidRPr="00D13F0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361D" w:rsidP="00C2361D" w:rsidR="00C2361D" w:rsidRPr="00D13F0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13F06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2361D" w:rsidP="00C2361D" w:rsidR="00C236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13F06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2361D" w:rsidP="00C2361D" w:rsidR="00C236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361D" w:rsidP="00C2361D" w:rsidR="00C2361D" w:rsidRPr="00D13F06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2361D" w:rsidP="00C2361D" w:rsidR="00C236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361D" w:rsidP="00C2361D" w:rsidR="00C2361D" w:rsidRPr="005D578C">
      <w:pPr>
        <w:jc w:val="center"/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AZO GRADNJA d. o. o. Valbandon, Dragonja 33, OIB 44461721752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040270752,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13F0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AZO GRADNJA d. o. o. Valbandon, Dragonja 33, OIB 44461721752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040270752,</w:t>
      </w:r>
      <w:r w:rsidRPr="005D578C">
        <w:rPr>
          <w:rFonts w:cs="Times New Roman" w:eastAsia="Times New Roman"/>
          <w:szCs w:val="24"/>
        </w:rPr>
        <w:t xml:space="preserve"> s danom </w:t>
      </w:r>
      <w:r w:rsidR="00D13F0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C2361D" w:rsidP="00C2361D" w:rsidR="00C2361D">
      <w:pPr>
        <w:rPr>
          <w:rFonts w:cs="Times New Roman" w:eastAsia="Times New Roman"/>
          <w:szCs w:val="20"/>
        </w:rPr>
      </w:pPr>
    </w:p>
    <w:p w:rsidRDefault="00C2361D" w:rsidP="00C2361D" w:rsidR="00C236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AZO GRADNJA d. o. o. Valbandon, Dragonja 33, OIB 44461721752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040270752.</w:t>
      </w:r>
    </w:p>
    <w:p w:rsidRDefault="00C2361D" w:rsidP="00C2361D" w:rsidR="00C2361D">
      <w:pPr>
        <w:ind w:firstLine="709"/>
        <w:rPr>
          <w:rFonts w:cs="Times New Roman" w:eastAsia="Times New Roman"/>
          <w:szCs w:val="24"/>
        </w:rPr>
      </w:pPr>
    </w:p>
    <w:p w:rsidRDefault="00C2361D" w:rsidP="00C2361D" w:rsidR="00C236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AZO GRADNJA d. o. o. Valbandon, Dragonja 33, OIB 44461721752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040270752.</w:t>
      </w:r>
    </w:p>
    <w:p w:rsidRDefault="00C2361D" w:rsidP="00C2361D" w:rsidR="00C2361D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361D" w:rsidP="00C2361D" w:rsidR="00C2361D">
      <w:pPr>
        <w:ind w:firstLine="708"/>
        <w:rPr>
          <w:rFonts w:cs="Times New Roman" w:eastAsia="Times New Roman"/>
          <w:szCs w:val="24"/>
        </w:rPr>
      </w:pPr>
    </w:p>
    <w:p w:rsidRDefault="00C2361D" w:rsidP="00C2361D" w:rsidR="00C236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AZO GRADNJA d. o. o. Valbandon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2361D" w:rsidP="00C2361D" w:rsidR="00C2361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13F0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361D" w:rsidP="00C2361D" w:rsidR="00C2361D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2361D" w:rsidP="00C2361D" w:rsidR="00C236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C2361D" w:rsidP="00C2361D" w:rsidR="00C2361D">
      <w:pPr>
        <w:jc w:val="left"/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left"/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361D" w:rsidP="00C2361D" w:rsidR="00C2361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2361D" w:rsidP="00C2361D" w:rsidR="00C2361D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rPr>
          <w:rFonts w:cs="Times New Roman" w:eastAsia="Times New Roman"/>
          <w:szCs w:val="24"/>
        </w:rPr>
      </w:pPr>
    </w:p>
    <w:p w:rsidRDefault="00C2361D" w:rsidP="00C2361D" w:rsidR="00C236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AZO GRADNJA d. o. o. Valbandon, Dragonja 33,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Romana Seferović, Valbandon, Dragonja 33, </w:t>
      </w:r>
    </w:p>
    <w:p w:rsidRDefault="00C2361D" w:rsidP="00C2361D" w:rsidR="00C2361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2361D" w:rsidP="00C2361D" w:rsidR="00C236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2361D" w:rsidP="00C2361D" w:rsidR="00C2361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2361D" w:rsidP="00C2361D" w:rsidR="00C23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C2361D" w:rsidP="00C2361D" w:rsidR="00C2361D"/>
    <w:p w:rsidRDefault="00E61F78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61D" w:rsidP="00C2361D" w:rsidR="00C2361D">
      <w:r>
        <w:separator/>
      </w:r>
    </w:p>
  </w:endnote>
  <w:endnote w:id="0" w:type="continuationSeparator">
    <w:p w:rsidRDefault="00C2361D" w:rsidP="00C2361D" w:rsidR="00C23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61D" w:rsidP="00C2361D" w:rsidR="00C2361D">
      <w:r>
        <w:separator/>
      </w:r>
    </w:p>
  </w:footnote>
  <w:footnote w:id="0" w:type="continuationSeparator">
    <w:p w:rsidRDefault="00C2361D" w:rsidP="00C2361D" w:rsidR="00C23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61D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61F7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61D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2B6"/>
    <w:rsid w:val="004959A4"/>
    <w:rsid w:val="0075528E"/>
    <w:rsid w:val="0079403F"/>
    <w:rsid w:val="00BE00A3"/>
    <w:rsid w:val="00C2361D"/>
    <w:rsid w:val="00C422B6"/>
    <w:rsid w:val="00D13F06"/>
    <w:rsid w:val="00E6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36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36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36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36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36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36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36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F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1F7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1F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1F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36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36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36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36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36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36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36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F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1F7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1F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1F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AZO GRADNJA d.o.o. VALBANDON</izvorni_sadrzaj>
    <derivirana_varijabla naziv="DomainObject.Predmet.ProtustrankaFormated_1">  AZO GRADNJA d.o.o. VALBANDON</derivirana_varijabla>
  </DomainObject.Predmet.ProtustrankaFormated>
  <DomainObject.Predmet.ProtustrankaFormatedOIB>
    <izvorni_sadrzaj>  AZO GRADNJA d.o.o. VALBANDON, OIB 44461721752</izvorni_sadrzaj>
    <derivirana_varijabla naziv="DomainObject.Predmet.ProtustrankaFormatedOIB_1">  AZO GRADNJA d.o.o. VALBANDON, OIB 44461721752</derivirana_varijabla>
  </DomainObject.Predmet.ProtustrankaFormatedOIB>
  <DomainObject.Predmet.ProtustrankaFormatedWithAdress>
    <izvorni_sadrzaj> AZO GRADNJA d.o.o. VALBANDON, Dragonja 33, 52100 Valbandon</izvorni_sadrzaj>
    <derivirana_varijabla naziv="DomainObject.Predmet.ProtustrankaFormatedWithAdress_1"> AZO GRADNJA d.o.o. VALBANDON, Dragonja 33, 52100 Valbandon</derivirana_varijabla>
  </DomainObject.Predmet.ProtustrankaFormatedWithAdress>
  <DomainObject.Predmet.ProtustrankaFormatedWithAdressOIB>
    <izvorni_sadrzaj> AZO GRADNJA d.o.o. VALBANDON, OIB 44461721752, Dragonja 33, 52100 Valbandon</izvorni_sadrzaj>
    <derivirana_varijabla naziv="DomainObject.Predmet.ProtustrankaFormatedWithAdressOIB_1"> AZO GRADNJA d.o.o. VALBANDON, OIB 44461721752, Dragonja 33, 52100 Valbandon</derivirana_varijabla>
  </DomainObject.Predmet.ProtustrankaFormatedWithAdressOIB>
  <DomainObject.Predmet.ProtustrankaWithAdress>
    <izvorni_sadrzaj>AZO GRADNJA d.o.o. VALBANDON Dragonja 33, 52100 Valbandon</izvorni_sadrzaj>
    <derivirana_varijabla naziv="DomainObject.Predmet.ProtustrankaWithAdress_1">AZO GRADNJA d.o.o. VALBANDON Dragonja 33, 52100 Valbandon</derivirana_varijabla>
  </DomainObject.Predmet.ProtustrankaWithAdress>
  <DomainObject.Predmet.ProtustrankaWithAdressOIB>
    <izvorni_sadrzaj>AZO GRADNJA d.o.o. VALBANDON, OIB 44461721752, Dragonja 33, 52100 Valbandon</izvorni_sadrzaj>
    <derivirana_varijabla naziv="DomainObject.Predmet.ProtustrankaWithAdressOIB_1">AZO GRADNJA d.o.o. VALBANDON, OIB 44461721752, Dragonja 33, 52100 Valbandon</derivirana_varijabla>
  </DomainObject.Predmet.ProtustrankaWithAdressOIB>
  <DomainObject.Predmet.ProtustrankaNazivFormated>
    <izvorni_sadrzaj>AZO GRADNJA d.o.o. VALBANDON</izvorni_sadrzaj>
    <derivirana_varijabla naziv="DomainObject.Predmet.ProtustrankaNazivFormated_1">AZO GRADNJA d.o.o. VALBANDON</derivirana_varijabla>
  </DomainObject.Predmet.ProtustrankaNazivFormated>
  <DomainObject.Predmet.ProtustrankaNazivFormatedOIB>
    <izvorni_sadrzaj>AZO GRADNJA d.o.o. VALBANDON, OIB 44461721752</izvorni_sadrzaj>
    <derivirana_varijabla naziv="DomainObject.Predmet.ProtustrankaNazivFormatedOIB_1">AZO GRADNJA d.o.o. VALBANDON, OIB 44461721752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74201.33</izvorni_sadrzaj>
    <derivirana_varijabla naziv="DomainObject.Predmet.TrenutnaVrijednost_1">74201.33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AZO GRADNJA d.o.o. VALBANDON</item>
    </izvorni_sadrzaj>
    <derivirana_varijabla naziv="DomainObject.Predmet.ProtuStrankaListFormated_1">
      <item>AZO GRADNJA d.o.o. VALBANDON</item>
    </derivirana_varijabla>
  </DomainObject.Predmet.ProtuStrankaListFormated>
  <DomainObject.Predmet.ProtuStrankaListFormatedOIB>
    <izvorni_sadrzaj>
      <item>AZO GRADNJA d.o.o. VALBANDON, OIB 44461721752</item>
    </izvorni_sadrzaj>
    <derivirana_varijabla naziv="DomainObject.Predmet.ProtuStrankaListFormatedOIB_1">
      <item>AZO GRADNJA d.o.o. VALBANDON, OIB 44461721752</item>
    </derivirana_varijabla>
  </DomainObject.Predmet.ProtuStrankaListFormatedOIB>
  <DomainObject.Predmet.ProtuStrankaListFormatedWithAdress>
    <izvorni_sadrzaj>
      <item>AZO GRADNJA d.o.o. VALBANDON, Dragonja 33, 52100 Valbandon</item>
    </izvorni_sadrzaj>
    <derivirana_varijabla naziv="DomainObject.Predmet.ProtuStrankaListFormatedWithAdress_1">
      <item>AZO GRADNJA d.o.o. VALBANDON, Dragonja 33, 52100 Valbandon</item>
    </derivirana_varijabla>
  </DomainObject.Predmet.ProtuStrankaListFormatedWithAdress>
  <DomainObject.Predmet.ProtuStrankaListFormatedWithAdressOIB>
    <izvorni_sadrzaj>
      <item>AZO GRADNJA d.o.o. VALBANDON, OIB 44461721752, Dragonja 33, 52100 Valbandon</item>
    </izvorni_sadrzaj>
    <derivirana_varijabla naziv="DomainObject.Predmet.ProtuStrankaListFormatedWithAdressOIB_1">
      <item>AZO GRADNJA d.o.o. VALBANDON, OIB 44461721752, Dragonja 33, 52100 Valbandon</item>
    </derivirana_varijabla>
  </DomainObject.Predmet.ProtuStrankaListFormatedWithAdressOIB>
  <DomainObject.Predmet.ProtuStrankaListNazivFormated>
    <izvorni_sadrzaj>
      <item>AZO GRADNJA d.o.o. VALBANDON</item>
    </izvorni_sadrzaj>
    <derivirana_varijabla naziv="DomainObject.Predmet.ProtuStrankaListNazivFormated_1">
      <item>AZO GRADNJA d.o.o. VALBANDON</item>
    </derivirana_varijabla>
  </DomainObject.Predmet.ProtuStrankaListNazivFormated>
  <DomainObject.Predmet.ProtuStrankaListNazivFormatedOIB>
    <izvorni_sadrzaj>
      <item>AZO GRADNJA d.o.o. VALBANDON, OIB 44461721752</item>
    </izvorni_sadrzaj>
    <derivirana_varijabla naziv="DomainObject.Predmet.ProtuStrankaListNazivFormatedOIB_1">
      <item>AZO GRADNJA d.o.o. VALBANDON, OIB 44461721752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AZO GRADNJA d.o.o. VALBANDON</izvorni_sadrzaj>
    <derivirana_varijabla naziv="DomainObject.Predmet.ProtustrankaIDrugi_1">AZO GRADNJA d.o.o. VALBANDON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AZO GRADNJA d.o.o. VALBANDON, OIB 44461721752, Dragonja 33, 52100 Valbandon</izvorni_sadrzaj>
    <derivirana_varijabla naziv="DomainObject.Predmet.ProtustrankaIDrugiAdressOIB_1">AZO GRADNJA d.o.o. VALBANDON, OIB 44461721752, Dragonja 33,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AZO GRADNJA d.o.o. VALBANDON</item>
    </izvorni_sadrzaj>
    <derivirana_varijabla naziv="DomainObject.Predmet.SudioniciListNaziv_1">
      <item>FINANCIJSKA AGENCIJA, RC RIJEKA, PODRUŽNICA PULA, PULA</item>
      <item>AZO GRADNJA d.o.o. VALBANDON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AZO GRADNJA d.o.o. VALBANDON, OIB 44461721752, Dragonja 33,52100 Valbandon</item>
    </izvorni_sadrzaj>
    <derivirana_varijabla naziv="DomainObject.Predmet.SudioniciListAdressOIB_1">
      <item>FINANCIJSKA AGENCIJA, RC RIJEKA, PODRUŽNICA PULA, PULA, OIB 85821130368, Ulica grada Vukovara 70,Zagreb</item>
      <item>AZO GRADNJA d.o.o. VALBANDON, OIB 44461721752, Dragonja 33,52100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44461721752</item>
    </izvorni_sadrzaj>
    <derivirana_varijabla naziv="DomainObject.Predmet.SudioniciListNazivOIB_1">
      <item>, OIB 85821130368</item>
      <item>, OIB 44461721752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3035</properties:Characters>
  <properties:Lines>86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2016-03-18T07:58:00Z</dcterms:created>
  <dc:creator>Mihaela Kaligari</dc:creator>
  <dc:description/>
  <cp:keywords/>
  <cp:lastModifiedBy>Tamara Žgrablić Širol</cp:lastModifiedBy>
  <cp:lastPrinted>2016-03-29T10:48:00Z</cp:lastPrinted>
  <dcterms:modified xmlns:xsi="http://www.w3.org/2001/XMLSchema-instance" xsi:type="dcterms:W3CDTF">2016-03-29T11:12:00Z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