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8302a" w14:paraId="b88302a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0137BE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6E201E">
        <w:t xml:space="preserve">                            </w:t>
      </w:r>
      <w:r w:rsidR="00C20A9B">
        <w:t>89</w:t>
      </w:r>
      <w:r w:rsidRPr="00586DD5">
        <w:t>. St</w:t>
      </w:r>
      <w:r w:rsidR="00C20A9B">
        <w:t xml:space="preserve"> -50</w:t>
      </w:r>
      <w:r w:rsidR="000137BE">
        <w:t>86</w:t>
      </w:r>
      <w:r w:rsidR="006A796A">
        <w:t>/15</w:t>
      </w:r>
      <w:r w:rsidR="000137BE">
        <w:t>-10</w:t>
      </w:r>
    </w:p>
    <w:p w:rsidRDefault="000137BE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86DD5" w:rsidP="00586DD5" w:rsidR="00586DD5"/>
    <w:p w:rsidRDefault="0062188F" w:rsidP="0062188F" w:rsidR="0062188F" w:rsidRPr="00586DD5">
      <w:pPr>
        <w:jc w:val="center"/>
      </w:pPr>
      <w:r>
        <w:t>R E P U B L I K A  H R V A T S K A</w:t>
      </w:r>
    </w:p>
    <w:p w:rsidRDefault="0062188F" w:rsidP="00586DD5" w:rsidR="0062188F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62188F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povodu prijedloga predlagatelja </w:t>
      </w:r>
      <w:r w:rsidR="00C20A9B" w:rsidRPr="000A77E8">
        <w:rPr>
          <w:lang w:val="pt-BR"/>
        </w:rPr>
        <w:t xml:space="preserve">FINANCIJSKA AGENCIJA, RC Zagreb, </w:t>
      </w:r>
      <w:r w:rsidR="00C20A9B" w:rsidRPr="000A77E8">
        <w:t>Podružnica Zagreb, Trg svibanjskih žrtava 1995. 1, OIB: 85821130368</w:t>
      </w:r>
      <w:r w:rsidR="008D6FB5" w:rsidRPr="008D6FB5">
        <w:rPr>
          <w:lang w:val="pt-BR"/>
        </w:rPr>
        <w:t xml:space="preserve">, za otvaranje stečajnog postupka nad dužnikom </w:t>
      </w:r>
      <w:r w:rsidR="000137BE" w:rsidRPr="00A207A2">
        <w:rPr>
          <w:lang w:val="pt-BR"/>
        </w:rPr>
        <w:t>RENATA KOM j.d.o.o., Orehovica (Općina Bedekovčina), Orehovica 99, OIB 81796744629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0137BE">
        <w:rPr>
          <w:lang w:val="pt-BR"/>
        </w:rPr>
        <w:t>20. srpnja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62188F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0137BE" w:rsidRPr="00A207A2">
        <w:rPr>
          <w:lang w:val="pt-BR"/>
        </w:rPr>
        <w:t>RENATA KOM j.d.o.o., Orehovica (Općina Bedekovčina), Orehovica 99, OIB 81796744629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0137BE">
        <w:t>20. rujna</w:t>
      </w:r>
      <w:r w:rsidR="00C20A9B" w:rsidRPr="00C20A9B">
        <w:t xml:space="preserve"> </w:t>
      </w:r>
      <w:r w:rsidR="000137BE">
        <w:t>2016. u 10</w:t>
      </w:r>
      <w:r w:rsidR="00287281" w:rsidRPr="00C20A9B">
        <w:t>,</w:t>
      </w:r>
      <w:r w:rsidR="000137BE">
        <w:t>4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2188F" w:rsidP="00685A5E" w:rsidR="0062188F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C20A9B">
      <w:pPr>
        <w:jc w:val="both"/>
      </w:pPr>
      <w:r>
        <w:t>-    zastupnik po zakonu dužnika</w:t>
      </w:r>
    </w:p>
    <w:p w:rsidRDefault="00C20A9B" w:rsidP="00685A5E" w:rsidR="0021087C" w:rsidRPr="00586DD5">
      <w:pPr>
        <w:jc w:val="both"/>
      </w:pPr>
      <w:r>
        <w:t xml:space="preserve">-   </w:t>
      </w:r>
      <w:r w:rsidR="000137BE">
        <w:t xml:space="preserve"> </w:t>
      </w:r>
      <w:proofErr w:type="spellStart"/>
      <w:r w:rsidR="000137BE">
        <w:t>Raiffeisenbank</w:t>
      </w:r>
      <w:proofErr w:type="spellEnd"/>
      <w:r w:rsidR="000137BE">
        <w:t xml:space="preserve"> </w:t>
      </w:r>
      <w:proofErr w:type="spellStart"/>
      <w:r w:rsidR="000137BE">
        <w:t>Austria</w:t>
      </w:r>
      <w:proofErr w:type="spellEnd"/>
      <w:r>
        <w:t xml:space="preserve"> d.d.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0137BE">
        <w:t>20. srpnja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FD7E68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FD7E68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123786">
        <w:t>,v.r.</w:t>
      </w:r>
    </w:p>
    <w:p w:rsidRDefault="006B708C" w:rsidP="006B708C" w:rsidR="006B708C" w:rsidRPr="00586DD5">
      <w:pPr>
        <w:rPr>
          <w:b/>
        </w:rPr>
      </w:pPr>
    </w:p>
    <w:p w:rsidRDefault="00FD7E68" w:rsidP="006B708C" w:rsidR="00FD7E68"/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62188F">
      <w:pPr>
        <w:rPr>
          <w:b/>
        </w:rPr>
      </w:pPr>
      <w:r>
        <w:rPr>
          <w:b/>
        </w:rPr>
        <w:tab/>
      </w:r>
    </w:p>
    <w:p w:rsidRDefault="00123786" w:rsidR="00123786">
      <w:pPr>
        <w:rPr>
          <w:b/>
        </w:rPr>
      </w:pPr>
    </w:p>
    <w:p w:rsidRDefault="00123786" w:rsidR="00123786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123786" w:rsidR="00123786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639DE" w:rsidP="002D2245" w:rsidR="00B639DE" w:rsidRPr="00586DD5">
      <w:pPr>
        <w:ind w:left="720"/>
      </w:pPr>
    </w:p>
    <w:sectPr w:rsidSect="00005F5C" w:rsidR="00B639DE" w:rsidRPr="00586DD5">
      <w:headerReference w:type="default" r:id="rId9"/>
      <w:pgSz w:h="15840" w:w="12240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01E" w:rsidP="006E201E" w:rsidR="006E201E">
      <w:r>
        <w:separator/>
      </w:r>
    </w:p>
  </w:endnote>
  <w:endnote w:id="0" w:type="continuationSeparator">
    <w:p w:rsidRDefault="006E201E" w:rsidP="006E201E" w:rsidR="006E2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01E" w:rsidP="006E201E" w:rsidR="006E201E">
      <w:r>
        <w:separator/>
      </w:r>
    </w:p>
  </w:footnote>
  <w:footnote w:id="0" w:type="continuationSeparator">
    <w:p w:rsidRDefault="006E201E" w:rsidP="006E201E" w:rsidR="006E20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37BE" w:rsidR="006E201E">
    <w:pPr>
      <w:pStyle w:val="Zaglavlje"/>
    </w:pPr>
    <w:r>
      <w:t xml:space="preserve">                  </w:t>
    </w:r>
    <w:r w:rsidR="006E201E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5F5C"/>
    <w:rsid w:val="000137BE"/>
    <w:rsid w:val="00014CE5"/>
    <w:rsid w:val="00071509"/>
    <w:rsid w:val="00075172"/>
    <w:rsid w:val="000E19ED"/>
    <w:rsid w:val="000E1DC5"/>
    <w:rsid w:val="00123786"/>
    <w:rsid w:val="0021087C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2188F"/>
    <w:rsid w:val="0063051F"/>
    <w:rsid w:val="00645AEC"/>
    <w:rsid w:val="00667DB9"/>
    <w:rsid w:val="00685A5E"/>
    <w:rsid w:val="00692286"/>
    <w:rsid w:val="006A22C0"/>
    <w:rsid w:val="006A796A"/>
    <w:rsid w:val="006B708C"/>
    <w:rsid w:val="006E201E"/>
    <w:rsid w:val="006E4475"/>
    <w:rsid w:val="007141AF"/>
    <w:rsid w:val="007A6843"/>
    <w:rsid w:val="007B3F07"/>
    <w:rsid w:val="00880F0E"/>
    <w:rsid w:val="008B05F8"/>
    <w:rsid w:val="008D6FB5"/>
    <w:rsid w:val="00A34C9C"/>
    <w:rsid w:val="00A45CFF"/>
    <w:rsid w:val="00A76551"/>
    <w:rsid w:val="00B47261"/>
    <w:rsid w:val="00B639DE"/>
    <w:rsid w:val="00BF0BBF"/>
    <w:rsid w:val="00C20A9B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A16DF"/>
    <w:rsid w:val="00FD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6E20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201E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E20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E201E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E201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201E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7D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DB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DB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DB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DB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6E20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201E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E20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E201E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E201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201E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7D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DB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DB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DB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DB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
1.	predlagatelj 
2.	dužnik
3.	zz dužnika
4.	Raiffeisenbank Austria d.d.
5.	e-oglasna ploča</izvorni_sadrzaj>
    <derivirana_varijabla naziv="DomainObject.Primjedba_1">DNA
1.	predlagatelj 
2.	dužnik
3.	zz dužnika
4.	Raiffeisenbank Austria d.d.
5.	e-oglasna ploča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5086</izvorni_sadrzaj>
    <derivirana_varijabla naziv="DomainObject.Predmet.Broj_1">5086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St-5086/2015</izvorni_sadrzaj>
    <derivirana_varijabla naziv="DomainObject.Predmet.OznakaBroj_1">St-5086/2015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RENATA KOM j.d.o.o. zastupanog po punomoćniku RENATA MEŠTROVIĆ</izvorni_sadrzaj>
    <derivirana_varijabla naziv="DomainObject.Predmet.ProtustrankaFormated_1">  RENATA KOM j.d.o.o. zastupanog po punomoćniku RENATA MEŠTROVIĆ</derivirana_varijabla>
  </DomainObject.Predmet.ProtustrankaFormated>
  <DomainObject.Predmet.ProtustrankaFormatedOIB>
    <izvorni_sadrzaj>  RENATA KOM j.d.o.o., OIB 81796744629 zastupanog po punomoćniku RENATA MEŠTROVIĆ</izvorni_sadrzaj>
    <derivirana_varijabla naziv="DomainObject.Predmet.ProtustrankaFormatedOIB_1">  RENATA KOM j.d.o.o., OIB 81796744629 zastupanog po punomoćniku RENATA MEŠTROVIĆ</derivirana_varijabla>
  </DomainObject.Predmet.ProtustrankaFormatedOIB>
  <DomainObject.Predmet.ProtustrankaFormatedWithAdress>
    <izvorni_sadrzaj> RENATA KOM j.d.o.o., Orehovica 99, 49221 Orehovica zastupanog po punomoćniku RENATA MEŠTROVIĆ</izvorni_sadrzaj>
    <derivirana_varijabla naziv="DomainObject.Predmet.ProtustrankaFormatedWithAdress_1"> RENATA KOM j.d.o.o., Orehovica 99, 49221 Orehovica zastupanog po punomoćniku RENATA MEŠTROVIĆ</derivirana_varijabla>
  </DomainObject.Predmet.ProtustrankaFormatedWithAdress>
  <DomainObject.Predmet.ProtustrankaFormatedWithAdressOIB>
    <izvorni_sadrzaj> RENATA KOM j.d.o.o., OIB 81796744629, Orehovica 99, 49221 Orehovica zastupanog po punomoćniku RENATA MEŠTROVIĆ</izvorni_sadrzaj>
    <derivirana_varijabla naziv="DomainObject.Predmet.ProtustrankaFormatedWithAdressOIB_1"> RENATA KOM j.d.o.o., OIB 81796744629, Orehovica 99, 49221 Orehovica zastupanog po punomoćniku RENATA MEŠTROVIĆ</derivirana_varijabla>
  </DomainObject.Predmet.ProtustrankaFormatedWithAdressOIB>
  <DomainObject.Predmet.ProtustrankaWithAdress>
    <izvorni_sadrzaj>RENATA KOM j.d.o.o. Orehovica 99, 49221 Orehovica</izvorni_sadrzaj>
    <derivirana_varijabla naziv="DomainObject.Predmet.ProtustrankaWithAdress_1">RENATA KOM j.d.o.o. Orehovica 99, 49221 Orehovica</derivirana_varijabla>
  </DomainObject.Predmet.ProtustrankaWithAdress>
  <DomainObject.Predmet.ProtustrankaWithAdressOIB>
    <izvorni_sadrzaj>RENATA KOM j.d.o.o., OIB 81796744629, Orehovica 99, 49221 Orehovica</izvorni_sadrzaj>
    <derivirana_varijabla naziv="DomainObject.Predmet.ProtustrankaWithAdressOIB_1">RENATA KOM j.d.o.o., OIB 81796744629, Orehovica 99, 49221 Orehovica</derivirana_varijabla>
  </DomainObject.Predmet.ProtustrankaWithAdressOIB>
  <DomainObject.Predmet.ProtustrankaNazivFormated>
    <izvorni_sadrzaj>RENATA KOM j.d.o.o.</izvorni_sadrzaj>
    <derivirana_varijabla naziv="DomainObject.Predmet.ProtustrankaNazivFormated_1">RENATA KOM j.d.o.o.</derivirana_varijabla>
  </DomainObject.Predmet.ProtustrankaNazivFormated>
  <DomainObject.Predmet.ProtustrankaNazivFormatedOIB>
    <izvorni_sadrzaj>RENATA KOM j.d.o.o., OIB 81796744629</izvorni_sadrzaj>
    <derivirana_varijabla naziv="DomainObject.Predmet.ProtustrankaNazivFormatedOIB_1">RENATA KOM j.d.o.o., OIB 81796744629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Renata Meštrović</izvorni_sadrzaj>
    <derivirana_varijabla naziv="DomainObject.Predmet.StrankaFormated_1">  FINA Regionalni centar Zagreb; Renata Meštrović</derivirana_varijabla>
  </DomainObject.Predmet.StrankaFormated>
  <DomainObject.Predmet.StrankaFormatedOIB>
    <izvorni_sadrzaj>  FINA Regionalni centar Zagreb, OIB 85821130368; Renata Meštrović, OIB 48459944930</izvorni_sadrzaj>
    <derivirana_varijabla naziv="DomainObject.Predmet.StrankaFormatedOIB_1">  FINA Regionalni centar Zagreb, OIB 85821130368; Renata Meštrović, OIB 48459944930</derivirana_varijabla>
  </DomainObject.Predmet.StrankaFormatedOIB>
  <DomainObject.Predmet.StrankaFormatedWithAdress>
    <izvorni_sadrzaj> FINA Regionalni centar Zagreb, Trg svibanjskih žrtava 1995. 1, 10000 Zagreb; Renata Meštrović, Orehovica 99, 49221 Orehovica</izvorni_sadrzaj>
    <derivirana_varijabla naziv="DomainObject.Predmet.StrankaFormatedWithAdress_1"> FINA Regionalni centar Zagreb, Trg svibanjskih žrtava 1995. 1, 10000 Zagreb; Renata Meštrović, Orehovica 99, 49221 Orehovica</derivirana_varijabla>
  </DomainObject.Predmet.StrankaFormatedWithAdress>
  <DomainObject.Predmet.StrankaFormatedWithAdressOIB>
    <izvorni_sadrzaj> FINA Regionalni centar Zagreb, OIB 85821130368, Trg svibanjskih žrtava 1995. 1, 10000 Zagreb; Renata Meštrović, OIB 48459944930, Orehovica 99, 49221 Orehovica</izvorni_sadrzaj>
    <derivirana_varijabla naziv="DomainObject.Predmet.StrankaFormatedWithAdressOIB_1"> FINA Regionalni centar Zagreb, OIB 85821130368, Trg svibanjskih žrtava 1995. 1, 10000 Zagreb; Renata Meštrović, OIB 48459944930, Orehovica 99, 49221 Orehovica</derivirana_varijabla>
  </DomainObject.Predmet.StrankaFormatedWithAdressOIB>
  <DomainObject.Predmet.StrankaWithAdress>
    <izvorni_sadrzaj>FINA Regionalni centar Zagreb Trg svibanjskih žrtava 1995. 1,10000 Zagreb,Renata Meštrović Orehovica 99,49221 Orehovica</izvorni_sadrzaj>
    <derivirana_varijabla naziv="DomainObject.Predmet.StrankaWithAdress_1">FINA Regionalni centar Zagreb Trg svibanjskih žrtava 1995. 1,10000 Zagreb,Renata Meštrović Orehovica 99,49221 Orehovica</derivirana_varijabla>
  </DomainObject.Predmet.StrankaWithAdress>
  <DomainObject.Predmet.StrankaWithAdressOIB>
    <izvorni_sadrzaj>FINA Regionalni centar Zagreb, OIB 85821130368, Trg svibanjskih žrtava 1995. 1,10000 Zagreb,Renata Meštrović, OIB 48459944930, Orehovica 99,49221 Orehovica</izvorni_sadrzaj>
    <derivirana_varijabla naziv="DomainObject.Predmet.StrankaWithAdressOIB_1">FINA Regionalni centar Zagreb, OIB 85821130368, Trg svibanjskih žrtava 1995. 1,10000 Zagreb,Renata Meštrović, OIB 48459944930, Orehovica 99,49221 Orehovica</derivirana_varijabla>
  </DomainObject.Predmet.StrankaWithAdressOIB>
  <DomainObject.Predmet.StrankaNazivFormated>
    <izvorni_sadrzaj>FINA Regionalni centar Zagreb,Renata Meštrović</izvorni_sadrzaj>
    <derivirana_varijabla naziv="DomainObject.Predmet.StrankaNazivFormated_1">FINA Regionalni centar Zagreb,Renata Meštrović</derivirana_varijabla>
  </DomainObject.Predmet.StrankaNazivFormated>
  <DomainObject.Predmet.StrankaNazivFormatedOIB>
    <izvorni_sadrzaj>FINA Regionalni centar Zagreb, OIB 85821130368,Renata Meštrović, OIB 48459944930</izvorni_sadrzaj>
    <derivirana_varijabla naziv="DomainObject.Predmet.StrankaNazivFormatedOIB_1">FINA Regionalni centar Zagreb, OIB 85821130368,Renata Meštrović, OIB 48459944930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Renata Meštrović</item>
    </izvorni_sadrzaj>
    <derivirana_varijabla naziv="DomainObject.Predmet.StrankaListFormated_1">
      <item>FINA Regionalni centar Zagreb</item>
      <item>Renata Meštrović</item>
    </derivirana_varijabla>
  </DomainObject.Predmet.StrankaListFormated>
  <DomainObject.Predmet.StrankaListFormatedOIB>
    <izvorni_sadrzaj>
      <item>FINA Regionalni centar Zagreb, OIB 85821130368</item>
      <item>Renata Meštrović, OIB 48459944930</item>
    </izvorni_sadrzaj>
    <derivirana_varijabla naziv="DomainObject.Predmet.StrankaListFormatedOIB_1">
      <item>FINA Regionalni centar Zagreb, OIB 85821130368</item>
      <item>Renata Meštrović, OIB 48459944930</item>
    </derivirana_varijabla>
  </DomainObject.Predmet.StrankaListFormatedOIB>
  <DomainObject.Predmet.StrankaListFormatedWithAdress>
    <izvorni_sadrzaj>
      <item>FINA Regionalni centar Zagreb, Trg svibanjskih žrtava 1995. 1, 10000 Zagreb</item>
      <item>Renata Meštrović, Orehovica 99, 49221 Orehovica</item>
    </izvorni_sadrzaj>
    <derivirana_varijabla naziv="DomainObject.Predmet.StrankaListFormatedWithAdress_1">
      <item>FINA Regionalni centar Zagreb, Trg svibanjskih žrtava 1995. 1, 10000 Zagreb</item>
      <item>Renata Meštrović, Orehovica 99, 49221 Orehovica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Renata Meštrović, OIB 48459944930, Orehovica 99, 49221 Orehovica</item>
    </izvorni_sadrzaj>
    <derivirana_varijabla naziv="DomainObject.Predmet.StrankaListFormatedWithAdressOIB_1">
      <item>FINA Regionalni centar Zagreb, OIB 85821130368, Trg svibanjskih žrtava 1995. 1, 10000 Zagreb</item>
      <item>Renata Meštrović, OIB 48459944930, Orehovica 99, 49221 Orehovica</item>
    </derivirana_varijabla>
  </DomainObject.Predmet.StrankaListFormatedWithAdressOIB>
  <DomainObject.Predmet.StrankaListNazivFormated>
    <izvorni_sadrzaj>
      <item>FINA Regionalni centar Zagreb</item>
      <item>Renata Meštrović</item>
    </izvorni_sadrzaj>
    <derivirana_varijabla naziv="DomainObject.Predmet.StrankaListNazivFormated_1">
      <item>FINA Regionalni centar Zagreb</item>
      <item>Renata Meštrović</item>
    </derivirana_varijabla>
  </DomainObject.Predmet.StrankaListNazivFormated>
  <DomainObject.Predmet.StrankaListNazivFormatedOIB>
    <izvorni_sadrzaj>
      <item>FINA Regionalni centar Zagreb, OIB 85821130368</item>
      <item>Renata Meštrović, OIB 48459944930</item>
    </izvorni_sadrzaj>
    <derivirana_varijabla naziv="DomainObject.Predmet.StrankaListNazivFormatedOIB_1">
      <item>FINA Regionalni centar Zagreb, OIB 85821130368</item>
      <item>Renata Meštrović, OIB 48459944930</item>
    </derivirana_varijabla>
  </DomainObject.Predmet.StrankaListNazivFormatedOIB>
  <DomainObject.Predmet.ProtuStrankaListFormated>
    <izvorni_sadrzaj>
      <item>RENATA KOM j.d.o.o. zastupanog po punomoćniku RENATA MEŠTROVIĆ</item>
    </izvorni_sadrzaj>
    <derivirana_varijabla naziv="DomainObject.Predmet.ProtuStrankaListFormated_1">
      <item>RENATA KOM j.d.o.o. zastupanog po punomoćniku RENATA MEŠTROVIĆ</item>
    </derivirana_varijabla>
  </DomainObject.Predmet.ProtuStrankaListFormated>
  <DomainObject.Predmet.ProtuStrankaListFormatedOIB>
    <izvorni_sadrzaj>
      <item>RENATA KOM j.d.o.o., OIB 81796744629 zastupanog po punomoćniku RENATA MEŠTROVIĆ</item>
    </izvorni_sadrzaj>
    <derivirana_varijabla naziv="DomainObject.Predmet.ProtuStrankaListFormatedOIB_1">
      <item>RENATA KOM j.d.o.o., OIB 81796744629 zastupanog po punomoćniku RENATA MEŠTROVIĆ</item>
    </derivirana_varijabla>
  </DomainObject.Predmet.ProtuStrankaListFormatedOIB>
  <DomainObject.Predmet.ProtuStrankaListFormatedWithAdress>
    <izvorni_sadrzaj>
      <item>RENATA KOM j.d.o.o., Orehovica 99, 49221 Orehovica zastupanog po punomoćniku RENATA MEŠTROVIĆ</item>
    </izvorni_sadrzaj>
    <derivirana_varijabla naziv="DomainObject.Predmet.ProtuStrankaListFormatedWithAdress_1">
      <item>RENATA KOM j.d.o.o., Orehovica 99, 49221 Orehovica zastupanog po punomoćniku RENATA MEŠTROVIĆ</item>
    </derivirana_varijabla>
  </DomainObject.Predmet.ProtuStrankaListFormatedWithAdress>
  <DomainObject.Predmet.ProtuStrankaListFormatedWithAdressOIB>
    <izvorni_sadrzaj>
      <item>RENATA KOM j.d.o.o., OIB 81796744629, Orehovica 99, 49221 Orehovica zastupanog po punomoćniku RENATA MEŠTROVIĆ</item>
    </izvorni_sadrzaj>
    <derivirana_varijabla naziv="DomainObject.Predmet.ProtuStrankaListFormatedWithAdressOIB_1">
      <item>RENATA KOM j.d.o.o., OIB 81796744629, Orehovica 99, 49221 Orehovica zastupanog po punomoćniku RENATA MEŠTROVIĆ</item>
    </derivirana_varijabla>
  </DomainObject.Predmet.ProtuStrankaListFormatedWithAdressOIB>
  <DomainObject.Predmet.ProtuStrankaListNazivFormated>
    <izvorni_sadrzaj>
      <item>RENATA KOM j.d.o.o.</item>
    </izvorni_sadrzaj>
    <derivirana_varijabla naziv="DomainObject.Predmet.ProtuStrankaListNazivFormated_1">
      <item>RENATA KOM j.d.o.o.</item>
    </derivirana_varijabla>
  </DomainObject.Predmet.ProtuStrankaListNazivFormated>
  <DomainObject.Predmet.ProtuStrankaListNazivFormatedOIB>
    <izvorni_sadrzaj>
      <item>RENATA KOM j.d.o.o., OIB 81796744629</item>
    </izvorni_sadrzaj>
    <derivirana_varijabla naziv="DomainObject.Predmet.ProtuStrankaListNazivFormatedOIB_1">
      <item>RENATA KOM j.d.o.o., OIB 81796744629</item>
    </derivirana_varijabla>
  </DomainObject.Predmet.ProtuStrankaListNazivFormatedOIB>
  <DomainObject.Predmet.OstaliListFormated>
    <izvorni_sadrzaj>
      <item>RENATA MEŠTROVIĆ punomoćnik sudionika u postupku RENATA KOM j.d.o.o.</item>
    </izvorni_sadrzaj>
    <derivirana_varijabla naziv="DomainObject.Predmet.OstaliListFormated_1">
      <item>RENATA MEŠTROVIĆ punomoćnik sudionika u postupku RENATA KOM j.d.o.o.</item>
    </derivirana_varijabla>
  </DomainObject.Predmet.OstaliListFormated>
  <DomainObject.Predmet.OstaliListFormatedOIB>
    <izvorni_sadrzaj>
      <item>RENATA MEŠTROVIĆ, OIB 48459944930 punomoćnik sudionika u postupku RENATA KOM j.d.o.o.</item>
    </izvorni_sadrzaj>
    <derivirana_varijabla naziv="DomainObject.Predmet.OstaliListFormatedOIB_1">
      <item>RENATA MEŠTROVIĆ, OIB 48459944930 punomoćnik sudionika u postupku RENATA KOM j.d.o.o.</item>
    </derivirana_varijabla>
  </DomainObject.Predmet.OstaliListFormatedOIB>
  <DomainObject.Predmet.OstaliListFormatedWithAdress>
    <izvorni_sadrzaj>
      <item>RENATA MEŠTROVIĆ, Orehovica 99, 49221 Orehovica punomoćnik sudionika u postupku RENATA KOM j.d.o.o.</item>
    </izvorni_sadrzaj>
    <derivirana_varijabla naziv="DomainObject.Predmet.OstaliListFormatedWithAdress_1">
      <item>RENATA MEŠTROVIĆ, Orehovica 99, 49221 Orehovica punomoćnik sudionika u postupku RENATA KOM j.d.o.o.</item>
    </derivirana_varijabla>
  </DomainObject.Predmet.OstaliListFormatedWithAdress>
  <DomainObject.Predmet.OstaliListFormatedWithAdressOIB>
    <izvorni_sadrzaj>
      <item>RENATA MEŠTROVIĆ, OIB 48459944930, Orehovica 99, 49221 Orehovica punomoćnik sudionika u postupku RENATA KOM j.d.o.o.</item>
    </izvorni_sadrzaj>
    <derivirana_varijabla naziv="DomainObject.Predmet.OstaliListFormatedWithAdressOIB_1">
      <item>RENATA MEŠTROVIĆ, OIB 48459944930, Orehovica 99, 49221 Orehovica punomoćnik sudionika u postupku RENATA KOM j.d.o.o.</item>
    </derivirana_varijabla>
  </DomainObject.Predmet.OstaliListFormatedWithAdressOIB>
  <DomainObject.Predmet.OstaliListNazivFormated>
    <izvorni_sadrzaj>
      <item>RENATA MEŠTROVIĆ</item>
    </izvorni_sadrzaj>
    <derivirana_varijabla naziv="DomainObject.Predmet.OstaliListNazivFormated_1">
      <item>RENATA MEŠTROVIĆ</item>
    </derivirana_varijabla>
  </DomainObject.Predmet.OstaliListNazivFormated>
  <DomainObject.Predmet.OstaliListNazivFormatedOIB>
    <izvorni_sadrzaj>
      <item>RENATA MEŠTROVIĆ, OIB 48459944930</item>
    </izvorni_sadrzaj>
    <derivirana_varijabla naziv="DomainObject.Predmet.OstaliListNazivFormatedOIB_1">
      <item>RENATA MEŠTROVIĆ, OIB 48459944930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RENATA KOM j.d.o.o.</izvorni_sadrzaj>
    <derivirana_varijabla naziv="DomainObject.Predmet.ProtustrankaIDrugi_1">RENATA KOM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RENATA KOM j.d.o.o., OIB 81796744629, Orehovica 99, 49221 Orehovica</izvorni_sadrzaj>
    <derivirana_varijabla naziv="DomainObject.Predmet.ProtustrankaIDrugiAdressOIB_1">RENATA KOM j.d.o.o., OIB 81796744629, Orehovica 99, 49221 Orehovica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RENATA KOM j.d.o.o.</item>
      <item>RENATA MEŠTROVIĆ</item>
      <item>Renata Meštrović</item>
    </izvorni_sadrzaj>
    <derivirana_varijabla naziv="DomainObject.Predmet.SudioniciListNaziv_1">
      <item>FINA Regionalni centar Zagreb</item>
      <item>RENATA KOM j.d.o.o.</item>
      <item>RENATA MEŠTROVIĆ</item>
      <item>Renata Meštrović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RENATA KOM j.d.o.o., OIB 81796744629, Orehovica 99,49221 Orehovica</item>
      <item>RENATA MEŠTROVIĆ, OIB 48459944930, Orehovica 99,49221 Orehovica</item>
      <item>Renata Meštrović, OIB 48459944930, Orehovica 99,49221 Orehovica</item>
    </izvorni_sadrzaj>
    <derivirana_varijabla naziv="DomainObject.Predmet.SudioniciListAdressOIB_1">
      <item>FINA Regionalni centar Zagreb, OIB 85821130368, Trg svibanjskih žrtava 1995. 1,10000 Zagreb</item>
      <item>RENATA KOM j.d.o.o., OIB 81796744629, Orehovica 99,49221 Orehovica</item>
      <item>RENATA MEŠTROVIĆ, OIB 48459944930, Orehovica 99,49221 Orehovica</item>
      <item>Renata Meštrović, OIB 48459944930, Orehovica 99,49221 Orehovica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81796744629</item>
      <item>, OIB 48459944930</item>
      <item>, OIB 48459944930</item>
    </izvorni_sadrzaj>
    <derivirana_varijabla naziv="DomainObject.Predmet.SudioniciListNazivOIB_1">
      <item>, OIB 85821130368</item>
      <item>, OIB 81796744629</item>
      <item>, OIB 48459944930</item>
      <item>, OIB 48459944930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189</properties:Words>
  <properties:Characters>937</properties:Characters>
  <properties:Lines>40</properties:Lines>
  <properties:Paragraphs>19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2016-07-20T09:29:00Z</cp:lastPrinted>
  <dcterms:modified xmlns:xsi="http://www.w3.org/2001/XMLSchema-instance" xsi:type="dcterms:W3CDTF">2016-07-20T09:33:00Z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