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aa6e4" w14:paraId="f2aa6e4" w:rsidRDefault="00E85293" w:rsidP="00E85293" w:rsidR="00E85293">
      <w:pPr>
        <w:spacing w:after="0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85293" w:rsidP="00E85293" w:rsidR="00E85293" w:rsidRPr="00C4421F">
      <w:pPr>
        <w:spacing w:lineRule="auto" w:line="240" w:after="0"/>
      </w:pPr>
      <w:r w:rsidRPr="00C4421F">
        <w:t>REPUBLIKA HRVATSKA</w:t>
      </w:r>
    </w:p>
    <w:p w:rsidRDefault="00E85293" w:rsidP="00E85293" w:rsidR="00E85293">
      <w:pPr>
        <w:spacing w:lineRule="auto" w:line="240" w:after="0"/>
      </w:pPr>
      <w:r>
        <w:t xml:space="preserve">  Trgovački sud u Zagrebu</w:t>
      </w:r>
    </w:p>
    <w:p w:rsidRDefault="00E85293" w:rsidP="00E85293" w:rsidR="00EC159D">
      <w:pPr>
        <w:spacing w:lineRule="auto" w:line="240" w:after="0"/>
      </w:pPr>
      <w:r>
        <w:t xml:space="preserve">    Zagreb, </w:t>
      </w:r>
      <w:proofErr w:type="spellStart"/>
      <w:r>
        <w:t>Amruševa</w:t>
      </w:r>
      <w:proofErr w:type="spellEnd"/>
      <w:r>
        <w:t xml:space="preserve"> 2/II</w:t>
      </w:r>
    </w:p>
    <w:p w:rsidRDefault="00CA77F2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="005653CF">
        <w:t xml:space="preserve">         </w:t>
      </w:r>
      <w:r w:rsidR="00E85293">
        <w:t>27. St-</w:t>
      </w:r>
      <w:r w:rsidR="00524093">
        <w:t>863</w:t>
      </w:r>
      <w:r w:rsidR="00E85293">
        <w:t>/2015</w:t>
      </w:r>
    </w:p>
    <w:p w:rsidRDefault="00EC159D" w:rsidP="00A167C6" w:rsidR="00EC159D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EC159D" w:rsidP="006C248D" w:rsidR="00EC159D">
      <w:pPr>
        <w:spacing w:lineRule="auto" w:line="240" w:after="0"/>
        <w:ind w:firstLine="708"/>
        <w:jc w:val="both"/>
      </w:pPr>
      <w:r>
        <w:t>Trgovački sud u Zagrebu, po sucu</w:t>
      </w:r>
      <w:r w:rsidR="00A167C6">
        <w:t xml:space="preserve"> </w:t>
      </w:r>
      <w:r w:rsidR="00E85293">
        <w:t>Ružici Omazić</w:t>
      </w:r>
      <w:r>
        <w:t xml:space="preserve">, u stečajnom predmetu povodom zahtjeva FINANCIJSKE AGENCIJE, za provedbu skraćenog </w:t>
      </w:r>
      <w:r w:rsidR="006425B2">
        <w:t>stečajnog postupka nad dužnikom</w:t>
      </w:r>
      <w:r w:rsidR="00525979" w:rsidRPr="00525979">
        <w:t xml:space="preserve"> </w:t>
      </w:r>
      <w:r w:rsidR="00524093">
        <w:t>POLOVIĆ</w:t>
      </w:r>
      <w:r w:rsidR="002477A3">
        <w:t xml:space="preserve"> </w:t>
      </w:r>
      <w:r w:rsidR="00762966">
        <w:t xml:space="preserve">d.o.o., </w:t>
      </w:r>
      <w:r w:rsidR="00524093">
        <w:t>Karlovac, Primorska 55 A</w:t>
      </w:r>
      <w:r w:rsidR="00121BAF">
        <w:t xml:space="preserve">, </w:t>
      </w:r>
      <w:r w:rsidR="00762966">
        <w:t xml:space="preserve">MBS: </w:t>
      </w:r>
      <w:r w:rsidR="00524093">
        <w:t>080789882</w:t>
      </w:r>
      <w:r w:rsidR="00762966">
        <w:t xml:space="preserve">, </w:t>
      </w:r>
      <w:r w:rsidR="00121BAF">
        <w:t xml:space="preserve">OIB: </w:t>
      </w:r>
      <w:r w:rsidR="00524093">
        <w:t>02377839266</w:t>
      </w:r>
      <w:r w:rsidR="00117D04">
        <w:t xml:space="preserve">, </w:t>
      </w:r>
      <w:r w:rsidR="004C23B3">
        <w:t>dana 10</w:t>
      </w:r>
      <w:r w:rsidR="00A167C6">
        <w:t>. studenog</w:t>
      </w:r>
      <w:r w:rsidR="00DF43CB">
        <w:t xml:space="preserve"> 2015.godine</w:t>
      </w:r>
    </w:p>
    <w:p w:rsidRDefault="007E739E" w:rsidP="0092290B" w:rsidR="007E739E">
      <w:pPr>
        <w:pStyle w:val="Bezproreda"/>
        <w:jc w:val="both"/>
      </w:pPr>
    </w:p>
    <w:p w:rsidRDefault="00EC159D" w:rsidP="00A167C6" w:rsidR="00EC159D">
      <w:pPr>
        <w:pStyle w:val="Bezproreda"/>
        <w:jc w:val="center"/>
      </w:pPr>
      <w:r>
        <w:t xml:space="preserve">z a k </w:t>
      </w:r>
      <w:proofErr w:type="spellStart"/>
      <w:r>
        <w:t>lj</w:t>
      </w:r>
      <w:proofErr w:type="spellEnd"/>
      <w:r>
        <w:t xml:space="preserve"> u č i o      j e</w:t>
      </w:r>
    </w:p>
    <w:p w:rsidRDefault="00EC159D" w:rsidP="00A167C6" w:rsidR="00EC159D">
      <w:pPr>
        <w:pStyle w:val="Bezproreda"/>
      </w:pPr>
    </w:p>
    <w:p w:rsidRDefault="00A167C6" w:rsidP="006C248D" w:rsidR="00EC159D">
      <w:pPr>
        <w:spacing w:lineRule="auto" w:line="240" w:after="0"/>
        <w:ind w:firstLine="708"/>
        <w:jc w:val="both"/>
      </w:pPr>
      <w:r>
        <w:t xml:space="preserve">   </w:t>
      </w:r>
      <w:r w:rsidR="00EC159D">
        <w:t>Poziva se HRVATSKI ZAVOD ZA MIROVINSKO OSIGURANJE, Zagreb, Trpimirova  4, dostaviti sudu pozivom na gornji broj spisa, podatke o zaposlenim osobama kod dužnika</w:t>
      </w:r>
      <w:r w:rsidR="00525979" w:rsidRPr="00525979">
        <w:t xml:space="preserve"> </w:t>
      </w:r>
      <w:r w:rsidR="00524093" w:rsidRPr="00524093">
        <w:t>POLOVIĆ d.o.o., Karlovac, Primorska 55 A, MBS: 080789882, OIB: 02377839266</w:t>
      </w:r>
      <w:r w:rsidR="00524093">
        <w:t xml:space="preserve"> </w:t>
      </w:r>
      <w:r>
        <w:t xml:space="preserve">ili potvrdu da nema zaposlenih osoba </w:t>
      </w:r>
      <w:r w:rsidR="003E62B2">
        <w:t>na dan pisanja potvrde u roku od 8 dana od dana zaprimanja zaključka.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A167C6" w:rsidP="006C248D" w:rsidR="0092290B">
      <w:pPr>
        <w:spacing w:lineRule="auto" w:line="240" w:after="0"/>
        <w:ind w:firstLine="708"/>
        <w:jc w:val="both"/>
      </w:pPr>
      <w:r>
        <w:t xml:space="preserve">          </w:t>
      </w:r>
      <w:r w:rsidR="00EC159D">
        <w:t>Financijska agencija podnijela je, na temelju odredbe čl. 429. st. 1. S</w:t>
      </w:r>
      <w:r>
        <w:t>tečajnog zakona (“NN</w:t>
      </w:r>
      <w:r w:rsidR="00EC159D">
        <w:t xml:space="preserve">” broj 71/15, dalje: SZ), zahtjev za provedbu skraćenog stečajnog postupka nad </w:t>
      </w:r>
      <w:r w:rsidR="00524093" w:rsidRPr="00524093">
        <w:t>POLOVIĆ d.o.o., Karlovac, Primorska 55 A, MBS: 080789882, OIB: 02377839266</w:t>
      </w:r>
      <w:r w:rsidR="0092290B">
        <w:t>.</w:t>
      </w:r>
    </w:p>
    <w:p w:rsidRDefault="00A167C6" w:rsidP="00A167C6" w:rsidR="00EC159D">
      <w:pPr>
        <w:pStyle w:val="Bezproreda"/>
        <w:jc w:val="both"/>
      </w:pPr>
      <w:r>
        <w:t xml:space="preserve">          </w:t>
      </w:r>
      <w:r w:rsidR="00EC159D"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EC159D">
        <w:t>Odredbom čl. 11. st.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4C23B3" w:rsidP="00A167C6" w:rsidR="00EC159D">
      <w:pPr>
        <w:pStyle w:val="Bezproreda"/>
        <w:jc w:val="center"/>
      </w:pPr>
      <w:r>
        <w:t>U Zagrebu 10</w:t>
      </w:r>
      <w:r w:rsidR="00A167C6">
        <w:t>. studenog</w:t>
      </w:r>
      <w:r w:rsidR="00EC159D">
        <w:t xml:space="preserve"> 2015.</w:t>
      </w:r>
    </w:p>
    <w:p w:rsidRDefault="00EC159D" w:rsidP="00E85293" w:rsidR="00DF43CB">
      <w:pPr>
        <w:pStyle w:val="Bezproreda"/>
        <w:jc w:val="right"/>
      </w:pPr>
      <w:r>
        <w:t xml:space="preserve">               Sudac:</w:t>
      </w:r>
    </w:p>
    <w:p w:rsidRDefault="00E85293" w:rsidP="00A167C6" w:rsidR="00A167C6">
      <w:pPr>
        <w:pStyle w:val="Bezproreda"/>
        <w:jc w:val="right"/>
      </w:pPr>
      <w:r>
        <w:t>Ružica Omazić</w:t>
      </w:r>
    </w:p>
    <w:p w:rsidRDefault="00E85293" w:rsidP="00A167C6" w:rsidR="00E85293">
      <w:pPr>
        <w:pStyle w:val="Bezproreda"/>
      </w:pPr>
    </w:p>
    <w:p w:rsidRDefault="00A167C6" w:rsidP="00A167C6" w:rsidR="00A167C6">
      <w:pPr>
        <w:pStyle w:val="Bezproreda"/>
      </w:pPr>
      <w:r>
        <w:t>UPUTA O PRAVNOM LIJEKU:</w:t>
      </w:r>
    </w:p>
    <w:p w:rsidRDefault="00EC159D" w:rsidP="00A167C6" w:rsidR="00EC159D">
      <w:pPr>
        <w:pStyle w:val="Bezproreda"/>
      </w:pPr>
      <w:r>
        <w:t xml:space="preserve">Protiv ovog zaključka  žalba nije dopuštena (čl. 19.st. 7. SZ-a). 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</w:pPr>
      <w:r>
        <w:t>DNA:</w:t>
      </w:r>
    </w:p>
    <w:p w:rsidRDefault="00A167C6" w:rsidP="00A167C6" w:rsidR="00EC159D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Default="00EC159D" w:rsidP="00A167C6" w:rsidR="00EC159D">
      <w:pPr>
        <w:pStyle w:val="Bezproreda"/>
      </w:pPr>
      <w:r>
        <w:t>2.</w:t>
      </w:r>
      <w:r>
        <w:tab/>
        <w:t>e-oglasna ploča 15 dana</w:t>
      </w:r>
    </w:p>
    <w:p w:rsidRDefault="00EC159D" w:rsidP="00A167C6" w:rsidR="006E1039">
      <w:pPr>
        <w:pStyle w:val="Bezproreda"/>
      </w:pPr>
      <w:r>
        <w:t>3.</w:t>
      </w:r>
      <w:r>
        <w:tab/>
        <w:t>uvezati izvod</w:t>
      </w:r>
    </w:p>
    <w:sectPr w:rsidSect="00E85293" w:rsidR="006E1039">
      <w:headerReference w:type="default" r:id="rId10"/>
      <w:pgSz w:h="16838" w:w="11906"/>
      <w:pgMar w:gutter="0" w:footer="708" w:header="708" w:left="1417" w:bottom="70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C54D6F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</w:t>
        </w:r>
        <w:r w:rsidR="00E85293">
          <w:t>27. St-981/2015</w:t>
        </w:r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0C5D06"/>
    <w:rsid w:val="00117D04"/>
    <w:rsid w:val="00121BAF"/>
    <w:rsid w:val="00230306"/>
    <w:rsid w:val="002477A3"/>
    <w:rsid w:val="002803B5"/>
    <w:rsid w:val="002B2B78"/>
    <w:rsid w:val="003D29EC"/>
    <w:rsid w:val="003E62B2"/>
    <w:rsid w:val="004A54D6"/>
    <w:rsid w:val="004C23B3"/>
    <w:rsid w:val="004C3363"/>
    <w:rsid w:val="00524093"/>
    <w:rsid w:val="00525979"/>
    <w:rsid w:val="005653CF"/>
    <w:rsid w:val="006425B2"/>
    <w:rsid w:val="006C248D"/>
    <w:rsid w:val="006E1039"/>
    <w:rsid w:val="006F0F6E"/>
    <w:rsid w:val="00762966"/>
    <w:rsid w:val="007E739E"/>
    <w:rsid w:val="0092290B"/>
    <w:rsid w:val="00A167C6"/>
    <w:rsid w:val="00BB2CE8"/>
    <w:rsid w:val="00C0310C"/>
    <w:rsid w:val="00C32EAE"/>
    <w:rsid w:val="00C54D6F"/>
    <w:rsid w:val="00C57B19"/>
    <w:rsid w:val="00CA77F2"/>
    <w:rsid w:val="00D35A61"/>
    <w:rsid w:val="00D45486"/>
    <w:rsid w:val="00D574B1"/>
    <w:rsid w:val="00DD1D4C"/>
    <w:rsid w:val="00DD2479"/>
    <w:rsid w:val="00DF43CB"/>
    <w:rsid w:val="00E85293"/>
    <w:rsid w:val="00EA044C"/>
    <w:rsid w:val="00EC159D"/>
    <w:rsid w:val="00FC1A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Balloon Text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DD24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247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247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247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247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Balloon Text" w:uiPriority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DD24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247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247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247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247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studenog 2015.</izvorni_sadrzaj>
    <derivirana_varijabla naziv="DomainObject.DatumDonosenjaOdluke_1">10.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863</izvorni_sadrzaj>
    <derivirana_varijabla naziv="DomainObject.Predmet.Broj_1">863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2015.</izvorni_sadrzaj>
    <derivirana_varijabla naziv="DomainObject.Predmet.DatumOsnivanja_1">17.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St-863/2015</izvorni_sadrzaj>
    <derivirana_varijabla naziv="DomainObject.Predmet.OznakaBroj_1">St-863/2015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Polović d.o.o. zastupanog po punomoćniku IVAN MILČIĆ</izvorni_sadrzaj>
    <derivirana_varijabla naziv="DomainObject.Predmet.ProtustrankaFormated_1">  Polović d.o.o. zastupanog po punomoćniku IVAN MILČIĆ</derivirana_varijabla>
  </DomainObject.Predmet.ProtustrankaFormated>
  <DomainObject.Predmet.ProtustrankaFormatedOIB>
    <izvorni_sadrzaj>  Polović d.o.o., OIB 02377839266 zastupanog po punomoćniku IVAN MILČIĆ</izvorni_sadrzaj>
    <derivirana_varijabla naziv="DomainObject.Predmet.ProtustrankaFormatedOIB_1">  Polović d.o.o., OIB 02377839266 zastupanog po punomoćniku IVAN MILČIĆ</derivirana_varijabla>
  </DomainObject.Predmet.ProtustrankaFormatedOIB>
  <DomainObject.Predmet.ProtustrankaFormatedWithAdress>
    <izvorni_sadrzaj> Polović d.o.o., Primorska 55A, 47000 Karlovac zastupanog po punomoćniku IVAN MILČIĆ</izvorni_sadrzaj>
    <derivirana_varijabla naziv="DomainObject.Predmet.ProtustrankaFormatedWithAdress_1"> Polović d.o.o., Primorska 55A, 47000 Karlovac zastupanog po punomoćniku IVAN MILČIĆ</derivirana_varijabla>
  </DomainObject.Predmet.ProtustrankaFormatedWithAdress>
  <DomainObject.Predmet.ProtustrankaFormatedWithAdressOIB>
    <izvorni_sadrzaj> Polović d.o.o., OIB 02377839266, Primorska 55A, 47000 Karlovac zastupanog po punomoćniku IVAN MILČIĆ</izvorni_sadrzaj>
    <derivirana_varijabla naziv="DomainObject.Predmet.ProtustrankaFormatedWithAdressOIB_1"> Polović d.o.o., OIB 02377839266, Primorska 55A, 47000 Karlovac zastupanog po punomoćniku IVAN MILČIĆ</derivirana_varijabla>
  </DomainObject.Predmet.ProtustrankaFormatedWithAdressOIB>
  <DomainObject.Predmet.ProtustrankaWithAdress>
    <izvorni_sadrzaj>Polović d.o.o. Primorska 55A, 47000 Karlovac</izvorni_sadrzaj>
    <derivirana_varijabla naziv="DomainObject.Predmet.ProtustrankaWithAdress_1">Polović d.o.o. Primorska 55A, 47000 Karlovac</derivirana_varijabla>
  </DomainObject.Predmet.ProtustrankaWithAdress>
  <DomainObject.Predmet.ProtustrankaWithAdressOIB>
    <izvorni_sadrzaj>Polović d.o.o., OIB 02377839266, Primorska 55A, 47000 Karlovac</izvorni_sadrzaj>
    <derivirana_varijabla naziv="DomainObject.Predmet.ProtustrankaWithAdressOIB_1">Polović d.o.o., OIB 02377839266, Primorska 55A, 47000 Karlovac</derivirana_varijabla>
  </DomainObject.Predmet.ProtustrankaWithAdressOIB>
  <DomainObject.Predmet.ProtustrankaNazivFormated>
    <izvorni_sadrzaj>Polović d.o.o.</izvorni_sadrzaj>
    <derivirana_varijabla naziv="DomainObject.Predmet.ProtustrankaNazivFormated_1">Polović d.o.o.</derivirana_varijabla>
  </DomainObject.Predmet.ProtustrankaNazivFormated>
  <DomainObject.Predmet.ProtustrankaNazivFormatedOIB>
    <izvorni_sadrzaj>Polović d.o.o., OIB 02377839266</izvorni_sadrzaj>
    <derivirana_varijabla naziv="DomainObject.Predmet.ProtustrankaNazivFormatedOIB_1">Polović d.o.o., OIB 02377839266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Pavla Vitezovića 1, 47000 Karlovac</izvorni_sadrzaj>
    <derivirana_varijabla naziv="DomainObject.Predmet.StrankaFormatedWithAdress_1"> FINA Regionalni centar Zagreb, Podružnica Karlovac, Pavla Vitezovića 1, 47000 Karlovac</derivirana_varijabla>
  </DomainObject.Predmet.StrankaFormatedWithAdress>
  <DomainObject.Predmet.StrankaFormatedWithAdressOIB>
    <izvorni_sadrzaj> FINA Regionalni centar Zagreb, Podružnica Karlovac, OIB 85821130368, Pavla Vitezovića 1, 47000 Karlovac</izvorni_sadrzaj>
    <derivirana_varijabla naziv="DomainObject.Predmet.StrankaFormatedWithAdressOIB_1"> FINA Regionalni centar Zagreb, Podružnica Karlovac, OIB 85821130368, Pavla Vitezovića 1, 47000 Karlovac</derivirana_varijabla>
  </DomainObject.Predmet.StrankaFormatedWithAdressOIB>
  <DomainObject.Predmet.StrankaWithAdress>
    <izvorni_sadrzaj>FINA Regionalni centar Zagreb, Podružnica Karlovac Pavla Vitezovića 1,47000 Karlovac</izvorni_sadrzaj>
    <derivirana_varijabla naziv="DomainObject.Predmet.StrankaWithAdress_1">FINA Regionalni centar Zagreb, Podružnica Karlovac Pavla Vitezovića 1,47000 Karlovac</derivirana_varijabla>
  </DomainObject.Predmet.StrankaWithAdress>
  <DomainObject.Predmet.StrankaWithAdressOIB>
    <izvorni_sadrzaj>FINA Regionalni centar Zagreb, Podružnica Karlovac, OIB 85821130368, Pavla Vitezovića 1,47000 Karlovac</izvorni_sadrzaj>
    <derivirana_varijabla naziv="DomainObject.Predmet.StrankaWithAdressOIB_1">FINA Regionalni centar Zagreb, Podružnica Karlovac, OIB 85821130368, Pavla Vitezovića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Pavla Vitezovića 1, 47000 Karlovac</item>
    </izvorni_sadrzaj>
    <derivirana_varijabla naziv="DomainObject.Predmet.StrankaListFormatedWithAdress_1">
      <item>FINA Regionalni centar Zagreb, Podružnica Karlovac, Pavla Vitezovića 1, 47000 Karlovac</item>
    </derivirana_varijabla>
  </DomainObject.Predmet.StrankaListFormatedWithAdress>
  <DomainObject.Predmet.StrankaListFormatedWithAdressOIB>
    <izvorni_sadrzaj>
      <item>FINA Regionalni centar Zagreb, Podružnica Karlovac, OIB 85821130368, Pavla Vitezovića 1, 47000 Karlovac</item>
    </izvorni_sadrzaj>
    <derivirana_varijabla naziv="DomainObject.Predmet.StrankaListFormatedWithAdressOIB_1">
      <item>FINA Regionalni centar Zagreb, Podružnica Karlovac, OIB 85821130368, Pavla Vitezovića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Polović d.o.o. zastupanog po punomoćniku IVAN MILČIĆ</item>
    </izvorni_sadrzaj>
    <derivirana_varijabla naziv="DomainObject.Predmet.ProtuStrankaListFormated_1">
      <item>Polović d.o.o. zastupanog po punomoćniku IVAN MILČIĆ</item>
    </derivirana_varijabla>
  </DomainObject.Predmet.ProtuStrankaListFormated>
  <DomainObject.Predmet.ProtuStrankaListFormatedOIB>
    <izvorni_sadrzaj>
      <item>Polović d.o.o., OIB 02377839266 zastupanog po punomoćniku IVAN MILČIĆ</item>
    </izvorni_sadrzaj>
    <derivirana_varijabla naziv="DomainObject.Predmet.ProtuStrankaListFormatedOIB_1">
      <item>Polović d.o.o., OIB 02377839266 zastupanog po punomoćniku IVAN MILČIĆ</item>
    </derivirana_varijabla>
  </DomainObject.Predmet.ProtuStrankaListFormatedOIB>
  <DomainObject.Predmet.ProtuStrankaListFormatedWithAdress>
    <izvorni_sadrzaj>
      <item>Polović d.o.o., Primorska 55A, 47000 Karlovac zastupanog po punomoćniku IVAN MILČIĆ</item>
    </izvorni_sadrzaj>
    <derivirana_varijabla naziv="DomainObject.Predmet.ProtuStrankaListFormatedWithAdress_1">
      <item>Polović d.o.o., Primorska 55A, 47000 Karlovac zastupanog po punomoćniku IVAN MILČIĆ</item>
    </derivirana_varijabla>
  </DomainObject.Predmet.ProtuStrankaListFormatedWithAdress>
  <DomainObject.Predmet.ProtuStrankaListFormatedWithAdressOIB>
    <izvorni_sadrzaj>
      <item>Polović d.o.o., OIB 02377839266, Primorska 55A, 47000 Karlovac zastupanog po punomoćniku IVAN MILČIĆ</item>
    </izvorni_sadrzaj>
    <derivirana_varijabla naziv="DomainObject.Predmet.ProtuStrankaListFormatedWithAdressOIB_1">
      <item>Polović d.o.o., OIB 02377839266, Primorska 55A, 47000 Karlovac zastupanog po punomoćniku IVAN MILČIĆ</item>
    </derivirana_varijabla>
  </DomainObject.Predmet.ProtuStrankaListFormatedWithAdressOIB>
  <DomainObject.Predmet.ProtuStrankaListNazivFormated>
    <izvorni_sadrzaj>
      <item>Polović d.o.o.</item>
    </izvorni_sadrzaj>
    <derivirana_varijabla naziv="DomainObject.Predmet.ProtuStrankaListNazivFormated_1">
      <item>Polović d.o.o.</item>
    </derivirana_varijabla>
  </DomainObject.Predmet.ProtuStrankaListNazivFormated>
  <DomainObject.Predmet.ProtuStrankaListNazivFormatedOIB>
    <izvorni_sadrzaj>
      <item>Polović d.o.o., OIB 02377839266</item>
    </izvorni_sadrzaj>
    <derivirana_varijabla naziv="DomainObject.Predmet.ProtuStrankaListNazivFormatedOIB_1">
      <item>Polović d.o.o., OIB 02377839266</item>
    </derivirana_varijabla>
  </DomainObject.Predmet.ProtuStrankaListNazivFormatedOIB>
  <DomainObject.Predmet.OstaliListFormated>
    <izvorni_sadrzaj>
      <item>IVAN MILČIĆ punomoćnik sudionika u postupku Polović d.o.o.</item>
    </izvorni_sadrzaj>
    <derivirana_varijabla naziv="DomainObject.Predmet.OstaliListFormated_1">
      <item>IVAN MILČIĆ punomoćnik sudionika u postupku Polović d.o.o.</item>
    </derivirana_varijabla>
  </DomainObject.Predmet.OstaliListFormated>
  <DomainObject.Predmet.OstaliListFormatedOIB>
    <izvorni_sadrzaj>
      <item>IVAN MILČIĆ, OIB 40089553869 punomoćnik sudionika u postupku Polović d.o.o.</item>
    </izvorni_sadrzaj>
    <derivirana_varijabla naziv="DomainObject.Predmet.OstaliListFormatedOIB_1">
      <item>IVAN MILČIĆ, OIB 40089553869 punomoćnik sudionika u postupku Polović d.o.o.</item>
    </derivirana_varijabla>
  </DomainObject.Predmet.OstaliListFormatedOIB>
  <DomainObject.Predmet.OstaliListFormatedWithAdress>
    <izvorni_sadrzaj>
      <item>IVAN MILČIĆ, Miroslava Krleže 1/B, 47000 Karlovac punomoćnik sudionika u postupku Polović d.o.o.</item>
    </izvorni_sadrzaj>
    <derivirana_varijabla naziv="DomainObject.Predmet.OstaliListFormatedWithAdress_1">
      <item>IVAN MILČIĆ, Miroslava Krleže 1/B, 47000 Karlovac punomoćnik sudionika u postupku Polović d.o.o.</item>
    </derivirana_varijabla>
  </DomainObject.Predmet.OstaliListFormatedWithAdress>
  <DomainObject.Predmet.OstaliListFormatedWithAdressOIB>
    <izvorni_sadrzaj>
      <item>IVAN MILČIĆ, OIB 40089553869, Miroslava Krleže 1/B, 47000 Karlovac punomoćnik sudionika u postupku Polović d.o.o.</item>
    </izvorni_sadrzaj>
    <derivirana_varijabla naziv="DomainObject.Predmet.OstaliListFormatedWithAdressOIB_1">
      <item>IVAN MILČIĆ, OIB 40089553869, Miroslava Krleže 1/B, 47000 Karlovac punomoćnik sudionika u postupku Polović d.o.o.</item>
    </derivirana_varijabla>
  </DomainObject.Predmet.OstaliListFormatedWithAdressOIB>
  <DomainObject.Predmet.OstaliListNazivFormated>
    <izvorni_sadrzaj>
      <item>IVAN MILČIĆ</item>
    </izvorni_sadrzaj>
    <derivirana_varijabla naziv="DomainObject.Predmet.OstaliListNazivFormated_1">
      <item>IVAN MILČIĆ</item>
    </derivirana_varijabla>
  </DomainObject.Predmet.OstaliListNazivFormated>
  <DomainObject.Predmet.OstaliListNazivFormatedOIB>
    <izvorni_sadrzaj>
      <item>IVAN MILČIĆ, OIB 40089553869</item>
    </izvorni_sadrzaj>
    <derivirana_varijabla naziv="DomainObject.Predmet.OstaliListNazivFormatedOIB_1">
      <item>IVAN MILČIĆ, OIB 40089553869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2015.</izvorni_sadrzaj>
    <derivirana_varijabla naziv="DomainObject.Datum_1">10.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Polović d.o.o.</izvorni_sadrzaj>
    <derivirana_varijabla naziv="DomainObject.Predmet.ProtustrankaIDrugi_1">Polović d.o.o.</derivirana_varijabla>
  </DomainObject.Predmet.ProtustrankaIDrugi>
  <DomainObject.Predmet.StrankaIDrugiAdressOIB>
    <izvorni_sadrzaj>FINA Regionalni centar Zagreb, Podružnica Karlovac, OIB 85821130368, Pavla Vitezovića 1, 47000 Karlovac</izvorni_sadrzaj>
    <derivirana_varijabla naziv="DomainObject.Predmet.StrankaIDrugiAdressOIB_1">FINA Regionalni centar Zagreb, Podružnica Karlovac, OIB 85821130368, Pavla Vitezovića 1, 47000 Karlovac</derivirana_varijabla>
  </DomainObject.Predmet.StrankaIDrugiAdressOIB>
  <DomainObject.Predmet.ProtustrankaIDrugiAdressOIB>
    <izvorni_sadrzaj>Polović d.o.o., OIB 02377839266, Primorska 55A, 47000 Karlovac</izvorni_sadrzaj>
    <derivirana_varijabla naziv="DomainObject.Predmet.ProtustrankaIDrugiAdressOIB_1">Polović d.o.o., OIB 02377839266, Primorska 55A,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Polović d.o.o.</item>
      <item>IVAN MILČIĆ</item>
    </izvorni_sadrzaj>
    <derivirana_varijabla naziv="DomainObject.Predmet.SudioniciListNaziv_1">
      <item>FINA Regionalni centar Zagreb, Podružnica Karlovac</item>
      <item>Polović d.o.o.</item>
      <item>IVAN MILČIĆ</item>
    </derivirana_varijabla>
  </DomainObject.Predmet.SudioniciListNaziv>
  <DomainObject.Predmet.SudioniciListAdressOIB>
    <izvorni_sadrzaj>
      <item>FINA Regionalni centar Zagreb, Podružnica Karlovac, OIB 85821130368, Pavla Vitezovića 1,47000 Karlovac</item>
      <item>Polović d.o.o., OIB 02377839266, Primorska 55A,47000 Karlovac</item>
      <item>IVAN MILČIĆ, OIB 40089553869, Miroslava Krleže 1/B,47000 Karlovac</item>
    </izvorni_sadrzaj>
    <derivirana_varijabla naziv="DomainObject.Predmet.SudioniciListAdressOIB_1">
      <item>FINA Regionalni centar Zagreb, Podružnica Karlovac, OIB 85821130368, Pavla Vitezovića 1,47000 Karlovac</item>
      <item>Polović d.o.o., OIB 02377839266, Primorska 55A,47000 Karlovac</item>
      <item>IVAN MILČIĆ, OIB 40089553869, Miroslava Krleže 1/B,47000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02377839266</item>
      <item>, OIB 40089553869</item>
    </izvorni_sadrzaj>
    <derivirana_varijabla naziv="DomainObject.Predmet.SudioniciListNazivOIB_1">
      <item>, OIB 85821130368</item>
      <item>, OIB 02377839266</item>
      <item>, OIB 40089553869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6EC39B4-3200-4B02-871D-83C3475AD3FA}">
  <ds:schemaRefs>
    <ds:schemaRef ds:uri="http://schemas.openxmlformats.org/officeDocument/2006/bibliography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314</properties:Words>
  <properties:Characters>1741</properties:Characters>
  <properties:Lines>49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2015-11-10T11:17:00Z</dcterms:created>
  <dc:creator>Maja Jurovicki</dc:creator>
  <cp:lastModifiedBy>Ksenija Nol</cp:lastModifiedBy>
  <cp:lastPrinted>2015-11-10T13:09:00Z</cp:lastPrinted>
  <dcterms:modified xmlns:xsi="http://www.w3.org/2001/XMLSchema-instance" xsi:type="dcterms:W3CDTF">2015-11-10T13:09:00Z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