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14e3d" w14:paraId="6514e3d" w:rsidRDefault="00036BB4" w:rsidP="00036BB4" w:rsidR="00036BB4" w:rsidRPr="00524E77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6BB4" w:rsidP="00036BB4" w:rsidR="00036BB4" w:rsidRPr="00524E77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524E77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036BB4" w:rsidP="00036BB4" w:rsidR="00036BB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24E77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036BB4" w:rsidP="00036BB4" w:rsidR="00036BB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36BB4" w:rsidP="00036BB4" w:rsidR="00036BB4" w:rsidRPr="00524E77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036BB4" w:rsidP="00036BB4" w:rsidR="00036BB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36BB4" w:rsidP="00036BB4" w:rsidR="00036BB4" w:rsidRPr="005D578C">
      <w:pPr>
        <w:jc w:val="center"/>
        <w:rPr>
          <w:rFonts w:cs="Times New Roman" w:eastAsia="Times New Roman"/>
          <w:szCs w:val="24"/>
        </w:rPr>
      </w:pPr>
    </w:p>
    <w:p w:rsidRDefault="00036BB4" w:rsidP="00036BB4" w:rsidR="00036BB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36BB4" w:rsidP="00036BB4" w:rsidR="00036BB4" w:rsidRPr="005D578C">
      <w:pPr>
        <w:rPr>
          <w:rFonts w:cs="Times New Roman" w:eastAsia="Times New Roman"/>
          <w:szCs w:val="24"/>
        </w:rPr>
      </w:pPr>
    </w:p>
    <w:p w:rsidRDefault="00036BB4" w:rsidP="00036BB4" w:rsidR="00036BB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INTER – ŽIVOT d. o. o. Rovinj, Istarska 56, OIB 35960905561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130033612,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524E77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ožujka 2016.</w:t>
      </w:r>
    </w:p>
    <w:p w:rsidRDefault="00036BB4" w:rsidP="00036BB4" w:rsidR="00036BB4" w:rsidRPr="005D578C">
      <w:pPr>
        <w:rPr>
          <w:rFonts w:cs="Times New Roman" w:eastAsia="Times New Roman"/>
          <w:szCs w:val="24"/>
        </w:rPr>
      </w:pPr>
    </w:p>
    <w:p w:rsidRDefault="00036BB4" w:rsidP="00036BB4" w:rsidR="00036BB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36BB4" w:rsidP="00036BB4" w:rsidR="00036BB4" w:rsidRPr="005D578C">
      <w:pPr>
        <w:rPr>
          <w:rFonts w:cs="Times New Roman" w:eastAsia="Times New Roman"/>
          <w:szCs w:val="24"/>
        </w:rPr>
      </w:pPr>
    </w:p>
    <w:p w:rsidRDefault="00036BB4" w:rsidP="00036BB4" w:rsidR="00036BB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INTER – ŽIVOT d. o. o. Rovinj, Istarska 56, OIB 35960905561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130033612,</w:t>
      </w:r>
      <w:r w:rsidRPr="005D578C">
        <w:rPr>
          <w:rFonts w:cs="Times New Roman" w:eastAsia="Times New Roman"/>
          <w:szCs w:val="24"/>
        </w:rPr>
        <w:t xml:space="preserve"> s danom </w:t>
      </w:r>
      <w:r w:rsidR="00524E77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036BB4" w:rsidP="00036BB4" w:rsidR="00036BB4" w:rsidRPr="005D578C">
      <w:pPr>
        <w:rPr>
          <w:rFonts w:cs="Times New Roman" w:eastAsia="Times New Roman"/>
          <w:szCs w:val="24"/>
        </w:rPr>
      </w:pPr>
    </w:p>
    <w:p w:rsidRDefault="00036BB4" w:rsidP="00036BB4" w:rsidR="00036BB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036BB4" w:rsidP="00036BB4" w:rsidR="00036BB4">
      <w:pPr>
        <w:rPr>
          <w:rFonts w:cs="Times New Roman" w:eastAsia="Times New Roman"/>
          <w:szCs w:val="20"/>
        </w:rPr>
      </w:pPr>
    </w:p>
    <w:p w:rsidRDefault="00036BB4" w:rsidP="00036BB4" w:rsidR="00036BB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INTER – ŽIVOT d. o. o. Rovinj, Istarska 56, OIB 35960905561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130033612.</w:t>
      </w:r>
    </w:p>
    <w:p w:rsidRDefault="00036BB4" w:rsidP="00036BB4" w:rsidR="00036BB4">
      <w:pPr>
        <w:ind w:firstLine="709"/>
        <w:rPr>
          <w:rFonts w:cs="Times New Roman" w:eastAsia="Times New Roman"/>
          <w:szCs w:val="24"/>
        </w:rPr>
      </w:pPr>
    </w:p>
    <w:p w:rsidRDefault="00036BB4" w:rsidP="00036BB4" w:rsidR="00036BB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INTER – ŽIVOT d. o. o. Rovinj, Istarska 56, OIB 35960905561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130033612.</w:t>
      </w:r>
    </w:p>
    <w:p w:rsidRDefault="00036BB4" w:rsidP="00036BB4" w:rsidR="00036BB4">
      <w:pPr>
        <w:rPr>
          <w:rFonts w:cs="Times New Roman" w:eastAsia="Times New Roman"/>
          <w:szCs w:val="24"/>
        </w:rPr>
      </w:pPr>
    </w:p>
    <w:p w:rsidRDefault="00036BB4" w:rsidP="00036BB4" w:rsidR="00036BB4" w:rsidRPr="005D578C">
      <w:pPr>
        <w:rPr>
          <w:rFonts w:cs="Times New Roman" w:eastAsia="Times New Roman"/>
          <w:szCs w:val="24"/>
        </w:rPr>
      </w:pPr>
    </w:p>
    <w:p w:rsidRDefault="00036BB4" w:rsidP="00036BB4" w:rsidR="00036BB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36BB4" w:rsidP="00036BB4" w:rsidR="00036BB4">
      <w:pPr>
        <w:ind w:firstLine="708"/>
        <w:rPr>
          <w:rFonts w:cs="Times New Roman" w:eastAsia="Times New Roman"/>
          <w:szCs w:val="24"/>
        </w:rPr>
      </w:pPr>
    </w:p>
    <w:p w:rsidRDefault="00036BB4" w:rsidP="00036BB4" w:rsidR="00036BB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INTER – ŽIVOT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St-952/2015-3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036BB4" w:rsidP="00036BB4" w:rsidR="00036BB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036BB4" w:rsidP="00036BB4" w:rsidR="00036BB4" w:rsidRPr="005D578C">
      <w:pPr>
        <w:rPr>
          <w:rFonts w:cs="Times New Roman" w:eastAsia="Times New Roman"/>
          <w:szCs w:val="24"/>
        </w:rPr>
      </w:pPr>
    </w:p>
    <w:p w:rsidRDefault="00036BB4" w:rsidP="00036BB4" w:rsidR="00036BB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524E77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36BB4" w:rsidP="00036BB4" w:rsidR="00036BB4">
      <w:pPr>
        <w:rPr>
          <w:rFonts w:cs="Times New Roman" w:eastAsia="Times New Roman"/>
          <w:szCs w:val="24"/>
        </w:rPr>
      </w:pPr>
    </w:p>
    <w:p w:rsidRDefault="00036BB4" w:rsidP="00036BB4" w:rsidR="00036BB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036BB4" w:rsidP="00036BB4" w:rsidR="00036BB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B04F9D">
        <w:rPr>
          <w:rFonts w:cs="Times New Roman" w:eastAsia="Times New Roman"/>
          <w:szCs w:val="24"/>
        </w:rPr>
        <w:t>, v. r.</w:t>
      </w:r>
    </w:p>
    <w:p w:rsidRDefault="00036BB4" w:rsidP="00036BB4" w:rsidR="00036BB4">
      <w:pPr>
        <w:jc w:val="left"/>
        <w:rPr>
          <w:rFonts w:cs="Times New Roman" w:eastAsia="Times New Roman"/>
          <w:szCs w:val="24"/>
        </w:rPr>
      </w:pPr>
    </w:p>
    <w:p w:rsidRDefault="00036BB4" w:rsidP="00036BB4" w:rsidR="00036BB4" w:rsidRPr="005D578C">
      <w:pPr>
        <w:jc w:val="left"/>
        <w:rPr>
          <w:rFonts w:cs="Times New Roman" w:eastAsia="Times New Roman"/>
          <w:szCs w:val="24"/>
        </w:rPr>
      </w:pPr>
    </w:p>
    <w:p w:rsidRDefault="00036BB4" w:rsidP="00036BB4" w:rsidR="00036BB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36BB4" w:rsidP="00036BB4" w:rsidR="00036BB4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036BB4" w:rsidP="00036BB4" w:rsidR="00036B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036BB4" w:rsidP="00036BB4" w:rsidR="00036BB4">
      <w:pPr>
        <w:rPr>
          <w:rFonts w:cs="Times New Roman" w:eastAsia="Times New Roman"/>
          <w:szCs w:val="24"/>
        </w:rPr>
      </w:pPr>
    </w:p>
    <w:p w:rsidRDefault="00036BB4" w:rsidP="00036BB4" w:rsidR="00036BB4" w:rsidRPr="005D578C">
      <w:pPr>
        <w:rPr>
          <w:rFonts w:cs="Times New Roman" w:eastAsia="Times New Roman"/>
          <w:szCs w:val="24"/>
        </w:rPr>
      </w:pPr>
    </w:p>
    <w:p w:rsidRDefault="00036BB4" w:rsidP="00036BB4" w:rsidR="00036BB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36BB4" w:rsidP="00036BB4" w:rsidR="00036B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36BB4" w:rsidP="00036BB4" w:rsidR="00036B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INTER – ŽIVOT d. o. o. Rovinj, Istarska 56,</w:t>
      </w:r>
    </w:p>
    <w:p w:rsidRDefault="00036BB4" w:rsidP="00036BB4" w:rsidR="00036B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 ovlaštene za zastupanje dužnika – Petr Petrin i Konstantin Larionov, oba na adresi, Rusija, Moskovska oblast, Odincovski rajon, selo Romaškovo, ul. Sirenevaja 11,</w:t>
      </w:r>
    </w:p>
    <w:p w:rsidRDefault="00036BB4" w:rsidP="00036BB4" w:rsidR="00036BB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036BB4" w:rsidP="00036BB4" w:rsidR="00036B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36BB4" w:rsidP="00036BB4" w:rsidR="00036BB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036BB4" w:rsidP="00036BB4" w:rsidR="00036BB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036BB4" w:rsidP="00036BB4" w:rsidR="00036B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036BB4" w:rsidP="00036BB4" w:rsidR="00036B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036BB4" w:rsidP="00036BB4" w:rsidR="00036BB4"/>
    <w:p w:rsidRDefault="00036BB4" w:rsidP="00036BB4" w:rsidR="00036BB4"/>
    <w:p w:rsidRDefault="00036BB4" w:rsidP="00036BB4" w:rsidR="00036BB4"/>
    <w:p w:rsidRDefault="00036BB4" w:rsidP="00036BB4" w:rsidR="00036BB4"/>
    <w:p w:rsidRDefault="00036BB4" w:rsidP="00036BB4" w:rsidR="00036BB4"/>
    <w:p w:rsidRDefault="00036BB4" w:rsidP="00036BB4" w:rsidR="00036BB4"/>
    <w:p w:rsidRDefault="00036BB4" w:rsidP="00036BB4" w:rsidR="00036BB4"/>
    <w:p w:rsidRDefault="00B04F9D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6BB4" w:rsidP="00036BB4" w:rsidR="00036BB4">
      <w:r>
        <w:separator/>
      </w:r>
    </w:p>
  </w:endnote>
  <w:endnote w:id="0" w:type="continuationSeparator">
    <w:p w:rsidRDefault="00036BB4" w:rsidP="00036BB4" w:rsidR="00036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6BB4" w:rsidP="00036BB4" w:rsidR="00036BB4">
      <w:r>
        <w:separator/>
      </w:r>
    </w:p>
  </w:footnote>
  <w:footnote w:id="0" w:type="continuationSeparator">
    <w:p w:rsidRDefault="00036BB4" w:rsidP="00036BB4" w:rsidR="00036B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6BB4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04F9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St-952/2015-5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6BB4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St-952/2015-5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624C"/>
    <w:rsid w:val="00036BB4"/>
    <w:rsid w:val="004F624C"/>
    <w:rsid w:val="00524E77"/>
    <w:rsid w:val="006B5FA5"/>
    <w:rsid w:val="0075528E"/>
    <w:rsid w:val="0079403F"/>
    <w:rsid w:val="00B04F9D"/>
    <w:rsid w:val="00BE1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6BB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36BB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36BB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6B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6BB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6B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6BB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4F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F9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04F9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04F9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04F9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6BB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36BB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36BB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6B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6BB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6B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6BB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4F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F9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04F9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04F9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04F9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St-952/2015</izvorni_sadrzaj>
    <derivirana_varijabla naziv="DomainObject.Predmet.OznakaBroj_1">St-952/2015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INTER-ŽIVOT d.o.o. ROVINJ</izvorni_sadrzaj>
    <derivirana_varijabla naziv="DomainObject.Predmet.ProtustrankaFormated_1">  INTER-ŽIVOT d.o.o. ROVINJ</derivirana_varijabla>
  </DomainObject.Predmet.ProtustrankaFormated>
  <DomainObject.Predmet.ProtustrankaFormatedOIB>
    <izvorni_sadrzaj>  INTER-ŽIVOT d.o.o. ROVINJ, OIB 35960905561</izvorni_sadrzaj>
    <derivirana_varijabla naziv="DomainObject.Predmet.ProtustrankaFormatedOIB_1">  INTER-ŽIVOT d.o.o. ROVINJ, OIB 35960905561</derivirana_varijabla>
  </DomainObject.Predmet.ProtustrankaFormatedOIB>
  <DomainObject.Predmet.ProtustrankaFormatedWithAdress>
    <izvorni_sadrzaj> INTER-ŽIVOT d.o.o. ROVINJ, Istarska 56, 52210 Rovinj</izvorni_sadrzaj>
    <derivirana_varijabla naziv="DomainObject.Predmet.ProtustrankaFormatedWithAdress_1"> INTER-ŽIVOT d.o.o. ROVINJ, Istarska 56, 52210 Rovinj</derivirana_varijabla>
  </DomainObject.Predmet.ProtustrankaFormatedWithAdress>
  <DomainObject.Predmet.ProtustrankaFormatedWithAdressOIB>
    <izvorni_sadrzaj> INTER-ŽIVOT d.o.o. ROVINJ, OIB 35960905561, Istarska 56, 52210 Rovinj</izvorni_sadrzaj>
    <derivirana_varijabla naziv="DomainObject.Predmet.ProtustrankaFormatedWithAdressOIB_1"> INTER-ŽIVOT d.o.o. ROVINJ, OIB 35960905561, Istarska 56, 52210 Rovinj</derivirana_varijabla>
  </DomainObject.Predmet.ProtustrankaFormatedWithAdressOIB>
  <DomainObject.Predmet.ProtustrankaWithAdress>
    <izvorni_sadrzaj>INTER-ŽIVOT d.o.o. ROVINJ Istarska 56, 52210 Rovinj</izvorni_sadrzaj>
    <derivirana_varijabla naziv="DomainObject.Predmet.ProtustrankaWithAdress_1">INTER-ŽIVOT d.o.o. ROVINJ Istarska 56, 52210 Rovinj</derivirana_varijabla>
  </DomainObject.Predmet.ProtustrankaWithAdress>
  <DomainObject.Predmet.ProtustrankaWithAdressOIB>
    <izvorni_sadrzaj>INTER-ŽIVOT d.o.o. ROVINJ, OIB 35960905561, Istarska 56, 52210 Rovinj</izvorni_sadrzaj>
    <derivirana_varijabla naziv="DomainObject.Predmet.ProtustrankaWithAdressOIB_1">INTER-ŽIVOT d.o.o. ROVINJ, OIB 35960905561, Istarska 56, 52210 Rovinj</derivirana_varijabla>
  </DomainObject.Predmet.ProtustrankaWithAdressOIB>
  <DomainObject.Predmet.ProtustrankaNazivFormated>
    <izvorni_sadrzaj>INTER-ŽIVOT d.o.o. ROVINJ</izvorni_sadrzaj>
    <derivirana_varijabla naziv="DomainObject.Predmet.ProtustrankaNazivFormated_1">INTER-ŽIVOT d.o.o. ROVINJ</derivirana_varijabla>
  </DomainObject.Predmet.ProtustrankaNazivFormated>
  <DomainObject.Predmet.ProtustrankaNazivFormatedOIB>
    <izvorni_sadrzaj>INTER-ŽIVOT d.o.o. ROVINJ, OIB 35960905561</izvorni_sadrzaj>
    <derivirana_varijabla naziv="DomainObject.Predmet.ProtustrankaNazivFormatedOIB_1">INTER-ŽIVOT d.o.o. ROVINJ, OIB 35960905561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567.24</izvorni_sadrzaj>
    <derivirana_varijabla naziv="DomainObject.Predmet.TrenutnaVrijednost_1">567.24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INTER-ŽIVOT d.o.o. ROVINJ</item>
    </izvorni_sadrzaj>
    <derivirana_varijabla naziv="DomainObject.Predmet.ProtuStrankaListFormated_1">
      <item>INTER-ŽIVOT d.o.o. ROVINJ</item>
    </derivirana_varijabla>
  </DomainObject.Predmet.ProtuStrankaListFormated>
  <DomainObject.Predmet.ProtuStrankaListFormatedOIB>
    <izvorni_sadrzaj>
      <item>INTER-ŽIVOT d.o.o. ROVINJ, OIB 35960905561</item>
    </izvorni_sadrzaj>
    <derivirana_varijabla naziv="DomainObject.Predmet.ProtuStrankaListFormatedOIB_1">
      <item>INTER-ŽIVOT d.o.o. ROVINJ, OIB 35960905561</item>
    </derivirana_varijabla>
  </DomainObject.Predmet.ProtuStrankaListFormatedOIB>
  <DomainObject.Predmet.ProtuStrankaListFormatedWithAdress>
    <izvorni_sadrzaj>
      <item>INTER-ŽIVOT d.o.o. ROVINJ, Istarska 56, 52210 Rovinj</item>
    </izvorni_sadrzaj>
    <derivirana_varijabla naziv="DomainObject.Predmet.ProtuStrankaListFormatedWithAdress_1">
      <item>INTER-ŽIVOT d.o.o. ROVINJ, Istarska 56, 52210 Rovinj</item>
    </derivirana_varijabla>
  </DomainObject.Predmet.ProtuStrankaListFormatedWithAdress>
  <DomainObject.Predmet.ProtuStrankaListFormatedWithAdressOIB>
    <izvorni_sadrzaj>
      <item>INTER-ŽIVOT d.o.o. ROVINJ, OIB 35960905561, Istarska 56, 52210 Rovinj</item>
    </izvorni_sadrzaj>
    <derivirana_varijabla naziv="DomainObject.Predmet.ProtuStrankaListFormatedWithAdressOIB_1">
      <item>INTER-ŽIVOT d.o.o. ROVINJ, OIB 35960905561, Istarska 56, 52210 Rovinj</item>
    </derivirana_varijabla>
  </DomainObject.Predmet.ProtuStrankaListFormatedWithAdressOIB>
  <DomainObject.Predmet.ProtuStrankaListNazivFormated>
    <izvorni_sadrzaj>
      <item>INTER-ŽIVOT d.o.o. ROVINJ</item>
    </izvorni_sadrzaj>
    <derivirana_varijabla naziv="DomainObject.Predmet.ProtuStrankaListNazivFormated_1">
      <item>INTER-ŽIVOT d.o.o. ROVINJ</item>
    </derivirana_varijabla>
  </DomainObject.Predmet.ProtuStrankaListNazivFormated>
  <DomainObject.Predmet.ProtuStrankaListNazivFormatedOIB>
    <izvorni_sadrzaj>
      <item>INTER-ŽIVOT d.o.o. ROVINJ, OIB 35960905561</item>
    </izvorni_sadrzaj>
    <derivirana_varijabla naziv="DomainObject.Predmet.ProtuStrankaListNazivFormatedOIB_1">
      <item>INTER-ŽIVOT d.o.o. ROVINJ, OIB 35960905561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INTER-ŽIVOT d.o.o. ROVINJ</izvorni_sadrzaj>
    <derivirana_varijabla naziv="DomainObject.Predmet.ProtustrankaIDrugi_1">INTER-ŽIVOT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INTER-ŽIVOT d.o.o. ROVINJ, OIB 35960905561, Istarska 56, 52210 Rovinj</izvorni_sadrzaj>
    <derivirana_varijabla naziv="DomainObject.Predmet.ProtustrankaIDrugiAdressOIB_1">INTER-ŽIVOT d.o.o. ROVINJ, OIB 35960905561, Istarska 56,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INTER-ŽIVOT d.o.o. ROVINJ</item>
    </izvorni_sadrzaj>
    <derivirana_varijabla naziv="DomainObject.Predmet.SudioniciListNaziv_1">
      <item>FINANCIJSKA AGENCIJA, RC RIJEKA, PODRUŽNICA PULA, PULA</item>
      <item>INTER-ŽIVOT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INTER-ŽIVOT d.o.o. ROVINJ, OIB 35960905561, Istarska 56,52210 Rovinj</item>
    </izvorni_sadrzaj>
    <derivirana_varijabla naziv="DomainObject.Predmet.SudioniciListAdressOIB_1">
      <item>FINANCIJSKA AGENCIJA, RC RIJEKA, PODRUŽNICA PULA, PULA, OIB 85821130368, GIARDINI 5,52100 Pula</item>
      <item>INTER-ŽIVOT d.o.o. ROVINJ, OIB 35960905561, Istarska 56,52210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35960905561</item>
    </izvorni_sadrzaj>
    <derivirana_varijabla naziv="DomainObject.Predmet.SudioniciListNazivOIB_1">
      <item>, OIB 85821130368</item>
      <item>, OIB 35960905561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3102</properties:Characters>
  <properties:Lines>83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2016-03-17T10:49:00Z</dcterms:created>
  <dc:creator>Mihaela Kaligari</dc:creator>
  <dc:description/>
  <cp:keywords/>
  <cp:lastModifiedBy>Jasmina Matika</cp:lastModifiedBy>
  <cp:lastPrinted>2016-03-23T07:04:00Z</cp:lastPrinted>
  <dcterms:modified xmlns:xsi="http://www.w3.org/2001/XMLSchema-instance" xsi:type="dcterms:W3CDTF">2016-03-23T09:19:00Z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