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9ac9" w14:paraId="88c9ac9" w:rsidRDefault="00697EB9" w:rsidP="005F0C29" w:rsidR="005F0C29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0C29">
        <w:t xml:space="preserve"> 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B509E5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BC4E18">
      <w:pPr>
        <w:rPr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</w:t>
      </w:r>
      <w:r w:rsidR="00F72B5D">
        <w:rPr>
          <w:sz w:val="24"/>
        </w:rPr>
        <w:t xml:space="preserve">            </w:t>
      </w:r>
      <w:r w:rsidR="00077152">
        <w:rPr>
          <w:sz w:val="24"/>
        </w:rPr>
        <w:t xml:space="preserve"> </w:t>
      </w:r>
      <w:r w:rsidR="009A2D35" w:rsidRPr="00A931DE">
        <w:rPr>
          <w:b/>
          <w:sz w:val="24"/>
        </w:rPr>
        <w:t xml:space="preserve">Broj: </w:t>
      </w:r>
      <w:r w:rsidR="00A931DE" w:rsidRPr="00A931DE">
        <w:rPr>
          <w:b/>
          <w:sz w:val="24"/>
        </w:rPr>
        <w:t>1/</w:t>
      </w:r>
      <w:r w:rsidR="009A2D35" w:rsidRPr="00A931DE">
        <w:rPr>
          <w:b/>
          <w:sz w:val="24"/>
        </w:rPr>
        <w:t>St-</w:t>
      </w:r>
      <w:r w:rsidR="00222026">
        <w:rPr>
          <w:b/>
          <w:sz w:val="24"/>
        </w:rPr>
        <w:t>1110/2015-56</w:t>
      </w:r>
    </w:p>
    <w:p w:rsidRDefault="006C08B8" w:rsidR="006C08B8">
      <w:pPr>
        <w:rPr>
          <w:sz w:val="24"/>
        </w:rPr>
      </w:pPr>
    </w:p>
    <w:p w:rsidRDefault="006C08B8" w:rsidR="006C08B8" w:rsidRPr="00AA771C">
      <w:pPr>
        <w:rPr>
          <w:sz w:val="24"/>
        </w:rPr>
      </w:pPr>
    </w:p>
    <w:p w:rsidRDefault="00BC4E18" w:rsidP="00943447" w:rsidR="00222939" w:rsidRPr="00AA771C">
      <w:pPr>
        <w:jc w:val="center"/>
        <w:rPr>
          <w:sz w:val="24"/>
        </w:rPr>
      </w:pPr>
      <w:r w:rsidRPr="00AA771C">
        <w:rPr>
          <w:sz w:val="24"/>
        </w:rPr>
        <w:t>P O Z I V</w:t>
      </w:r>
    </w:p>
    <w:p w:rsidRDefault="00BC4E18" w:rsidP="00957DB9" w:rsidR="00943447" w:rsidRPr="00AA771C">
      <w:pPr>
        <w:jc w:val="center"/>
        <w:rPr>
          <w:sz w:val="24"/>
        </w:rPr>
      </w:pPr>
      <w:r w:rsidRPr="00AA771C">
        <w:rPr>
          <w:sz w:val="24"/>
        </w:rPr>
        <w:t>na ročište za diobu kupovnine</w:t>
      </w:r>
    </w:p>
    <w:p w:rsidRDefault="00943447" w:rsidR="00943447">
      <w:pPr>
        <w:rPr>
          <w:sz w:val="24"/>
        </w:rPr>
      </w:pPr>
      <w:r>
        <w:rPr>
          <w:sz w:val="24"/>
        </w:rPr>
        <w:tab/>
      </w:r>
    </w:p>
    <w:p w:rsidRDefault="00222026" w:rsidP="00BF4A3B" w:rsidR="00CE0F94" w:rsidRPr="00222026">
      <w:pPr>
        <w:ind w:firstLine="720"/>
        <w:rPr>
          <w:sz w:val="24"/>
        </w:rPr>
      </w:pPr>
      <w:r w:rsidRPr="00222026">
        <w:rPr>
          <w:sz w:val="24"/>
          <w:szCs w:val="24"/>
        </w:rPr>
        <w:t>U nastavljenom postupku radi naknadne diobe stečajne mase iza PLIN INSTALACIJE d.o.o. u stečaju sa sjedištem u Osijeku, Kardinala A. Stepinca 35, OIB 08871112066, nastale iza brisanog subjekta PLIN INSTALACIJE d.o.o. u stečaju Nova Gradiška, Prvča 96/b, OIB 71496304784</w:t>
      </w:r>
      <w:r w:rsidRPr="00222026">
        <w:rPr>
          <w:color w:val="000000"/>
          <w:sz w:val="24"/>
          <w:szCs w:val="24"/>
        </w:rPr>
        <w:t>,</w:t>
      </w:r>
      <w:r w:rsidRPr="00222026">
        <w:rPr>
          <w:sz w:val="24"/>
          <w:szCs w:val="24"/>
        </w:rPr>
        <w:t xml:space="preserve"> dana 13. rujna 2018.</w:t>
      </w:r>
      <w:r>
        <w:rPr>
          <w:sz w:val="24"/>
          <w:szCs w:val="24"/>
        </w:rPr>
        <w:t xml:space="preserve">, </w:t>
      </w:r>
      <w:r w:rsidR="00D67D06" w:rsidRPr="0079209D">
        <w:rPr>
          <w:sz w:val="24"/>
          <w:szCs w:val="24"/>
        </w:rPr>
        <w:t>p</w:t>
      </w:r>
      <w:r w:rsidR="00BC4E18" w:rsidRPr="0079209D">
        <w:rPr>
          <w:sz w:val="24"/>
          <w:szCs w:val="24"/>
        </w:rPr>
        <w:t>ozivate se na ročište za di</w:t>
      </w:r>
      <w:r w:rsidR="00BC4E18">
        <w:rPr>
          <w:sz w:val="24"/>
        </w:rPr>
        <w:t xml:space="preserve">obu kupovnine </w:t>
      </w:r>
      <w:r>
        <w:rPr>
          <w:sz w:val="24"/>
        </w:rPr>
        <w:t>za prodanu</w:t>
      </w:r>
      <w:r w:rsidR="00B119E9">
        <w:rPr>
          <w:sz w:val="24"/>
        </w:rPr>
        <w:t xml:space="preserve"> nekretnin</w:t>
      </w:r>
      <w:r>
        <w:rPr>
          <w:sz w:val="24"/>
        </w:rPr>
        <w:t>u</w:t>
      </w:r>
      <w:r w:rsidR="00B119E9">
        <w:rPr>
          <w:sz w:val="24"/>
        </w:rPr>
        <w:t xml:space="preserve"> </w:t>
      </w:r>
      <w:r>
        <w:rPr>
          <w:sz w:val="24"/>
        </w:rPr>
        <w:t xml:space="preserve">vlasništva stečajne mase </w:t>
      </w:r>
      <w:r w:rsidRPr="00222026">
        <w:rPr>
          <w:sz w:val="24"/>
          <w:szCs w:val="24"/>
        </w:rPr>
        <w:t>označen</w:t>
      </w:r>
      <w:r>
        <w:rPr>
          <w:sz w:val="24"/>
          <w:szCs w:val="24"/>
        </w:rPr>
        <w:t>u</w:t>
      </w:r>
      <w:r w:rsidRPr="00222026">
        <w:rPr>
          <w:sz w:val="24"/>
          <w:szCs w:val="24"/>
        </w:rPr>
        <w:t xml:space="preserve"> sa kč.br. 884/20, oranica Mrsava sa 2212 m2, upisana u zk.ul. 535 k.o. Prvča, u naravi oranica i nedovršena poslovna zgrada u fazi izgradnje za koju je izdana građevinska dozvola i izvedbeni projekt ukupne površine 2212 m2</w:t>
      </w:r>
      <w:r w:rsidR="00C02C4B" w:rsidRPr="00222026">
        <w:rPr>
          <w:sz w:val="24"/>
        </w:rPr>
        <w:t>,</w:t>
      </w:r>
    </w:p>
    <w:p w:rsidRDefault="00BF4A3B" w:rsidP="005F0C29" w:rsidR="0050418B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B509E5" w:rsidP="005F0C29" w:rsidR="00FA28B3" w:rsidRPr="00BF4A3B">
      <w:pPr>
        <w:ind w:firstLine="720"/>
        <w:jc w:val="both"/>
        <w:rPr>
          <w:b/>
          <w:sz w:val="24"/>
        </w:rPr>
      </w:pPr>
      <w:r w:rsidRPr="00BF4A3B">
        <w:rPr>
          <w:b/>
          <w:sz w:val="24"/>
        </w:rPr>
        <w:t xml:space="preserve">u iznosu od </w:t>
      </w:r>
      <w:r w:rsidR="00222026" w:rsidRPr="00BF4A3B">
        <w:rPr>
          <w:b/>
          <w:sz w:val="24"/>
        </w:rPr>
        <w:t>145.825,00</w:t>
      </w:r>
      <w:r w:rsidRPr="00BF4A3B">
        <w:rPr>
          <w:b/>
          <w:sz w:val="24"/>
        </w:rPr>
        <w:t xml:space="preserve"> kn.</w:t>
      </w:r>
      <w:r w:rsidR="00FA28B3" w:rsidRPr="00BF4A3B">
        <w:rPr>
          <w:b/>
          <w:sz w:val="24"/>
        </w:rPr>
        <w:t xml:space="preserve"> </w:t>
      </w:r>
    </w:p>
    <w:p w:rsidRDefault="005F0C29" w:rsidP="005F0C29" w:rsidR="005F0C29">
      <w:pPr>
        <w:ind w:firstLine="720"/>
        <w:jc w:val="both"/>
        <w:rPr>
          <w:sz w:val="24"/>
        </w:rPr>
      </w:pPr>
    </w:p>
    <w:p w:rsidRDefault="00BC4E18" w:rsidP="007A3381" w:rsidR="00D67D06">
      <w:pPr>
        <w:ind w:firstLine="720"/>
        <w:jc w:val="both"/>
        <w:rPr>
          <w:sz w:val="24"/>
        </w:rPr>
      </w:pPr>
      <w:r>
        <w:rPr>
          <w:sz w:val="24"/>
        </w:rPr>
        <w:t xml:space="preserve">Ročište će se održati pred </w:t>
      </w:r>
      <w:r w:rsidR="00CE0F94">
        <w:rPr>
          <w:sz w:val="24"/>
        </w:rPr>
        <w:t>ovim sudom</w:t>
      </w:r>
      <w:r>
        <w:rPr>
          <w:sz w:val="24"/>
        </w:rPr>
        <w:t xml:space="preserve"> </w:t>
      </w:r>
      <w:r w:rsidR="000145B2">
        <w:rPr>
          <w:sz w:val="24"/>
        </w:rPr>
        <w:t>na dan</w:t>
      </w:r>
    </w:p>
    <w:p w:rsidRDefault="00222026" w:rsidP="00F4456F" w:rsidR="006414F0" w:rsidRPr="00BC4E18">
      <w:pPr>
        <w:rPr>
          <w:b/>
          <w:sz w:val="24"/>
        </w:rPr>
      </w:pPr>
      <w:r>
        <w:rPr>
          <w:b/>
          <w:sz w:val="24"/>
        </w:rPr>
        <w:t>11. listopada</w:t>
      </w:r>
      <w:r w:rsidR="008A06D4">
        <w:rPr>
          <w:b/>
          <w:sz w:val="24"/>
        </w:rPr>
        <w:t xml:space="preserve"> 2018</w:t>
      </w:r>
      <w:r w:rsidR="00F4456F">
        <w:rPr>
          <w:b/>
          <w:sz w:val="24"/>
        </w:rPr>
        <w:t xml:space="preserve">. u </w:t>
      </w:r>
      <w:r w:rsidR="00BC4E18" w:rsidRPr="00BC4E18">
        <w:rPr>
          <w:b/>
          <w:sz w:val="24"/>
        </w:rPr>
        <w:t xml:space="preserve"> </w:t>
      </w:r>
      <w:r>
        <w:rPr>
          <w:b/>
          <w:sz w:val="24"/>
        </w:rPr>
        <w:t>12</w:t>
      </w:r>
      <w:r w:rsidR="00F4456F">
        <w:rPr>
          <w:b/>
          <w:sz w:val="24"/>
        </w:rPr>
        <w:t xml:space="preserve">,00 </w:t>
      </w:r>
      <w:r w:rsidR="00BC4E18" w:rsidRPr="00BC4E18">
        <w:rPr>
          <w:b/>
          <w:sz w:val="24"/>
        </w:rPr>
        <w:t>sati,</w:t>
      </w:r>
      <w:r w:rsidR="001F2F15">
        <w:rPr>
          <w:b/>
          <w:sz w:val="24"/>
        </w:rPr>
        <w:t xml:space="preserve"> u </w:t>
      </w:r>
      <w:r w:rsidR="008A06D4">
        <w:rPr>
          <w:b/>
          <w:sz w:val="24"/>
        </w:rPr>
        <w:t xml:space="preserve">Slavonskom </w:t>
      </w:r>
      <w:r w:rsidR="000C3690">
        <w:rPr>
          <w:b/>
          <w:sz w:val="24"/>
        </w:rPr>
        <w:t>Brod</w:t>
      </w:r>
      <w:r w:rsidR="008A06D4">
        <w:rPr>
          <w:b/>
          <w:sz w:val="24"/>
        </w:rPr>
        <w:t>u</w:t>
      </w:r>
      <w:r w:rsidR="001F2F15">
        <w:rPr>
          <w:b/>
          <w:sz w:val="24"/>
        </w:rPr>
        <w:t>, Trg pobjede 13,</w:t>
      </w:r>
      <w:r w:rsidR="00BC4E18" w:rsidRPr="00BC4E18">
        <w:rPr>
          <w:b/>
          <w:sz w:val="24"/>
        </w:rPr>
        <w:t xml:space="preserve"> soba br. 89/III.</w:t>
      </w:r>
    </w:p>
    <w:p w:rsidRDefault="00BC4E18" w:rsidP="00BC4E18" w:rsidR="00BC4E18">
      <w:pPr>
        <w:jc w:val="both"/>
        <w:rPr>
          <w:sz w:val="24"/>
        </w:rPr>
      </w:pPr>
    </w:p>
    <w:p w:rsidRDefault="00BC4E18" w:rsidP="00BC4E18" w:rsidR="00BC4E18" w:rsidRPr="00BC4E18">
      <w:pPr>
        <w:jc w:val="both"/>
        <w:rPr>
          <w:b/>
          <w:sz w:val="24"/>
        </w:rPr>
      </w:pPr>
      <w:r w:rsidRPr="00BC4E18">
        <w:rPr>
          <w:b/>
          <w:sz w:val="24"/>
        </w:rPr>
        <w:t>UPOZORENJE: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Tražbina vjerovnika koji ne dođe na ročište uzet će se prema stanju koje p</w:t>
      </w:r>
      <w:r w:rsidR="00D67D06">
        <w:rPr>
          <w:sz w:val="24"/>
        </w:rPr>
        <w:t xml:space="preserve">roizlazi iz </w:t>
      </w:r>
      <w:r w:rsidR="00066F2D">
        <w:rPr>
          <w:sz w:val="24"/>
        </w:rPr>
        <w:t>javnih upisnika i registara</w:t>
      </w:r>
      <w:r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Najkasnije na ročištu za diobu osobe pozvane na ročište mogu drugom osporiti tražbinu, njezinu visin</w:t>
      </w:r>
      <w:r w:rsidR="00D56617">
        <w:rPr>
          <w:sz w:val="24"/>
        </w:rPr>
        <w:t>u i red namirenja shodno čl. 124</w:t>
      </w:r>
      <w:r>
        <w:rPr>
          <w:sz w:val="24"/>
        </w:rPr>
        <w:t xml:space="preserve"> st</w:t>
      </w:r>
      <w:r w:rsidR="00A636CD">
        <w:rPr>
          <w:sz w:val="24"/>
        </w:rPr>
        <w:t>. 3 Ovršnog zak</w:t>
      </w:r>
      <w:r w:rsidR="00EA2ED3">
        <w:rPr>
          <w:sz w:val="24"/>
        </w:rPr>
        <w:t>ona (NN br.</w:t>
      </w:r>
      <w:r w:rsidR="00D56617">
        <w:rPr>
          <w:sz w:val="24"/>
        </w:rPr>
        <w:t xml:space="preserve"> 112/12, 25/13, 93/14</w:t>
      </w:r>
      <w:r w:rsidR="00485CA3">
        <w:rPr>
          <w:sz w:val="24"/>
        </w:rPr>
        <w:t>, 55/16, 73/17</w:t>
      </w:r>
      <w:r w:rsidR="00A636CD">
        <w:rPr>
          <w:sz w:val="24"/>
        </w:rPr>
        <w:t>).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Prijedlozi, izjave i prigovori ne mogu se davati, odnosno podnositi ako se propusti rok, odnosno izostane s ročišta na kojem ih je trebalo dati ili podnijeti.</w:t>
      </w:r>
      <w:r w:rsidR="00421666">
        <w:rPr>
          <w:sz w:val="24"/>
        </w:rPr>
        <w:t>(čl. 11</w:t>
      </w:r>
      <w:r>
        <w:rPr>
          <w:sz w:val="24"/>
        </w:rPr>
        <w:t xml:space="preserve"> Stečajnog zakona</w:t>
      </w:r>
      <w:r w:rsidR="00EA2ED3">
        <w:rPr>
          <w:sz w:val="24"/>
        </w:rPr>
        <w:t xml:space="preserve"> NN br</w:t>
      </w:r>
      <w:r w:rsidR="00653444">
        <w:rPr>
          <w:sz w:val="24"/>
        </w:rPr>
        <w:t xml:space="preserve">. </w:t>
      </w:r>
      <w:r w:rsidR="00421666">
        <w:rPr>
          <w:sz w:val="24"/>
        </w:rPr>
        <w:t>71/15, 104/17</w:t>
      </w:r>
      <w:r>
        <w:rPr>
          <w:sz w:val="24"/>
        </w:rPr>
        <w:t>)</w:t>
      </w:r>
      <w:r w:rsidR="00EA2ED3"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ab/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A931DE" w:rsidP="00A931DE" w:rsidR="00507415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507415">
        <w:rPr>
          <w:sz w:val="24"/>
        </w:rPr>
        <w:t>Brodu,</w:t>
      </w:r>
      <w:r w:rsidR="00CD312B">
        <w:rPr>
          <w:sz w:val="24"/>
        </w:rPr>
        <w:t xml:space="preserve"> </w:t>
      </w:r>
      <w:r w:rsidR="00222026">
        <w:rPr>
          <w:sz w:val="24"/>
        </w:rPr>
        <w:t>13</w:t>
      </w:r>
      <w:r w:rsidR="003C65BC">
        <w:rPr>
          <w:sz w:val="24"/>
        </w:rPr>
        <w:t xml:space="preserve">. </w:t>
      </w:r>
      <w:r w:rsidR="00222026">
        <w:rPr>
          <w:sz w:val="24"/>
        </w:rPr>
        <w:t>rujna</w:t>
      </w:r>
      <w:r w:rsidR="00F4456F">
        <w:rPr>
          <w:sz w:val="24"/>
        </w:rPr>
        <w:t xml:space="preserve"> 2018.</w:t>
      </w:r>
    </w:p>
    <w:p w:rsidRDefault="00F72B5D" w:rsidR="00F72B5D">
      <w:pPr>
        <w:rPr>
          <w:sz w:val="24"/>
        </w:rPr>
      </w:pPr>
    </w:p>
    <w:p w:rsidRDefault="00F72B5D" w:rsidR="00F72B5D">
      <w:pPr>
        <w:rPr>
          <w:sz w:val="24"/>
        </w:rPr>
      </w:pPr>
    </w:p>
    <w:p w:rsidRDefault="00507415" w:rsidP="00F72B5D" w:rsidR="00CD312B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A931DE">
        <w:rPr>
          <w:sz w:val="24"/>
        </w:rPr>
        <w:tab/>
        <w:t xml:space="preserve">                  STEČAJNA SUTKINJA</w:t>
      </w:r>
      <w:r>
        <w:rPr>
          <w:sz w:val="24"/>
        </w:rPr>
        <w:t xml:space="preserve">:   </w:t>
      </w:r>
    </w:p>
    <w:p w:rsidRDefault="00BC4E18" w:rsidP="007A3381" w:rsidR="007A3381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smartTag w:element="PersonName" w:uri="urn:schemas-microsoft-com:office:smarttags">
        <w:r w:rsidR="00CD312B">
          <w:rPr>
            <w:sz w:val="24"/>
          </w:rPr>
          <w:t>Vesna Vukelić</w:t>
        </w:r>
      </w:smartTag>
      <w:r w:rsidR="00222939">
        <w:rPr>
          <w:sz w:val="24"/>
        </w:rPr>
        <w:t xml:space="preserve"> </w:t>
      </w:r>
      <w:r>
        <w:rPr>
          <w:sz w:val="24"/>
        </w:rPr>
        <w:t xml:space="preserve"> </w:t>
      </w:r>
    </w:p>
    <w:p w:rsidRDefault="007A3381" w:rsidP="007A3381" w:rsidR="007A3381">
      <w:pPr>
        <w:ind w:firstLine="720"/>
        <w:rPr>
          <w:sz w:val="24"/>
        </w:rPr>
      </w:pPr>
    </w:p>
    <w:p w:rsidRDefault="007A3381" w:rsidP="007A3381" w:rsidR="007A3381">
      <w:pPr>
        <w:ind w:firstLine="720"/>
      </w:pPr>
      <w:r>
        <w:t>Dostaviti svim</w:t>
      </w:r>
      <w:r w:rsidR="00B821B8">
        <w:t xml:space="preserve"> sudionicima dostaviti putem e-O</w:t>
      </w:r>
      <w:r>
        <w:t>glasne ploče i to:</w:t>
      </w:r>
    </w:p>
    <w:p w:rsidRDefault="00E0202F" w:rsidP="007A3381" w:rsidR="007A3381">
      <w:pPr>
        <w:overflowPunct/>
        <w:autoSpaceDE/>
        <w:autoSpaceDN/>
        <w:adjustRightInd/>
        <w:ind w:left="540"/>
        <w:textAlignment w:val="auto"/>
      </w:pPr>
      <w:r>
        <w:t>1. steč.</w:t>
      </w:r>
      <w:r w:rsidR="007A3381">
        <w:t>upravitelju</w:t>
      </w:r>
    </w:p>
    <w:p w:rsidRDefault="00A931DE" w:rsidP="00F4456F" w:rsidR="00A931DE">
      <w:pPr>
        <w:overflowPunct/>
        <w:autoSpaceDE/>
        <w:autoSpaceDN/>
        <w:adjustRightInd/>
        <w:ind w:left="540"/>
        <w:textAlignment w:val="auto"/>
      </w:pPr>
      <w:r>
        <w:t>2. Razlučn</w:t>
      </w:r>
      <w:r w:rsidR="003F4755">
        <w:t>om vjerovniku</w:t>
      </w:r>
    </w:p>
    <w:p w:rsidRDefault="00A931DE" w:rsidP="00E1184F" w:rsidR="00BD0349">
      <w:pPr>
        <w:overflowPunct/>
        <w:autoSpaceDE/>
        <w:autoSpaceDN/>
        <w:adjustRightInd/>
        <w:ind w:left="540"/>
        <w:textAlignment w:val="auto"/>
        <w:rPr>
          <w:sz w:val="24"/>
          <w:szCs w:val="24"/>
        </w:rPr>
      </w:pPr>
      <w:r>
        <w:t>-</w:t>
      </w:r>
      <w:r w:rsidR="00F4456F">
        <w:t xml:space="preserve"> </w:t>
      </w:r>
      <w:r w:rsidR="00BF4A3B">
        <w:t>Ljubi Vuković iz Nove Gradiške, putem punomoćnika</w:t>
      </w:r>
      <w:r w:rsidR="007A3381">
        <w:t xml:space="preserve"> </w:t>
      </w:r>
    </w:p>
    <w:sectPr w:rsidR="00BD034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235A6"/>
    <w:rsid w:val="000326E9"/>
    <w:rsid w:val="00042524"/>
    <w:rsid w:val="00065C70"/>
    <w:rsid w:val="00066F2D"/>
    <w:rsid w:val="00077152"/>
    <w:rsid w:val="00096990"/>
    <w:rsid w:val="000B0AE3"/>
    <w:rsid w:val="000B6093"/>
    <w:rsid w:val="000C3690"/>
    <w:rsid w:val="000E1659"/>
    <w:rsid w:val="000E5A9A"/>
    <w:rsid w:val="0010409D"/>
    <w:rsid w:val="00123E4E"/>
    <w:rsid w:val="00143013"/>
    <w:rsid w:val="00144CC6"/>
    <w:rsid w:val="00190050"/>
    <w:rsid w:val="001940E6"/>
    <w:rsid w:val="001C6A77"/>
    <w:rsid w:val="001D7A60"/>
    <w:rsid w:val="001F2F15"/>
    <w:rsid w:val="001F464E"/>
    <w:rsid w:val="00221B80"/>
    <w:rsid w:val="00222026"/>
    <w:rsid w:val="00222939"/>
    <w:rsid w:val="002233C5"/>
    <w:rsid w:val="0023242B"/>
    <w:rsid w:val="00290E56"/>
    <w:rsid w:val="002B01FA"/>
    <w:rsid w:val="002C1D43"/>
    <w:rsid w:val="002E11A3"/>
    <w:rsid w:val="00302435"/>
    <w:rsid w:val="003465C6"/>
    <w:rsid w:val="003C2361"/>
    <w:rsid w:val="003C65BC"/>
    <w:rsid w:val="003F4755"/>
    <w:rsid w:val="00411B60"/>
    <w:rsid w:val="00421666"/>
    <w:rsid w:val="004270C6"/>
    <w:rsid w:val="00430B77"/>
    <w:rsid w:val="00476569"/>
    <w:rsid w:val="00485CA3"/>
    <w:rsid w:val="004A5D7F"/>
    <w:rsid w:val="004A5E77"/>
    <w:rsid w:val="004D15D4"/>
    <w:rsid w:val="004D73B9"/>
    <w:rsid w:val="004F3694"/>
    <w:rsid w:val="0050418B"/>
    <w:rsid w:val="00507415"/>
    <w:rsid w:val="00507A61"/>
    <w:rsid w:val="00561755"/>
    <w:rsid w:val="00562F27"/>
    <w:rsid w:val="005825A3"/>
    <w:rsid w:val="00584170"/>
    <w:rsid w:val="005A37B0"/>
    <w:rsid w:val="005D78AD"/>
    <w:rsid w:val="005E27DF"/>
    <w:rsid w:val="005E2848"/>
    <w:rsid w:val="005E4255"/>
    <w:rsid w:val="005F0C29"/>
    <w:rsid w:val="005F612B"/>
    <w:rsid w:val="006015DB"/>
    <w:rsid w:val="0060559E"/>
    <w:rsid w:val="0061716E"/>
    <w:rsid w:val="00617DFD"/>
    <w:rsid w:val="006277BC"/>
    <w:rsid w:val="00637967"/>
    <w:rsid w:val="006414F0"/>
    <w:rsid w:val="00644AE5"/>
    <w:rsid w:val="00645F12"/>
    <w:rsid w:val="00651BA4"/>
    <w:rsid w:val="006528AC"/>
    <w:rsid w:val="00653444"/>
    <w:rsid w:val="006571A4"/>
    <w:rsid w:val="00665508"/>
    <w:rsid w:val="00676A20"/>
    <w:rsid w:val="00697EB9"/>
    <w:rsid w:val="006C08B8"/>
    <w:rsid w:val="006E146D"/>
    <w:rsid w:val="006F2CF7"/>
    <w:rsid w:val="00700D70"/>
    <w:rsid w:val="007136CC"/>
    <w:rsid w:val="00715CF3"/>
    <w:rsid w:val="00723D33"/>
    <w:rsid w:val="0079209D"/>
    <w:rsid w:val="007A3381"/>
    <w:rsid w:val="007B4BB1"/>
    <w:rsid w:val="007C550C"/>
    <w:rsid w:val="007D1623"/>
    <w:rsid w:val="007E195E"/>
    <w:rsid w:val="00875371"/>
    <w:rsid w:val="008A06D4"/>
    <w:rsid w:val="008E50C1"/>
    <w:rsid w:val="008F1B23"/>
    <w:rsid w:val="008F6E2D"/>
    <w:rsid w:val="00943447"/>
    <w:rsid w:val="00957DB9"/>
    <w:rsid w:val="00963784"/>
    <w:rsid w:val="009A2CE1"/>
    <w:rsid w:val="009A2D35"/>
    <w:rsid w:val="009A5550"/>
    <w:rsid w:val="009C1122"/>
    <w:rsid w:val="00A230A6"/>
    <w:rsid w:val="00A262D2"/>
    <w:rsid w:val="00A27BFD"/>
    <w:rsid w:val="00A3319B"/>
    <w:rsid w:val="00A44759"/>
    <w:rsid w:val="00A5326A"/>
    <w:rsid w:val="00A62064"/>
    <w:rsid w:val="00A636CD"/>
    <w:rsid w:val="00A73FFF"/>
    <w:rsid w:val="00A827DA"/>
    <w:rsid w:val="00A931DE"/>
    <w:rsid w:val="00AA771C"/>
    <w:rsid w:val="00AB116D"/>
    <w:rsid w:val="00AC1EF7"/>
    <w:rsid w:val="00AE6097"/>
    <w:rsid w:val="00B119E9"/>
    <w:rsid w:val="00B509E5"/>
    <w:rsid w:val="00B53FB9"/>
    <w:rsid w:val="00B66A63"/>
    <w:rsid w:val="00B821B8"/>
    <w:rsid w:val="00BA37CA"/>
    <w:rsid w:val="00BC4E18"/>
    <w:rsid w:val="00BC6746"/>
    <w:rsid w:val="00BC7052"/>
    <w:rsid w:val="00BD0349"/>
    <w:rsid w:val="00BD3A92"/>
    <w:rsid w:val="00BF4A3B"/>
    <w:rsid w:val="00C02C4B"/>
    <w:rsid w:val="00C04B0F"/>
    <w:rsid w:val="00C11053"/>
    <w:rsid w:val="00C46BA6"/>
    <w:rsid w:val="00C80B5A"/>
    <w:rsid w:val="00CA0278"/>
    <w:rsid w:val="00CD312B"/>
    <w:rsid w:val="00CD50C5"/>
    <w:rsid w:val="00CE0F94"/>
    <w:rsid w:val="00CE3A7D"/>
    <w:rsid w:val="00CF1EE9"/>
    <w:rsid w:val="00CF39E4"/>
    <w:rsid w:val="00D100CB"/>
    <w:rsid w:val="00D16B30"/>
    <w:rsid w:val="00D40A96"/>
    <w:rsid w:val="00D56617"/>
    <w:rsid w:val="00D6479D"/>
    <w:rsid w:val="00D67D06"/>
    <w:rsid w:val="00D93206"/>
    <w:rsid w:val="00DA70C4"/>
    <w:rsid w:val="00DE0D19"/>
    <w:rsid w:val="00E0202F"/>
    <w:rsid w:val="00E1184F"/>
    <w:rsid w:val="00E20531"/>
    <w:rsid w:val="00E26CAD"/>
    <w:rsid w:val="00E73DE3"/>
    <w:rsid w:val="00E777B6"/>
    <w:rsid w:val="00EA2ED3"/>
    <w:rsid w:val="00EA4AA3"/>
    <w:rsid w:val="00EE1EF9"/>
    <w:rsid w:val="00EE3504"/>
    <w:rsid w:val="00F1778D"/>
    <w:rsid w:val="00F2466F"/>
    <w:rsid w:val="00F4456F"/>
    <w:rsid w:val="00F515D4"/>
    <w:rsid w:val="00F72B5D"/>
    <w:rsid w:val="00F72F53"/>
    <w:rsid w:val="00F7700A"/>
    <w:rsid w:val="00F834DA"/>
    <w:rsid w:val="00FA28B3"/>
    <w:rsid w:val="00FB6971"/>
    <w:rsid w:val="00FD25BA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0443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2016.</izvorni_sadrzaj>
    <derivirana_varijabla naziv="DomainObject.Predmet.DatumRjesavanja_1">19.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173486.95</izvorni_sadrzaj>
    <derivirana_varijabla naziv="DomainObject.Predmet.InicijalnaVrijednost_1">173486.95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St-1110/2015</izvorni_sadrzaj>
    <derivirana_varijabla naziv="DomainObject.Predmet.OznakaBroj_1">St-1110/2015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PLIN INSTALACIJE d. o. o. za projektiranje i izgradnju plinskih instalacija</izvorni_sadrzaj>
    <derivirana_varijabla naziv="DomainObject.Predmet.ProtustrankaFormated_1">  PLIN INSTALACIJE d. o. o. za projektiranje i izgradnju plinskih instalacija</derivirana_varijabla>
  </DomainObject.Predmet.ProtustrankaFormated>
  <DomainObject.Predmet.ProtustrankaFormatedOIB>
    <izvorni_sadrzaj>  PLIN INSTALACIJE d. o. o. za projektiranje i izgradnju plinskih instalacija, OIB 71496304784</izvorni_sadrzaj>
    <derivirana_varijabla naziv="DomainObject.Predmet.ProtustrankaFormatedOIB_1">  PLIN INSTALACIJE d. o. o. za projektiranje i izgradnju plinskih instalacija, OIB 71496304784</derivirana_varijabla>
  </DomainObject.Predmet.ProtustrankaFormatedOIB>
  <DomainObject.Predmet.ProtustrankaFormatedWithAdress>
    <izvorni_sadrzaj> PLIN INSTALACIJE d. o. o. za projektiranje i izgradnju plinskih instalacija, Prvča 96b, 35400 Nova Gradiška</izvorni_sadrzaj>
    <derivirana_varijabla naziv="DomainObject.Predmet.ProtustrankaFormatedWithAdress_1"> PLIN INSTALACIJE d. o. o. za projektiranje i izgradnju plinskih instalacija, Prvča 96b, 35400 Nova Gradiška</derivirana_varijabla>
  </DomainObject.Predmet.ProtustrankaFormatedWithAdress>
  <DomainObject.Predmet.ProtustrankaFormatedWithAdressOIB>
    <izvorni_sadrzaj> PLIN INSTALACIJE d. o. o. za projektiranje i izgradnju plinskih instalacija, OIB 71496304784, Prvča 96b, 35400 Nova Gradiška</izvorni_sadrzaj>
    <derivirana_varijabla naziv="DomainObject.Predmet.ProtustrankaFormatedWithAdressOIB_1"> PLIN INSTALACIJE d. o. o. za projektiranje i izgradnju plinskih instalacija, OIB 71496304784, Prvča 96b, 35400 Nova Gradiška</derivirana_varijabla>
  </DomainObject.Predmet.ProtustrankaFormatedWithAdressOIB>
  <DomainObject.Predmet.ProtustrankaWithAdress>
    <izvorni_sadrzaj>PLIN INSTALACIJE d. o. o. za projektiranje i izgradnju plinskih instalacija Prvča 96b, 35400 Nova Gradiška</izvorni_sadrzaj>
    <derivirana_varijabla naziv="DomainObject.Predmet.ProtustrankaWithAdress_1">PLIN INSTALACIJE d. o. o. za projektiranje i izgradnju plinskih instalacija Prvča 96b, 35400 Nova Gradiška</derivirana_varijabla>
  </DomainObject.Predmet.ProtustrankaWithAdress>
  <DomainObject.Predmet.ProtustrankaWithAdressOIB>
    <izvorni_sadrzaj>PLIN INSTALACIJE d. o. o. za projektiranje i izgradnju plinskih instalacija, OIB 71496304784, Prvča 96b, 35400 Nova Gradiška</izvorni_sadrzaj>
    <derivirana_varijabla naziv="DomainObject.Predmet.ProtustrankaWithAdressOIB_1">PLIN INSTALACIJE d. o. o. za projektiranje i izgradnju plinskih instalacija, OIB 71496304784, Prvča 96b, 35400 Nova Gradiška</derivirana_varijabla>
  </DomainObject.Predmet.ProtustrankaWithAdressOIB>
  <DomainObject.Predmet.ProtustrankaNazivFormated>
    <izvorni_sadrzaj>PLIN INSTALACIJE d. o. o. za projektiranje i izgradnju plinskih instalacija</izvorni_sadrzaj>
    <derivirana_varijabla naziv="DomainObject.Predmet.ProtustrankaNazivFormated_1">PLIN INSTALACIJE d. o. o. za projektiranje i izgradnju plinskih instalacija</derivirana_varijabla>
  </DomainObject.Predmet.ProtustrankaNazivFormated>
  <DomainObject.Predmet.ProtustrankaNazivFormatedOIB>
    <izvorni_sadrzaj>PLIN INSTALACIJE d. o. o. za projektiranje i izgradnju plinskih instalacija, OIB 71496304784</izvorni_sadrzaj>
    <derivirana_varijabla naziv="DomainObject.Predmet.ProtustrankaNazivFormatedOIB_1">PLIN INSTALACIJE d. o. o. za projektiranje i izgradnju plinskih instalacija, OIB 71496304784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 AGENCIJA RC OSIJEK; LJUBA VUKOVIĆ</izvorni_sadrzaj>
    <derivirana_varijabla naziv="DomainObject.Predmet.StrankaFormated_1">  FINANCIJSKA  AGENCIJA RC OSIJEK; LJUBA VUKOVIĆ</derivirana_varijabla>
  </DomainObject.Predmet.StrankaFormated>
  <DomainObject.Predmet.StrankaFormatedOIB>
    <izvorni_sadrzaj>  FINANCIJSKA  AGENCIJA RC OSIJEK, OIB 85821130368; LJUBA VUKOVIĆ</izvorni_sadrzaj>
    <derivirana_varijabla naziv="DomainObject.Predmet.StrankaFormatedOIB_1">  FINANCIJSKA  AGENCIJA RC OSIJEK, OIB 85821130368; LJUBA VUKOVIĆ</derivirana_varijabla>
  </DomainObject.Predmet.StrankaFormatedOIB>
  <DomainObject.Predmet.StrankaFormatedWithAdress>
    <izvorni_sadrzaj> FINANCIJSKA  AGENCIJA RC OSIJEK, P.Krešimira  IV 20, 35000 Slavonski Brod; LJUBA VUKOVIĆ, TRG GRIGORA VITEZA 1, 35400 Nova Gradiška</izvorni_sadrzaj>
    <derivirana_varijabla naziv="DomainObject.Predmet.StrankaFormatedWithAdress_1"> FINANCIJSKA  AGENCIJA RC OSIJEK, P.Krešimira  IV 20, 35000 Slavonski Brod; LJUBA VUKOVIĆ, TRG GRIGORA VITEZA 1, 35400 Nova Gradiška</derivirana_varijabla>
  </DomainObject.Predmet.StrankaFormatedWithAdress>
  <DomainObject.Predmet.StrankaFormatedWithAdressOIB>
    <izvorni_sadrzaj> FINANCIJSKA  AGENCIJA RC OSIJEK, OIB 85821130368, P.Krešimira  IV 20, 35000 Slavonski Brod; LJUBA VUKOVIĆ, TRG GRIGORA VITEZA 1, 35400 Nova Gradiška</izvorni_sadrzaj>
    <derivirana_varijabla naziv="DomainObject.Predmet.StrankaFormatedWithAdressOIB_1"> FINANCIJSKA  AGENCIJA RC OSIJEK, OIB 85821130368, P.Krešimira  IV 20, 35000 Slavonski Brod; LJUBA VUKOVIĆ, TRG GRIGORA VITEZA 1, 35400 Nova Gradiška</derivirana_varijabla>
  </DomainObject.Predmet.StrankaFormatedWithAdressOIB>
  <DomainObject.Predmet.StrankaWithAdress>
    <izvorni_sadrzaj>FINANCIJSKA  AGENCIJA RC OSIJEK P.Krešimira  IV 20,35000 Slavonski Brod,LJUBA VUKOVIĆ TRG GRIGORA VITEZA 1,35400 Nova Gradiška</izvorni_sadrzaj>
    <derivirana_varijabla naziv="DomainObject.Predmet.StrankaWithAdress_1">FINANCIJSKA  AGENCIJA RC OSIJEK P.Krešimira  IV 20,35000 Slavonski Brod,LJUBA VUKOVIĆ TRG GRIGORA VITEZA 1,35400 Nova Gradiška</derivirana_varijabla>
  </DomainObject.Predmet.StrankaWithAdress>
  <DomainObject.Predmet.StrankaWithAdressOIB>
    <izvorni_sadrzaj>FINANCIJSKA  AGENCIJA RC OSIJEK, OIB 85821130368, P.Krešimira  IV 20,35000 Slavonski Brod,LJUBA VUKOVIĆ, TRG GRIGORA VITEZA 1,35400 Nova Gradiška</izvorni_sadrzaj>
    <derivirana_varijabla naziv="DomainObject.Predmet.StrankaWithAdressOIB_1">FINANCIJSKA  AGENCIJA RC OSIJEK, OIB 85821130368, P.Krešimira  IV 20,35000 Slavonski Brod,LJUBA VUKOVIĆ, TRG GRIGORA VITEZA 1,35400 Nova Gradiška</derivirana_varijabla>
  </DomainObject.Predmet.StrankaWithAdressOIB>
  <DomainObject.Predmet.StrankaNazivFormated>
    <izvorni_sadrzaj>FINANCIJSKA  AGENCIJA RC OSIJEK,LJUBA VUKOVIĆ</izvorni_sadrzaj>
    <derivirana_varijabla naziv="DomainObject.Predmet.StrankaNazivFormated_1">FINANCIJSKA  AGENCIJA RC OSIJEK,LJUBA VUKOVIĆ</derivirana_varijabla>
  </DomainObject.Predmet.StrankaNazivFormated>
  <DomainObject.Predmet.StrankaNazivFormatedOIB>
    <izvorni_sadrzaj>FINANCIJSKA  AGENCIJA RC OSIJEK, OIB 85821130368,LJUBA VUKOVIĆ</izvorni_sadrzaj>
    <derivirana_varijabla naziv="DomainObject.Predmet.StrankaNazivFormatedOIB_1">FINANCIJSKA  AGENCIJA RC OSIJEK, OIB 85821130368,LJUBA VUKOVIĆ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 AGENCIJA RC OSIJEK</item>
      <item>LJUBA VUKOVIĆ</item>
    </izvorni_sadrzaj>
    <derivirana_varijabla naziv="DomainObject.Predmet.StrankaListFormated_1">
      <item>FINANCIJSKA  AGENCIJA RC OSIJEK</item>
      <item>LJUBA VUKOVIĆ</item>
    </derivirana_varijabla>
  </DomainObject.Predmet.StrankaListFormated>
  <DomainObject.Predmet.StrankaListFormatedOIB>
    <izvorni_sadrzaj>
      <item>FINANCIJSKA  AGENCIJA RC OSIJEK, OIB 85821130368</item>
      <item>LJUBA VUKOVIĆ</item>
    </izvorni_sadrzaj>
    <derivirana_varijabla naziv="DomainObject.Predmet.StrankaListFormatedOIB_1">
      <item>FINANCIJSKA  AGENCIJA RC OSIJEK, OIB 85821130368</item>
      <item>LJUBA VUKOVIĆ</item>
    </derivirana_varijabla>
  </DomainObject.Predmet.StrankaListFormatedOIB>
  <DomainObject.Predmet.StrankaListFormatedWithAdress>
    <izvorni_sadrzaj>
      <item>FINANCIJSKA  AGENCIJA RC OSIJEK, P.Krešimira  IV 20, 35000 Slavonski Brod</item>
      <item>LJUBA VUKOVIĆ, TRG GRIGORA VITEZA 1, 35400 Nova Gradiška</item>
    </izvorni_sadrzaj>
    <derivirana_varijabla naziv="DomainObject.Predmet.StrankaListFormatedWithAdress_1">
      <item>FINANCIJSKA  AGENCIJA RC OSIJEK, P.Krešimira  IV 20, 35000 Slavonski Brod</item>
      <item>LJUBA VUKOVIĆ, TRG GRIGORA VITEZA 1, 35400 Nova Gradiška</item>
    </derivirana_varijabla>
  </DomainObject.Predmet.StrankaListFormatedWithAdress>
  <DomainObject.Predmet.StrankaListFormatedWithAdressOIB>
    <izvorni_sadrzaj>
      <item>FINANCIJSKA  AGENCIJA RC OSIJEK, OIB 85821130368, P.Krešimira  IV 20, 35000 Slavonski Brod</item>
      <item>LJUBA VUKOVIĆ, TRG GRIGORA VITEZA 1, 35400 Nova Gradiška</item>
    </izvorni_sadrzaj>
    <derivirana_varijabla naziv="DomainObject.Predmet.StrankaListFormatedWithAdressOIB_1">
      <item>FINANCIJSKA  AGENCIJA RC OSIJEK, OIB 85821130368, P.Krešimira  IV 20, 35000 Slavonski Brod</item>
      <item>LJUBA VUKOVIĆ, TRG GRIGORA VITEZA 1, 35400 Nova Gradiška</item>
    </derivirana_varijabla>
  </DomainObject.Predmet.StrankaListFormatedWithAdressOIB>
  <DomainObject.Predmet.StrankaListNazivFormated>
    <izvorni_sadrzaj>
      <item>FINANCIJSKA  AGENCIJA RC OSIJEK</item>
      <item>LJUBA VUKOVIĆ</item>
    </izvorni_sadrzaj>
    <derivirana_varijabla naziv="DomainObject.Predmet.StrankaListNazivFormated_1">
      <item>FINANCIJSKA  AGENCIJA RC OSIJEK</item>
      <item>LJUBA VUKOVIĆ</item>
    </derivirana_varijabla>
  </DomainObject.Predmet.StrankaListNazivFormated>
  <DomainObject.Predmet.StrankaListNazivFormatedOIB>
    <izvorni_sadrzaj>
      <item>FINANCIJSKA  AGENCIJA RC OSIJEK, OIB 85821130368</item>
      <item>LJUBA VUKOVIĆ</item>
    </izvorni_sadrzaj>
    <derivirana_varijabla naziv="DomainObject.Predmet.StrankaListNazivFormatedOIB_1">
      <item>FINANCIJSKA  AGENCIJA RC OSIJEK, OIB 85821130368</item>
      <item>LJUBA VUKOVIĆ</item>
    </derivirana_varijabla>
  </DomainObject.Predmet.StrankaListNazivFormatedOIB>
  <DomainObject.Predmet.ProtuStrankaListFormated>
    <izvorni_sadrzaj>
      <item>PLIN INSTALACIJE d. o. o. za projektiranje i izgradnju plinskih instalacija</item>
    </izvorni_sadrzaj>
    <derivirana_varijabla naziv="DomainObject.Predmet.ProtuStrankaListFormated_1">
      <item>PLIN INSTALACIJE d. o. o. za projektiranje i izgradnju plinskih instalacija</item>
    </derivirana_varijabla>
  </DomainObject.Predmet.ProtuStrankaListFormated>
  <DomainObject.Predmet.ProtuStrankaListFormatedOIB>
    <izvorni_sadrzaj>
      <item>PLIN INSTALACIJE d. o. o. za projektiranje i izgradnju plinskih instalacija, OIB 71496304784</item>
    </izvorni_sadrzaj>
    <derivirana_varijabla naziv="DomainObject.Predmet.ProtuStrankaListFormatedOIB_1">
      <item>PLIN INSTALACIJE d. o. o. za projektiranje i izgradnju plinskih instalacija, OIB 71496304784</item>
    </derivirana_varijabla>
  </DomainObject.Predmet.ProtuStrankaListFormatedOIB>
  <DomainObject.Predmet.ProtuStrankaListFormatedWithAdress>
    <izvorni_sadrzaj>
      <item>PLIN INSTALACIJE d. o. o. za projektiranje i izgradnju plinskih instalacija, Prvča 96b, 35400 Nova Gradiška</item>
    </izvorni_sadrzaj>
    <derivirana_varijabla naziv="DomainObject.Predmet.ProtuStrankaListFormatedWithAdress_1">
      <item>PLIN INSTALACIJE d. o. o. za projektiranje i izgradnju plinskih instalacija, Prvča 96b, 35400 Nova Gradiška</item>
    </derivirana_varijabla>
  </DomainObject.Predmet.ProtuStrankaListFormatedWithAdress>
  <DomainObject.Predmet.ProtuStrankaListFormatedWithAdressOIB>
    <izvorni_sadrzaj>
      <item>PLIN INSTALACIJE d. o. o. za projektiranje i izgradnju plinskih instalacija, OIB 71496304784, Prvča 96b, 35400 Nova Gradiška</item>
    </izvorni_sadrzaj>
    <derivirana_varijabla naziv="DomainObject.Predmet.ProtuStrankaListFormatedWithAdressOIB_1">
      <item>PLIN INSTALACIJE d. o. o. za projektiranje i izgradnju plinskih instalacija, OIB 71496304784, Prvča 96b, 35400 Nova Gradiška</item>
    </derivirana_varijabla>
  </DomainObject.Predmet.ProtuStrankaListFormatedWithAdressOIB>
  <DomainObject.Predmet.ProtuStrankaListNazivFormated>
    <izvorni_sadrzaj>
      <item>PLIN INSTALACIJE d. o. o. za projektiranje i izgradnju plinskih instalacija</item>
    </izvorni_sadrzaj>
    <derivirana_varijabla naziv="DomainObject.Predmet.ProtuStrankaListNazivFormated_1">
      <item>PLIN INSTALACIJE d. o. o. za projektiranje i izgradnju plinskih instalacija</item>
    </derivirana_varijabla>
  </DomainObject.Predmet.ProtuStrankaListNazivFormated>
  <DomainObject.Predmet.ProtuStrankaListNazivFormatedOIB>
    <izvorni_sadrzaj>
      <item>PLIN INSTALACIJE d. o. o. za projektiranje i izgradnju plinskih instalacija, OIB 71496304784</item>
    </izvorni_sadrzaj>
    <derivirana_varijabla naziv="DomainObject.Predmet.ProtuStrankaListNazivFormatedOIB_1">
      <item>PLIN INSTALACIJE d. o. o. za projektiranje i izgradnju plinskih instalacija, OIB 71496304784</item>
    </derivirana_varijabla>
  </DomainObject.Predmet.ProtuStrankaListNazivFormatedOIB>
  <DomainObject.Predmet.OstaliListFormated>
    <izvorni_sadrzaj>
      <item>SNJEŽANA SUDAREVIĆ</item>
      <item>Gabrijel Zovak</item>
      <item>Dragomir Urban</item>
      <item>Danijela Kovačević</item>
    </izvorni_sadrzaj>
    <derivirana_varijabla naziv="DomainObject.Predmet.OstaliListFormated_1">
      <item>SNJEŽANA SUDAREVIĆ</item>
      <item>Gabrijel Zovak</item>
      <item>Dragomir Urban</item>
      <item>Danijela Kovačević</item>
    </derivirana_varijabla>
  </DomainObject.Predmet.OstaliListFormated>
  <DomainObject.Predmet.OstaliListFormatedOIB>
    <izvorni_sadrzaj>
      <item>SNJEŽANA SUDAREVIĆ</item>
      <item>Gabrijel Zovak, OIB 24215447839</item>
      <item>Dragomir Urban, OIB 20300240486</item>
      <item>Danijela Kovačević, OIB </item>
    </izvorni_sadrzaj>
    <derivirana_varijabla naziv="DomainObject.Predmet.OstaliListFormatedOIB_1">
      <item>SNJEŽANA SUDAREVIĆ</item>
      <item>Gabrijel Zovak, OIB 24215447839</item>
      <item>Dragomir Urban, OIB 20300240486</item>
      <item>Danijela Kovačević, OIB </item>
    </derivirana_varijabla>
  </DomainObject.Predmet.OstaliListFormatedOIB>
  <DomainObject.Predmet.OstaliListFormatedWithAdress>
    <izvorni_sadrzaj>
      <item>SNJEŽANA SUDAREVIĆ</item>
      <item>Gabrijel Zovak</item>
      <item>Dragomir Urban, Cvjetni trg 12 b/I, 35400 Nova Gradiška</item>
      <item>Danijela Kovačević</item>
    </izvorni_sadrzaj>
    <derivirana_varijabla naziv="DomainObject.Predmet.OstaliListFormatedWithAdress_1">
      <item>SNJEŽANA SUDAREVIĆ</item>
      <item>Gabrijel Zovak</item>
      <item>Dragomir Urban, Cvjetni trg 12 b/I, 35400 Nova Gradiška</item>
      <item>Danijela Kovačević</item>
    </derivirana_varijabla>
  </DomainObject.Predmet.OstaliListFormatedWithAdress>
  <DomainObject.Predmet.OstaliListFormatedWithAdressOIB>
    <izvorni_sadrzaj>
      <item>SNJEŽANA SUDAREVIĆ</item>
      <item>Gabrijel Zovak, OIB 24215447839</item>
      <item>Dragomir Urban, OIB 20300240486, Cvjetni trg 12 b/I, 35400 Nova Gradiška</item>
      <item>Danijela Kovačević, OIB </item>
    </izvorni_sadrzaj>
    <derivirana_varijabla naziv="DomainObject.Predmet.OstaliListFormatedWithAdressOIB_1">
      <item>SNJEŽANA SUDAREVIĆ</item>
      <item>Gabrijel Zovak, OIB 24215447839</item>
      <item>Dragomir Urban, OIB 20300240486, Cvjetni trg 12 b/I, 35400 Nova Gradiška</item>
      <item>Danijela Kovačević, OIB </item>
    </derivirana_varijabla>
  </DomainObject.Predmet.OstaliListFormatedWithAdressOIB>
  <DomainObject.Predmet.OstaliListNazivFormated>
    <izvorni_sadrzaj>
      <item>SNJEŽANA SUDAREVIĆ</item>
      <item>Gabrijel Zovak</item>
      <item>Dragomir Urban</item>
      <item>Danijela Kovačević</item>
    </izvorni_sadrzaj>
    <derivirana_varijabla naziv="DomainObject.Predmet.OstaliListNazivFormated_1">
      <item>SNJEŽANA SUDAREVIĆ</item>
      <item>Gabrijel Zovak</item>
      <item>Dragomir Urban</item>
      <item>Danijela Kovačević</item>
    </derivirana_varijabla>
  </DomainObject.Predmet.OstaliListNazivFormated>
  <DomainObject.Predmet.OstaliListNazivFormatedOIB>
    <izvorni_sadrzaj>
      <item>SNJEŽANA SUDAREVIĆ</item>
      <item>Gabrijel Zovak, OIB 24215447839</item>
      <item>Dragomir Urban, OIB 20300240486</item>
      <item>Danijela Kovačević, OIB </item>
    </izvorni_sadrzaj>
    <derivirana_varijabla naziv="DomainObject.Predmet.OstaliListNazivFormatedOIB_1">
      <item>SNJEŽANA SUDAREVIĆ</item>
      <item>Gabrijel Zovak, OIB 24215447839</item>
      <item>Dragomir Urban, OIB 20300240486</item>
      <item>Danijela Kovačević,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 AGENCIJA RC OSIJEK i dr.</izvorni_sadrzaj>
    <derivirana_varijabla naziv="DomainObject.Predmet.StrankaIDrugi_1">FINANCIJSKA  AGENCIJA RC OSIJEK i dr.</derivirana_varijabla>
  </DomainObject.Predmet.StrankaIDrugi>
  <DomainObject.Predmet.ProtustrankaIDrugi>
    <izvorni_sadrzaj>PLIN INSTALACIJE d. o. o. za projektiranje i izgradnju plinskih instalacija</izvorni_sadrzaj>
    <derivirana_varijabla naziv="DomainObject.Predmet.ProtustrankaIDrugi_1">PLIN INSTALACIJE d. o. o. za projektiranje i izgradnju plinskih instalacija</derivirana_varijabla>
  </DomainObject.Predmet.ProtustrankaIDrugi>
  <DomainObject.Predmet.StrankaIDrugiAdressOIB>
    <izvorni_sadrzaj>FINANCIJSKA  AGENCIJA RC OSIJEK, OIB 85821130368, P.Krešimira  IV 20, 35000 Slavonski Brod i dr.</izvorni_sadrzaj>
    <derivirana_varijabla naziv="DomainObject.Predmet.StrankaIDrugiAdressOIB_1">FINANCIJSKA  AGENCIJA RC OSIJEK, OIB 85821130368, P.Krešimira  IV 20, 35000 Slavonski Brod i dr.</derivirana_varijabla>
  </DomainObject.Predmet.StrankaIDrugiAdressOIB>
  <DomainObject.Predmet.ProtustrankaIDrugiAdressOIB>
    <izvorni_sadrzaj>PLIN INSTALACIJE d. o. o. za projektiranje i izgradnju plinskih instalacija, OIB 71496304784, Prvča 96b, 35400 Nova Gradiška</izvorni_sadrzaj>
    <derivirana_varijabla naziv="DomainObject.Predmet.ProtustrankaIDrugiAdressOIB_1">PLIN INSTALACIJE d. o. o. za projektiranje i izgradnju plinskih instalacija, OIB 71496304784, Prvča 96b,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2016.</izvorni_sadrzaj>
    <derivirana_varijabla naziv="DomainObject.Predmet.OdlukaRjesenje.DatumDonosenjaOdluke_1">19. veljače 2016.</derivirana_varijabla>
  </DomainObject.Predmet.OdlukaRjesenje.DatumDonosenjaOdluke>
  <DomainObject.Predmet.OdlukaRjesenje.DatumPravomocnosti>
    <izvorni_sadrzaj>8. ožujka 2016.</izvorni_sadrzaj>
    <derivirana_varijabla naziv="DomainObject.Predmet.OdlukaRjesenje.DatumPravomocnosti_1">8. ožujka 2016.</derivirana_varijabla>
  </DomainObject.Predmet.OdlukaRjesenje.DatumPravomocnosti>
  <DomainObject.Predmet.OdlukaRjesenje.Oznaka>
    <izvorni_sadrzaj>St-1110/2015-4</izvorni_sadrzaj>
    <derivirana_varijabla naziv="DomainObject.Predmet.OdlukaRjesenje.Oznaka_1">St-1110/2015-4</derivirana_varijabla>
  </DomainObject.Predmet.OdlukaRjesenje.Oznaka>
  <DomainObject.Predmet.SudioniciListNaziv>
    <izvorni_sadrzaj>
      <item>FINANCIJSKA  AGENCIJA RC OSIJEK</item>
      <item>PLIN INSTALACIJE d. o. o. za projektiranje i izgradnju plinskih instalacija</item>
      <item>LJUBA VUKOVIĆ</item>
      <item>SNJEŽANA SUDAREVIĆ</item>
      <item>Gabrijel Zovak</item>
      <item>Dragomir Urban</item>
      <item>Danijela Kovačević</item>
    </izvorni_sadrzaj>
    <derivirana_varijabla naziv="DomainObject.Predmet.SudioniciListNaziv_1">
      <item>FINANCIJSKA  AGENCIJA RC OSIJEK</item>
      <item>PLIN INSTALACIJE d. o. o. za projektiranje i izgradnju plinskih instalacija</item>
      <item>LJUBA VUKOVIĆ</item>
      <item>SNJEŽANA SUDAREVIĆ</item>
      <item>Gabrijel Zovak</item>
      <item>Dragomir Urban</item>
      <item>Danijela Kovačević</item>
    </derivirana_varijabla>
  </DomainObject.Predmet.SudioniciListNaziv>
  <DomainObject.Predmet.SudioniciListAdressOIB>
    <izvorni_sadrzaj>
      <item>FINANCIJSKA  AGENCIJA RC OSIJEK, OIB 85821130368, P.Krešimira  IV 20,35000 Slavonski Brod</item>
      <item>PLIN INSTALACIJE d. o. o. za projektiranje i izgradnju plinskih instalacija, OIB 71496304784, Prvča 96b,35400 Nova Gradiška</item>
      <item>LJUBA VUKOVIĆ, TRG GRIGORA VITEZA 1,35400 Nova Gradiška</item>
      <item>SNJEŽANA SUDAREVIĆ</item>
      <item>Gabrijel Zovak, OIB 24215447839</item>
      <item>Dragomir Urban, OIB 20300240486, Cvjetni trg 12 b/I,35400 Nova Gradiška</item>
      <item>Danijela Kovačević, OIB </item>
    </izvorni_sadrzaj>
    <derivirana_varijabla naziv="DomainObject.Predmet.SudioniciListAdressOIB_1">
      <item>FINANCIJSKA  AGENCIJA RC OSIJEK, OIB 85821130368, P.Krešimira  IV 20,35000 Slavonski Brod</item>
      <item>PLIN INSTALACIJE d. o. o. za projektiranje i izgradnju plinskih instalacija, OIB 71496304784, Prvča 96b,35400 Nova Gradiška</item>
      <item>LJUBA VUKOVIĆ, TRG GRIGORA VITEZA 1,35400 Nova Gradiška</item>
      <item>SNJEŽANA SUDAREVIĆ</item>
      <item>Gabrijel Zovak, OIB 24215447839</item>
      <item>Dragomir Urban, OIB 20300240486, Cvjetni trg 12 b/I,35400 Nova Gradiška</item>
      <item>Danijela Kovačević,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71496304784</item>
      <item>, OIB null</item>
      <item>, OIB null</item>
      <item>, OIB 24215447839</item>
      <item>, OIB 20300240486</item>
      <item>, OIB </item>
    </izvorni_sadrzaj>
    <derivirana_varijabla naziv="DomainObject.Predmet.SudioniciListNazivOIB_1">
      <item>, OIB 85821130368</item>
      <item>, OIB 71496304784</item>
      <item>, OIB null</item>
      <item>, OIB null</item>
      <item>, OIB 24215447839</item>
      <item>, OIB 20300240486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269</properties:Words>
  <properties:Characters>1443</properties:Characters>
  <properties:Lines>45</properties:Lines>
  <properties:Paragraphs>22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2017-05-05T11:29:00Z</dcterms:created>
  <dc:creator>Trgovacki sud</dc:creator>
  <cp:lastModifiedBy>wsadmin</cp:lastModifiedBy>
  <cp:lastPrinted>2018-09-13T10:23:00Z</cp:lastPrinted>
  <dcterms:modified xmlns:xsi="http://www.w3.org/2001/XMLSchema-instance" xsi:type="dcterms:W3CDTF">2018-09-13T10:41:00Z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na ročište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