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338b9" w14:paraId="59338b9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2B0166">
        <w:t>1701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2B0166">
        <w:t>UDRUGA ZA POTICANJE UZGOJA LJEKOVITOG VOĆA "ARONIA", Zagreb, Vrtlarska 6III, OIB 32630069797</w:t>
      </w:r>
      <w:r>
        <w:t xml:space="preserve">, dana </w:t>
      </w:r>
      <w:r w:rsidR="005E45EC">
        <w:t>29</w:t>
      </w:r>
      <w:r w:rsidR="00FB7363">
        <w:t>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2B0166">
        <w:t>UDRUGA ZA POTICANJE UZGOJA LJEKOVITOG VOĆA "ARONIA", Zagreb, Vrtlarska 6III, OIB 32630069797</w:t>
      </w:r>
      <w:r>
        <w:t xml:space="preserve">. Stečajni postupak je otvoren dana </w:t>
      </w:r>
      <w:r w:rsidR="005E45EC">
        <w:t>29</w:t>
      </w:r>
      <w:r w:rsidR="00FB7363">
        <w:t>. ožujka</w:t>
      </w:r>
      <w:r>
        <w:t xml:space="preserve"> 2016. godine u </w:t>
      </w:r>
      <w:r w:rsidR="002B0166">
        <w:t>10,55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2B0166">
        <w:t>Milan Bariša Obradović, Sveta Nedelja, Srebrnjak 20 B, OIB 45619494339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2B0166">
        <w:t>UDRUGA ZA POTICANJE UZGOJA LJEKOVITOG VOĆA "ARONIA", Zagreb, Vrtlarska 6III, OIB 32630069797</w:t>
      </w:r>
      <w:r w:rsidR="009D4D18">
        <w:t>,</w:t>
      </w:r>
      <w:r w:rsidR="00ED1BC8">
        <w:t xml:space="preserve"> </w:t>
      </w:r>
      <w:r>
        <w:t xml:space="preserve">s danom </w:t>
      </w:r>
      <w:r w:rsidR="005E45EC">
        <w:t>29</w:t>
      </w:r>
      <w:r w:rsidR="00FB7363">
        <w:t>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</w:t>
      </w:r>
      <w:r w:rsidR="002B0166">
        <w:t>UDRUGA ZA POTICANJE UZGOJA LJEKOVITOG VOĆA "ARONIA", Zagreb, Vrtlarska 6III, OIB 32630069797</w:t>
      </w:r>
      <w:r w:rsidR="0045631B">
        <w:t xml:space="preserve">, </w:t>
      </w:r>
      <w:r>
        <w:t xml:space="preserve">će biti brisan iz </w:t>
      </w:r>
      <w:r w:rsidR="00942927">
        <w:t>Registra udruga</w:t>
      </w:r>
      <w:r>
        <w:t>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6D535E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2B0166">
        <w:t>UDRUGA ZA POTICANJE UZGOJA LJEKOVITOG VOĆA "ARONIA", Zagreb, Vrtlarska 6III, OIB 32630069797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lastRenderedPageBreak/>
        <w:t>Nadalje, o</w:t>
      </w:r>
      <w:r w:rsidR="00EB6168">
        <w:t xml:space="preserve">glasom od </w:t>
      </w:r>
      <w:r w:rsidR="002B0166">
        <w:t>22. prosinca 2015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6D535E">
        <w:t>5.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2B0166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2B0166">
        <w:t>22. prosinca 2015. godine, već je dužnik dostavio sudu očitovanje od 3. veljače 2016. godine u kojem je izvijestio sud da dužnik ne posjeduje nikakvu imovinu te da je udruga u mirovanju bez ikakvih aktivnosti, kao i da je iz potvrde Porezne uprave, Područni ured Zagreb, od 3. veljače 2016. godine razvidno da udruga nema nikakvih dugova.</w:t>
      </w:r>
    </w:p>
    <w:p w:rsidRDefault="002B0166" w:rsidP="00095AAE" w:rsidR="002B0166">
      <w:pPr>
        <w:ind w:firstLine="708"/>
        <w:jc w:val="both"/>
      </w:pPr>
    </w:p>
    <w:p w:rsidRDefault="002B0166" w:rsidP="00095AAE" w:rsidR="00095AAE">
      <w:pPr>
        <w:ind w:firstLine="708"/>
        <w:jc w:val="both"/>
      </w:pPr>
      <w:r>
        <w:t xml:space="preserve">Iz potvrde Porezne uprave, Područni ured Zagreb od 3. veljače 2016. godine proizlazi da dužnik nema duga po osnovi javih davanja o kojima službenu evidenciju vodi Porezna uprava, međutim, dužnik nije dostavio u spis potvrdu FINA-e da je račun dužnika deblokiran, odnosno da u Očevidniku redoslijeda osnova za plaćanje više ne postoje evidentirane neizvršene osnove za plaćanje.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5E45EC">
        <w:t>29</w:t>
      </w:r>
      <w:r w:rsidR="00FB7363">
        <w:t>. ožujka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2B0166" w:rsidR="009C5541">
      <w:pPr>
        <w:jc w:val="right"/>
      </w:pPr>
      <w:r>
        <w:t xml:space="preserve">                                                                         Goranka Boljkovac</w:t>
      </w:r>
    </w:p>
    <w:p w:rsidRDefault="002B0166" w:rsidP="002B0166" w:rsidR="002B0166">
      <w:pPr>
        <w:jc w:val="right"/>
      </w:pPr>
    </w:p>
    <w:p w:rsidRDefault="002B0166" w:rsidP="002B0166" w:rsidR="002B0166">
      <w:pPr>
        <w:jc w:val="right"/>
      </w:pPr>
    </w:p>
    <w:p w:rsidRDefault="002B0166" w:rsidP="002B0166" w:rsidR="002B0166">
      <w:pPr>
        <w:jc w:val="right"/>
      </w:pPr>
    </w:p>
    <w:p w:rsidRDefault="002B0166" w:rsidP="002B0166" w:rsidR="002B0166">
      <w:pPr>
        <w:jc w:val="right"/>
      </w:pPr>
    </w:p>
    <w:p w:rsidRDefault="00EB6168" w:rsidP="00AD755D" w:rsidR="00EB6168">
      <w:r>
        <w:lastRenderedPageBreak/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942927" w:rsidP="00EB6168" w:rsidR="00EB6168">
      <w:pPr>
        <w:numPr>
          <w:ilvl w:val="0"/>
          <w:numId w:val="2"/>
        </w:numPr>
      </w:pPr>
      <w:r>
        <w:t>Registar udruga</w:t>
      </w:r>
      <w:r w:rsidR="00EB6168">
        <w:t>,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2B0166">
        <w:t>Milan Bariša Obradović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7CD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B0166">
      <w:t>1701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A05E9"/>
    <w:rsid w:val="000B4426"/>
    <w:rsid w:val="000C497F"/>
    <w:rsid w:val="000E7C58"/>
    <w:rsid w:val="000F0A0A"/>
    <w:rsid w:val="0014159D"/>
    <w:rsid w:val="00191059"/>
    <w:rsid w:val="001E574A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B0166"/>
    <w:rsid w:val="002D16B2"/>
    <w:rsid w:val="002D49A0"/>
    <w:rsid w:val="002F285A"/>
    <w:rsid w:val="003126C7"/>
    <w:rsid w:val="00343119"/>
    <w:rsid w:val="003746BE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66354"/>
    <w:rsid w:val="0057485D"/>
    <w:rsid w:val="00582442"/>
    <w:rsid w:val="005A1C82"/>
    <w:rsid w:val="005B101E"/>
    <w:rsid w:val="005E45EC"/>
    <w:rsid w:val="00610066"/>
    <w:rsid w:val="00652AC8"/>
    <w:rsid w:val="00683588"/>
    <w:rsid w:val="006932F0"/>
    <w:rsid w:val="006D535E"/>
    <w:rsid w:val="006E7C62"/>
    <w:rsid w:val="0072132F"/>
    <w:rsid w:val="007429CF"/>
    <w:rsid w:val="00756733"/>
    <w:rsid w:val="00757A14"/>
    <w:rsid w:val="007668DE"/>
    <w:rsid w:val="007A2F2C"/>
    <w:rsid w:val="00820714"/>
    <w:rsid w:val="00841D1C"/>
    <w:rsid w:val="00865410"/>
    <w:rsid w:val="00874E6C"/>
    <w:rsid w:val="008939A2"/>
    <w:rsid w:val="008F5E8C"/>
    <w:rsid w:val="00907CDD"/>
    <w:rsid w:val="00924530"/>
    <w:rsid w:val="0092537E"/>
    <w:rsid w:val="00942927"/>
    <w:rsid w:val="0094791B"/>
    <w:rsid w:val="0097396D"/>
    <w:rsid w:val="009A0E71"/>
    <w:rsid w:val="009C5541"/>
    <w:rsid w:val="009D4D18"/>
    <w:rsid w:val="00A26EB7"/>
    <w:rsid w:val="00A940BE"/>
    <w:rsid w:val="00AC3E6B"/>
    <w:rsid w:val="00AD755D"/>
    <w:rsid w:val="00B1314F"/>
    <w:rsid w:val="00B21D1E"/>
    <w:rsid w:val="00B52D06"/>
    <w:rsid w:val="00B71F98"/>
    <w:rsid w:val="00BA5EF8"/>
    <w:rsid w:val="00BB20FF"/>
    <w:rsid w:val="00BE3247"/>
    <w:rsid w:val="00BE4184"/>
    <w:rsid w:val="00BF6514"/>
    <w:rsid w:val="00C82C2F"/>
    <w:rsid w:val="00C93C8B"/>
    <w:rsid w:val="00CB6C29"/>
    <w:rsid w:val="00D910B0"/>
    <w:rsid w:val="00DE7512"/>
    <w:rsid w:val="00DF1B94"/>
    <w:rsid w:val="00E07157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3774F"/>
    <w:rsid w:val="00F554A6"/>
    <w:rsid w:val="00F746A9"/>
    <w:rsid w:val="00F86FC3"/>
    <w:rsid w:val="00FB5822"/>
    <w:rsid w:val="00FB7363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7C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7C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7C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C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C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7C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7C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7C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C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C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1701</izvorni_sadrzaj>
    <derivirana_varijabla naziv="DomainObject.Predmet.Broj_1">1701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St-1701/2015</izvorni_sadrzaj>
    <derivirana_varijabla naziv="DomainObject.Predmet.OznakaBroj_1">St-1701/2015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poticanje uzgoja ljekovitog voća ARONIA</izvorni_sadrzaj>
    <derivirana_varijabla naziv="DomainObject.Predmet.ProtustrankaFormated_1">  Udruga za poticanje uzgoja ljekovitog voća ARONIA</derivirana_varijabla>
  </DomainObject.Predmet.ProtustrankaFormated>
  <DomainObject.Predmet.ProtustrankaFormatedOIB>
    <izvorni_sadrzaj>  Udruga za poticanje uzgoja ljekovitog voća ARONIA, OIB 32630069797</izvorni_sadrzaj>
    <derivirana_varijabla naziv="DomainObject.Predmet.ProtustrankaFormatedOIB_1">  Udruga za poticanje uzgoja ljekovitog voća ARONIA, OIB 32630069797</derivirana_varijabla>
  </DomainObject.Predmet.ProtustrankaFormatedOIB>
  <DomainObject.Predmet.ProtustrankaFormatedWithAdress>
    <izvorni_sadrzaj> Udruga za poticanje uzgoja ljekovitog voća ARONIA, Vrtlarska 6/III, 10000 Zagreb</izvorni_sadrzaj>
    <derivirana_varijabla naziv="DomainObject.Predmet.ProtustrankaFormatedWithAdress_1"> Udruga za poticanje uzgoja ljekovitog voća ARONIA, Vrtlarska 6/III, 10000 Zagreb</derivirana_varijabla>
  </DomainObject.Predmet.ProtustrankaFormatedWithAdress>
  <DomainObject.Predmet.ProtustrankaFormatedWithAdressOIB>
    <izvorni_sadrzaj> Udruga za poticanje uzgoja ljekovitog voća ARONIA, OIB 32630069797, Vrtlarska 6/III, 10000 Zagreb</izvorni_sadrzaj>
    <derivirana_varijabla naziv="DomainObject.Predmet.ProtustrankaFormatedWithAdressOIB_1"> Udruga za poticanje uzgoja ljekovitog voća ARONIA, OIB 32630069797, Vrtlarska 6/III, 10000 Zagreb</derivirana_varijabla>
  </DomainObject.Predmet.ProtustrankaFormatedWithAdressOIB>
  <DomainObject.Predmet.ProtustrankaWithAdress>
    <izvorni_sadrzaj>Udruga za poticanje uzgoja ljekovitog voća ARONIA Vrtlarska 6/III, 10000 Zagreb</izvorni_sadrzaj>
    <derivirana_varijabla naziv="DomainObject.Predmet.ProtustrankaWithAdress_1">Udruga za poticanje uzgoja ljekovitog voća ARONIA Vrtlarska 6/III, 10000 Zagreb</derivirana_varijabla>
  </DomainObject.Predmet.ProtustrankaWithAdress>
  <DomainObject.Predmet.ProtustrankaWithAdressOIB>
    <izvorni_sadrzaj>Udruga za poticanje uzgoja ljekovitog voća ARONIA, OIB 32630069797, Vrtlarska 6/III, 10000 Zagreb</izvorni_sadrzaj>
    <derivirana_varijabla naziv="DomainObject.Predmet.ProtustrankaWithAdressOIB_1">Udruga za poticanje uzgoja ljekovitog voća ARONIA, OIB 32630069797, Vrtlarska 6/III, 10000 Zagreb</derivirana_varijabla>
  </DomainObject.Predmet.ProtustrankaWithAdressOIB>
  <DomainObject.Predmet.ProtustrankaNazivFormated>
    <izvorni_sadrzaj>Udruga za poticanje uzgoja ljekovitog voća ARONIA</izvorni_sadrzaj>
    <derivirana_varijabla naziv="DomainObject.Predmet.ProtustrankaNazivFormated_1">Udruga za poticanje uzgoja ljekovitog voća ARONIA</derivirana_varijabla>
  </DomainObject.Predmet.ProtustrankaNazivFormated>
  <DomainObject.Predmet.ProtustrankaNazivFormatedOIB>
    <izvorni_sadrzaj>Udruga za poticanje uzgoja ljekovitog voća ARONIA, OIB 32630069797</izvorni_sadrzaj>
    <derivirana_varijabla naziv="DomainObject.Predmet.ProtustrankaNazivFormatedOIB_1">Udruga za poticanje uzgoja ljekovitog voća ARONIA, OIB 32630069797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poticanje uzgoja ljekovitog voća ARONIA</item>
    </izvorni_sadrzaj>
    <derivirana_varijabla naziv="DomainObject.Predmet.ProtuStrankaListFormated_1">
      <item>Udruga za poticanje uzgoja ljekovitog voća ARONIA</item>
    </derivirana_varijabla>
  </DomainObject.Predmet.ProtuStrankaListFormated>
  <DomainObject.Predmet.ProtuStrankaListFormatedOIB>
    <izvorni_sadrzaj>
      <item>Udruga za poticanje uzgoja ljekovitog voća ARONIA, OIB 32630069797</item>
    </izvorni_sadrzaj>
    <derivirana_varijabla naziv="DomainObject.Predmet.ProtuStrankaListFormatedOIB_1">
      <item>Udruga za poticanje uzgoja ljekovitog voća ARONIA, OIB 32630069797</item>
    </derivirana_varijabla>
  </DomainObject.Predmet.ProtuStrankaListFormatedOIB>
  <DomainObject.Predmet.ProtuStrankaListFormatedWithAdress>
    <izvorni_sadrzaj>
      <item>Udruga za poticanje uzgoja ljekovitog voća ARONIA, Vrtlarska 6/III, 10000 Zagreb</item>
    </izvorni_sadrzaj>
    <derivirana_varijabla naziv="DomainObject.Predmet.ProtuStrankaListFormatedWithAdress_1">
      <item>Udruga za poticanje uzgoja ljekovitog voća ARONIA, Vrtlarska 6/III, 10000 Zagreb</item>
    </derivirana_varijabla>
  </DomainObject.Predmet.ProtuStrankaListFormatedWithAdress>
  <DomainObject.Predmet.ProtuStrankaListFormatedWithAdressOIB>
    <izvorni_sadrzaj>
      <item>Udruga za poticanje uzgoja ljekovitog voća ARONIA, OIB 32630069797, Vrtlarska 6/III, 10000 Zagreb</item>
    </izvorni_sadrzaj>
    <derivirana_varijabla naziv="DomainObject.Predmet.ProtuStrankaListFormatedWithAdressOIB_1">
      <item>Udruga za poticanje uzgoja ljekovitog voća ARONIA, OIB 32630069797, Vrtlarska 6/III, 10000 Zagreb</item>
    </derivirana_varijabla>
  </DomainObject.Predmet.ProtuStrankaListFormatedWithAdressOIB>
  <DomainObject.Predmet.ProtuStrankaListNazivFormated>
    <izvorni_sadrzaj>
      <item>Udruga za poticanje uzgoja ljekovitog voća ARONIA</item>
    </izvorni_sadrzaj>
    <derivirana_varijabla naziv="DomainObject.Predmet.ProtuStrankaListNazivFormated_1">
      <item>Udruga za poticanje uzgoja ljekovitog voća ARONIA</item>
    </derivirana_varijabla>
  </DomainObject.Predmet.ProtuStrankaListNazivFormated>
  <DomainObject.Predmet.ProtuStrankaListNazivFormatedOIB>
    <izvorni_sadrzaj>
      <item>Udruga za poticanje uzgoja ljekovitog voća ARONIA, OIB 32630069797</item>
    </izvorni_sadrzaj>
    <derivirana_varijabla naziv="DomainObject.Predmet.ProtuStrankaListNazivFormatedOIB_1">
      <item>Udruga za poticanje uzgoja ljekovitog voća ARONIA, OIB 32630069797</item>
    </derivirana_varijabla>
  </DomainObject.Predmet.ProtuStrankaListNazivFormatedOIB>
  <DomainObject.Predmet.OstaliListFormated>
    <izvorni_sadrzaj>
      <item>Ante Kodžoman</item>
    </izvorni_sadrzaj>
    <derivirana_varijabla naziv="DomainObject.Predmet.OstaliListFormated_1">
      <item>Ante Kodžoman</item>
    </derivirana_varijabla>
  </DomainObject.Predmet.OstaliListFormated>
  <DomainObject.Predmet.OstaliListFormatedOIB>
    <izvorni_sadrzaj>
      <item>Ante Kodžoman</item>
    </izvorni_sadrzaj>
    <derivirana_varijabla naziv="DomainObject.Predmet.OstaliListFormatedOIB_1">
      <item>Ante Kodžoman</item>
    </derivirana_varijabla>
  </DomainObject.Predmet.OstaliListFormatedOIB>
  <DomainObject.Predmet.OstaliListFormatedWithAdress>
    <izvorni_sadrzaj>
      <item>Ante Kodžoman</item>
    </izvorni_sadrzaj>
    <derivirana_varijabla naziv="DomainObject.Predmet.OstaliListFormatedWithAdress_1">
      <item>Ante Kodžoman</item>
    </derivirana_varijabla>
  </DomainObject.Predmet.OstaliListFormatedWithAdress>
  <DomainObject.Predmet.OstaliListFormatedWithAdressOIB>
    <izvorni_sadrzaj>
      <item>Ante Kodžoman</item>
    </izvorni_sadrzaj>
    <derivirana_varijabla naziv="DomainObject.Predmet.OstaliListFormatedWithAdressOIB_1">
      <item>Ante Kodžoman</item>
    </derivirana_varijabla>
  </DomainObject.Predmet.OstaliListFormatedWithAdressOIB>
  <DomainObject.Predmet.OstaliListNazivFormated>
    <izvorni_sadrzaj>
      <item>Ante Kodžoman</item>
    </izvorni_sadrzaj>
    <derivirana_varijabla naziv="DomainObject.Predmet.OstaliListNazivFormated_1">
      <item>Ante Kodžoman</item>
    </derivirana_varijabla>
  </DomainObject.Predmet.OstaliListNazivFormated>
  <DomainObject.Predmet.OstaliListNazivFormatedOIB>
    <izvorni_sadrzaj>
      <item>Ante Kodžoman</item>
    </izvorni_sadrzaj>
    <derivirana_varijabla naziv="DomainObject.Predmet.OstaliListNazivFormatedOIB_1">
      <item>Ante Kodžoman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poticanje uzgoja ljekovitog voća ARONIA</izvorni_sadrzaj>
    <derivirana_varijabla naziv="DomainObject.Predmet.ProtustrankaIDrugi_1">Udruga za poticanje uzgoja ljekovitog voća ARONIA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poticanje uzgoja ljekovitog voća ARONIA, OIB 32630069797, Vrtlarska 6/III, 10000 Zagreb</izvorni_sadrzaj>
    <derivirana_varijabla naziv="DomainObject.Predmet.ProtustrankaIDrugiAdressOIB_1">Udruga za poticanje uzgoja ljekovitog voća ARONIA, OIB 32630069797, Vrtlarska 6/III,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poticanje uzgoja ljekovitog voća ARONIA</item>
      <item>Ante Kodžoman</item>
    </izvorni_sadrzaj>
    <derivirana_varijabla naziv="DomainObject.Predmet.SudioniciListNaziv_1">
      <item>FINA Regionalni centar Zagreb</item>
      <item>Udruga za poticanje uzgoja ljekovitog voća ARONIA</item>
      <item>Ante Kodžoman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poticanje uzgoja ljekovitog voća ARONIA, OIB 32630069797, Vrtlarska 6/III,10000 Zagreb</item>
      <item>Ante Kodžoman</item>
    </izvorni_sadrzaj>
    <derivirana_varijabla naziv="DomainObject.Predmet.SudioniciListAdressOIB_1">
      <item>FINA Regionalni centar Zagreb, OIB 85821130368, Trg svibanjskih žrtava 1995. 1,10000 Zagreb</item>
      <item>Udruga za poticanje uzgoja ljekovitog voća ARONIA, OIB 32630069797, Vrtlarska 6/III,10000 Zagreb</item>
      <item>Ante Kodžoman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32630069797</item>
      <item>, OIB null</item>
    </izvorni_sadrzaj>
    <derivirana_varijabla naziv="DomainObject.Predmet.SudioniciListNazivOIB_1">
      <item>, OIB 85821130368</item>
      <item>, OIB 32630069797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724</properties:Words>
  <properties:Characters>3854</properties:Characters>
  <properties:Lines>103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2016-03-29T08:55:00Z</dcterms:created>
  <dc:creator>gboljkovac</dc:creator>
  <cp:lastModifiedBy>Goranka Boljkovac</cp:lastModifiedBy>
  <cp:lastPrinted>2016-03-29T08:54:00Z</cp:lastPrinted>
  <dcterms:modified xmlns:xsi="http://www.w3.org/2001/XMLSchema-instance" xsi:type="dcterms:W3CDTF">2016-03-29T08:55:00Z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