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5653" w14:paraId="0385653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866FD">
        <w:t>1</w:t>
      </w:r>
      <w:r w:rsidR="005D463E">
        <w:t>786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0866FD">
        <w:t>9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5D463E" w:rsidR="005D463E">
      <w:pPr>
        <w:jc w:val="both"/>
      </w:pPr>
      <w:r>
        <w:t xml:space="preserve">I           Za dužnika </w:t>
      </w:r>
      <w:r w:rsidR="005D463E">
        <w:t>GF GRUPA d.o.o. Novaki Bistranski, I. Novački odvojak 2, OIB: 76821946043.</w:t>
      </w:r>
    </w:p>
    <w:p w:rsidRDefault="005D463E" w:rsidP="005D463E" w:rsidR="005D463E">
      <w:pPr>
        <w:jc w:val="both"/>
      </w:pPr>
    </w:p>
    <w:p w:rsidRDefault="00361F1A" w:rsidP="005D463E" w:rsidR="00361F1A">
      <w:pPr>
        <w:jc w:val="both"/>
      </w:pPr>
      <w:r>
        <w:t xml:space="preserve">II         Iznos duga evidentiran na temelju neizvršenih osnova za plaćanje je </w:t>
      </w:r>
      <w:r w:rsidR="005D463E">
        <w:t>120.270,15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0866FD">
        <w:t>9</w:t>
      </w:r>
      <w:r w:rsidR="00B86588">
        <w:t>. siječnja</w:t>
      </w:r>
      <w:r>
        <w:t xml:space="preserve"> 2016.</w:t>
      </w:r>
    </w:p>
    <w:p w:rsidRDefault="00A16D86" w:rsidP="00CF23FE" w:rsidR="002D6087" w:rsidRPr="003D78D9">
      <w:pPr>
        <w:jc w:val="center"/>
      </w:pPr>
      <w:r>
        <w:t xml:space="preserve">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  <w:r w:rsidR="00376AC8">
        <w:t xml:space="preserve">                                                                                        </w:t>
      </w:r>
      <w:r w:rsidR="005047BB">
        <w:t xml:space="preserve">                                                                                        </w:t>
      </w:r>
      <w:r w:rsidR="00DC5D30">
        <w:t xml:space="preserve">                                                                                        </w:t>
      </w:r>
      <w:r w:rsidR="00DC5D30">
        <w:tab/>
      </w:r>
      <w:r w:rsidR="00DC5D30">
        <w:tab/>
      </w:r>
      <w:r w:rsidR="00DC5D30">
        <w:tab/>
      </w:r>
      <w:r w:rsidR="00DC5D30">
        <w:tab/>
      </w:r>
      <w:r w:rsidR="00DC5D30">
        <w:tab/>
      </w:r>
      <w:r w:rsidR="00DC5D30">
        <w:tab/>
        <w:t xml:space="preserve">                                                                                    </w:t>
      </w:r>
      <w:r w:rsidR="003377CA">
        <w:t xml:space="preserve">                                                                                        </w:t>
      </w:r>
      <w:r w:rsidR="008B60F9">
        <w:tab/>
      </w:r>
      <w:r w:rsidR="008B60F9">
        <w:tab/>
      </w:r>
      <w:r w:rsidR="008B60F9">
        <w:tab/>
      </w:r>
      <w:r w:rsidR="008B60F9">
        <w:tab/>
      </w:r>
      <w:r w:rsidR="008B60F9">
        <w:tab/>
      </w:r>
      <w:r w:rsidR="008B60F9">
        <w:tab/>
      </w:r>
      <w:r w:rsidR="002D6087">
        <w:t xml:space="preserve">                                                                                        </w:t>
      </w:r>
      <w:r w:rsidR="002D6087">
        <w:tab/>
      </w:r>
      <w:r w:rsidR="002D6087">
        <w:tab/>
      </w:r>
      <w:r w:rsidR="002D6087">
        <w:tab/>
      </w:r>
      <w:r w:rsidR="002D6087">
        <w:tab/>
      </w:r>
      <w:r w:rsidR="002D6087">
        <w:tab/>
      </w:r>
      <w:r w:rsidR="002D6087">
        <w:tab/>
        <w:t>SUDAC:</w:t>
      </w:r>
    </w:p>
    <w:p w:rsidRDefault="002D6087" w:rsidP="00CF23FE" w:rsidR="002D6087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2D6087" w:rsidP="00CF23FE" w:rsidR="002D6087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2D6087" w:rsidP="00CF23FE" w:rsidR="002D6087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2D6087" w:rsidP="00B95577" w:rsidR="002D6087" w:rsidRPr="003D78D9"/>
    <w:p w:rsidRDefault="003377CA" w:rsidP="002D6087" w:rsidR="003377CA">
      <w:pPr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6E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76EA7"/>
    <w:rsid w:val="00880396"/>
    <w:rsid w:val="00881D1D"/>
    <w:rsid w:val="00890522"/>
    <w:rsid w:val="008917E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76EA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876EA7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76EA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876EA7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St-1786/2015</izvorni_sadrzaj>
    <derivirana_varijabla naziv="DomainObject.Predmet.OznakaBroj_1">St-1786/2015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GF GRUPA d.o.o.</izvorni_sadrzaj>
    <derivirana_varijabla naziv="DomainObject.Predmet.ProtustrankaFormated_1">  GF GRUPA d.o.o.</derivirana_varijabla>
  </DomainObject.Predmet.ProtustrankaFormated>
  <DomainObject.Predmet.ProtustrankaFormatedOIB>
    <izvorni_sadrzaj>  GF GRUPA d.o.o., OIB 76821946043</izvorni_sadrzaj>
    <derivirana_varijabla naziv="DomainObject.Predmet.ProtustrankaFormatedOIB_1">  GF GRUPA d.o.o., OIB 76821946043</derivirana_varijabla>
  </DomainObject.Predmet.ProtustrankaFormatedOIB>
  <DomainObject.Predmet.ProtustrankaFormatedWithAdress>
    <izvorni_sadrzaj> GF GRUPA d.o.o., I. Novački odvojak 2, 10298 Novaki Bistranski</izvorni_sadrzaj>
    <derivirana_varijabla naziv="DomainObject.Predmet.ProtustrankaFormatedWithAdress_1"> GF GRUPA d.o.o., I. Novački odvojak 2, 10298 Novaki Bistranski</derivirana_varijabla>
  </DomainObject.Predmet.ProtustrankaFormatedWithAdress>
  <DomainObject.Predmet.ProtustrankaFormatedWithAdressOIB>
    <izvorni_sadrzaj> GF GRUPA d.o.o., OIB 76821946043, I. Novački odvojak 2, 10298 Novaki Bistranski</izvorni_sadrzaj>
    <derivirana_varijabla naziv="DomainObject.Predmet.ProtustrankaFormatedWithAdressOIB_1"> GF GRUPA d.o.o., OIB 76821946043, I. Novački odvojak 2, 10298 Novaki Bistranski</derivirana_varijabla>
  </DomainObject.Predmet.ProtustrankaFormatedWithAdressOIB>
  <DomainObject.Predmet.ProtustrankaWithAdress>
    <izvorni_sadrzaj>GF GRUPA d.o.o. I. Novački odvojak 2, 10298 Novaki Bistranski</izvorni_sadrzaj>
    <derivirana_varijabla naziv="DomainObject.Predmet.ProtustrankaWithAdress_1">GF GRUPA d.o.o. I. Novački odvojak 2, 10298 Novaki Bistranski</derivirana_varijabla>
  </DomainObject.Predmet.ProtustrankaWithAdress>
  <DomainObject.Predmet.ProtustrankaWithAdressOIB>
    <izvorni_sadrzaj>GF GRUPA d.o.o., OIB 76821946043, I. Novački odvojak 2, 10298 Novaki Bistranski</izvorni_sadrzaj>
    <derivirana_varijabla naziv="DomainObject.Predmet.ProtustrankaWithAdressOIB_1">GF GRUPA d.o.o., OIB 76821946043, I. Novački odvojak 2, 10298 Novaki Bistranski</derivirana_varijabla>
  </DomainObject.Predmet.ProtustrankaWithAdressOIB>
  <DomainObject.Predmet.ProtustrankaNazivFormated>
    <izvorni_sadrzaj>GF GRUPA d.o.o.</izvorni_sadrzaj>
    <derivirana_varijabla naziv="DomainObject.Predmet.ProtustrankaNazivFormated_1">GF GRUPA d.o.o.</derivirana_varijabla>
  </DomainObject.Predmet.ProtustrankaNazivFormated>
  <DomainObject.Predmet.ProtustrankaNazivFormatedOIB>
    <izvorni_sadrzaj>GF GRUPA d.o.o., OIB 76821946043</izvorni_sadrzaj>
    <derivirana_varijabla naziv="DomainObject.Predmet.ProtustrankaNazivFormatedOIB_1">GF GRUPA d.o.o., OIB 76821946043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GF GRUPA d.o.o.</item>
    </izvorni_sadrzaj>
    <derivirana_varijabla naziv="DomainObject.Predmet.ProtuStrankaListFormated_1">
      <item>GF GRUPA d.o.o.</item>
    </derivirana_varijabla>
  </DomainObject.Predmet.ProtuStrankaListFormated>
  <DomainObject.Predmet.ProtuStrankaListFormatedOIB>
    <izvorni_sadrzaj>
      <item>GF GRUPA d.o.o., OIB 76821946043</item>
    </izvorni_sadrzaj>
    <derivirana_varijabla naziv="DomainObject.Predmet.ProtuStrankaListFormatedOIB_1">
      <item>GF GRUPA d.o.o., OIB 76821946043</item>
    </derivirana_varijabla>
  </DomainObject.Predmet.ProtuStrankaListFormatedOIB>
  <DomainObject.Predmet.ProtuStrankaListFormatedWithAdress>
    <izvorni_sadrzaj>
      <item>GF GRUPA d.o.o., I. Novački odvojak 2, 10298 Novaki Bistranski</item>
    </izvorni_sadrzaj>
    <derivirana_varijabla naziv="DomainObject.Predmet.ProtuStrankaListFormatedWithAdress_1">
      <item>GF GRUPA d.o.o., I. Novački odvojak 2, 10298 Novaki Bistranski</item>
    </derivirana_varijabla>
  </DomainObject.Predmet.ProtuStrankaListFormatedWithAdress>
  <DomainObject.Predmet.ProtuStrankaListFormatedWithAdressOIB>
    <izvorni_sadrzaj>
      <item>GF GRUPA d.o.o., OIB 76821946043, I. Novački odvojak 2, 10298 Novaki Bistranski</item>
    </izvorni_sadrzaj>
    <derivirana_varijabla naziv="DomainObject.Predmet.ProtuStrankaListFormatedWithAdressOIB_1">
      <item>GF GRUPA d.o.o., OIB 76821946043, I. Novački odvojak 2, 10298 Novaki Bistranski</item>
    </derivirana_varijabla>
  </DomainObject.Predmet.ProtuStrankaListFormatedWithAdressOIB>
  <DomainObject.Predmet.ProtuStrankaListNazivFormated>
    <izvorni_sadrzaj>
      <item>GF GRUPA d.o.o.</item>
    </izvorni_sadrzaj>
    <derivirana_varijabla naziv="DomainObject.Predmet.ProtuStrankaListNazivFormated_1">
      <item>GF GRUPA d.o.o.</item>
    </derivirana_varijabla>
  </DomainObject.Predmet.ProtuStrankaListNazivFormated>
  <DomainObject.Predmet.ProtuStrankaListNazivFormatedOIB>
    <izvorni_sadrzaj>
      <item>GF GRUPA d.o.o., OIB 76821946043</item>
    </izvorni_sadrzaj>
    <derivirana_varijabla naziv="DomainObject.Predmet.ProtuStrankaListNazivFormatedOIB_1">
      <item>GF GRUPA d.o.o., OIB 76821946043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GF GRUPA d.o.o.</izvorni_sadrzaj>
    <derivirana_varijabla naziv="DomainObject.Predmet.ProtustrankaIDrugi_1">GF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GF GRUPA d.o.o., OIB 76821946043, I. Novački odvojak 2, 10298 Novaki Bistranski</izvorni_sadrzaj>
    <derivirana_varijabla naziv="DomainObject.Predmet.ProtustrankaIDrugiAdressOIB_1">GF GRUPA d.o.o., OIB 76821946043, I. Novački odvojak 2,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GF GRUPA d.o.o.</item>
    </izvorni_sadrzaj>
    <derivirana_varijabla naziv="DomainObject.Predmet.SudioniciListNaziv_1">
      <item>FINA Regionalni centar Zagreb</item>
      <item>GF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GF GRUPA d.o.o., OIB 76821946043, I. Novački odvojak 2,10298 Novaki Bistranski</item>
    </izvorni_sadrzaj>
    <derivirana_varijabla naziv="DomainObject.Predmet.SudioniciListAdressOIB_1">
      <item>FINA Regionalni centar Zagreb, OIB 85821130368, Trg svibanjskih žrtava 1995. 1,10000 Zagreb</item>
      <item>GF GRUPA d.o.o., OIB 76821946043, I. Novački odvojak 2,10298 Novaki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76821946043</item>
    </izvorni_sadrzaj>
    <derivirana_varijabla naziv="DomainObject.Predmet.SudioniciListNazivOIB_1">
      <item>, OIB 85821130368</item>
      <item>, OIB 76821946043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38973A-B0DC-4BA2-8A57-4C3C97AD18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1327</properties:Characters>
  <properties:Lines>45</properties:Lines>
  <properties:Paragraphs>18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2016-01-19T12:02:00Z</cp:lastPrinted>
  <dcterms:modified xmlns:xsi="http://www.w3.org/2001/XMLSchema-instance" xsi:type="dcterms:W3CDTF">2016-01-19T12:09:00Z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