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bd209" w14:paraId="55bd20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E5483">
        <w:t xml:space="preserve"> pod poslovnim brojem St-6434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8E5483">
        <w:t xml:space="preserve"> 08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8E5483" w:rsidR="002A0AE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E5483">
        <w:t xml:space="preserve"> </w:t>
      </w:r>
      <w:r w:rsidR="008E5483" w:rsidRPr="008E5483">
        <w:t>FAS ET NEFAS d.o.o. OIB: 28228716408, MBS: 080718191 iz Zagreba, Ulica grada Vukovara 236b</w:t>
      </w:r>
      <w:r w:rsidR="00FC59AC">
        <w:t>.</w:t>
      </w:r>
    </w:p>
    <w:p w:rsidRDefault="0062768B" w:rsidP="0062768B" w:rsidR="0062768B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8E5483">
        <w:t xml:space="preserve">326.964,65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E5483">
        <w:t>08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2E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B34F1"/>
    <w:rsid w:val="007B5AFD"/>
    <w:rsid w:val="007D5A5D"/>
    <w:rsid w:val="00802E78"/>
    <w:rsid w:val="008155EE"/>
    <w:rsid w:val="008613BD"/>
    <w:rsid w:val="00863025"/>
    <w:rsid w:val="00871F01"/>
    <w:rsid w:val="008E5483"/>
    <w:rsid w:val="00920CA0"/>
    <w:rsid w:val="009419D8"/>
    <w:rsid w:val="00A71431"/>
    <w:rsid w:val="00AB217C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21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1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1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1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1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21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1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1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1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1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6434</izvorni_sadrzaj>
    <derivirana_varijabla naziv="DomainObject.Predmet.Broj_1">6434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St-6434/2015</izvorni_sadrzaj>
    <derivirana_varijabla naziv="DomainObject.Predmet.OznakaBroj_1">St-6434/2015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 ET NEFAS d.o.o.</izvorni_sadrzaj>
    <derivirana_varijabla naziv="DomainObject.Predmet.ProtustrankaFormated_1">  FAS ET NEFAS d.o.o.</derivirana_varijabla>
  </DomainObject.Predmet.ProtustrankaFormated>
  <DomainObject.Predmet.ProtustrankaFormatedOIB>
    <izvorni_sadrzaj>  FAS ET NEFAS d.o.o., OIB 28228716408</izvorni_sadrzaj>
    <derivirana_varijabla naziv="DomainObject.Predmet.ProtustrankaFormatedOIB_1">  FAS ET NEFAS d.o.o., OIB 28228716408</derivirana_varijabla>
  </DomainObject.Predmet.ProtustrankaFormatedOIB>
  <DomainObject.Predmet.ProtustrankaFormatedWithAdress>
    <izvorni_sadrzaj> FAS ET NEFAS d.o.o., Ulica grada Vukovara 236 b, 10000 Zagreb</izvorni_sadrzaj>
    <derivirana_varijabla naziv="DomainObject.Predmet.ProtustrankaFormatedWithAdress_1"> FAS ET NEFAS d.o.o., Ulica grada Vukovara 236 b, 10000 Zagreb</derivirana_varijabla>
  </DomainObject.Predmet.ProtustrankaFormatedWithAdress>
  <DomainObject.Predmet.ProtustrankaFormatedWithAdressOIB>
    <izvorni_sadrzaj> FAS ET NEFAS d.o.o., OIB 28228716408, Ulica grada Vukovara 236 b, 10000 Zagreb</izvorni_sadrzaj>
    <derivirana_varijabla naziv="DomainObject.Predmet.ProtustrankaFormatedWithAdressOIB_1"> FAS ET NEFAS d.o.o., OIB 28228716408, Ulica grada Vukovara 236 b, 10000 Zagreb</derivirana_varijabla>
  </DomainObject.Predmet.ProtustrankaFormatedWithAdressOIB>
  <DomainObject.Predmet.ProtustrankaWithAdress>
    <izvorni_sadrzaj>FAS ET NEFAS d.o.o. Ulica grada Vukovara 236 b, 10000 Zagreb</izvorni_sadrzaj>
    <derivirana_varijabla naziv="DomainObject.Predmet.ProtustrankaWithAdress_1">FAS ET NEFAS d.o.o. Ulica grada Vukovara 236 b, 10000 Zagreb</derivirana_varijabla>
  </DomainObject.Predmet.ProtustrankaWithAdress>
  <DomainObject.Predmet.ProtustrankaWithAdressOIB>
    <izvorni_sadrzaj>FAS ET NEFAS d.o.o., OIB 28228716408, Ulica grada Vukovara 236 b, 10000 Zagreb</izvorni_sadrzaj>
    <derivirana_varijabla naziv="DomainObject.Predmet.ProtustrankaWithAdressOIB_1">FAS ET NEFAS d.o.o., OIB 28228716408, Ulica grada Vukovara 236 b, 10000 Zagreb</derivirana_varijabla>
  </DomainObject.Predmet.ProtustrankaWithAdressOIB>
  <DomainObject.Predmet.ProtustrankaNazivFormated>
    <izvorni_sadrzaj>FAS ET NEFAS d.o.o.</izvorni_sadrzaj>
    <derivirana_varijabla naziv="DomainObject.Predmet.ProtustrankaNazivFormated_1">FAS ET NEFAS d.o.o.</derivirana_varijabla>
  </DomainObject.Predmet.ProtustrankaNazivFormated>
  <DomainObject.Predmet.ProtustrankaNazivFormatedOIB>
    <izvorni_sadrzaj>FAS ET NEFAS d.o.o., OIB 28228716408</izvorni_sadrzaj>
    <derivirana_varijabla naziv="DomainObject.Predmet.ProtustrankaNazivFormatedOIB_1">FAS ET NEFAS d.o.o., OIB 28228716408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FAS ET NEFAS d.o.o.</item>
    </izvorni_sadrzaj>
    <derivirana_varijabla naziv="DomainObject.Predmet.ProtuStrankaListFormated_1">
      <item>FAS ET NEFAS d.o.o.</item>
    </derivirana_varijabla>
  </DomainObject.Predmet.ProtuStrankaListFormated>
  <DomainObject.Predmet.ProtuStrankaListFormatedOIB>
    <izvorni_sadrzaj>
      <item>FAS ET NEFAS d.o.o., OIB 28228716408</item>
    </izvorni_sadrzaj>
    <derivirana_varijabla naziv="DomainObject.Predmet.ProtuStrankaListFormatedOIB_1">
      <item>FAS ET NEFAS d.o.o., OIB 28228716408</item>
    </derivirana_varijabla>
  </DomainObject.Predmet.ProtuStrankaListFormatedOIB>
  <DomainObject.Predmet.ProtuStrankaListFormatedWithAdress>
    <izvorni_sadrzaj>
      <item>FAS ET NEFAS d.o.o., Ulica grada Vukovara 236 b, 10000 Zagreb</item>
    </izvorni_sadrzaj>
    <derivirana_varijabla naziv="DomainObject.Predmet.ProtuStrankaListFormatedWithAdress_1">
      <item>FAS ET NEFAS d.o.o., Ulica grada Vukovara 236 b, 10000 Zagreb</item>
    </derivirana_varijabla>
  </DomainObject.Predmet.ProtuStrankaListFormatedWithAdress>
  <DomainObject.Predmet.ProtuStrankaListFormatedWithAdressOIB>
    <izvorni_sadrzaj>
      <item>FAS ET NEFAS d.o.o., OIB 28228716408, Ulica grada Vukovara 236 b, 10000 Zagreb</item>
    </izvorni_sadrzaj>
    <derivirana_varijabla naziv="DomainObject.Predmet.ProtuStrankaListFormatedWithAdressOIB_1">
      <item>FAS ET NEFAS d.o.o., OIB 28228716408, Ulica grada Vukovara 236 b, 10000 Zagreb</item>
    </derivirana_varijabla>
  </DomainObject.Predmet.ProtuStrankaListFormatedWithAdressOIB>
  <DomainObject.Predmet.ProtuStrankaListNazivFormated>
    <izvorni_sadrzaj>
      <item>FAS ET NEFAS d.o.o.</item>
    </izvorni_sadrzaj>
    <derivirana_varijabla naziv="DomainObject.Predmet.ProtuStrankaListNazivFormated_1">
      <item>FAS ET NEFAS d.o.o.</item>
    </derivirana_varijabla>
  </DomainObject.Predmet.ProtuStrankaListNazivFormated>
  <DomainObject.Predmet.ProtuStrankaListNazivFormatedOIB>
    <izvorni_sadrzaj>
      <item>FAS ET NEFAS d.o.o., OIB 28228716408</item>
    </izvorni_sadrzaj>
    <derivirana_varijabla naziv="DomainObject.Predmet.ProtuStrankaListNazivFormatedOIB_1">
      <item>FAS ET NEFAS d.o.o., OIB 28228716408</item>
    </derivirana_varijabla>
  </DomainObject.Predmet.ProtuStrankaListNazivFormatedOIB>
  <DomainObject.Predmet.OstaliListFormated>
    <izvorni_sadrzaj>
      <item>KREŠIMIR VIBOR VELČIĆ</item>
      <item>MATEJ MUNIH</item>
    </izvorni_sadrzaj>
    <derivirana_varijabla naziv="DomainObject.Predmet.OstaliListFormated_1">
      <item>KREŠIMIR VIBOR VELČIĆ</item>
      <item>MATEJ MUNIH</item>
    </derivirana_varijabla>
  </DomainObject.Predmet.OstaliListFormated>
  <DomainObject.Predmet.OstaliListFormatedOIB>
    <izvorni_sadrzaj>
      <item>KREŠIMIR VIBOR VELČIĆ, OIB 61703052639</item>
      <item>MATEJ MUNIH, OIB 07328647878</item>
    </izvorni_sadrzaj>
    <derivirana_varijabla naziv="DomainObject.Predmet.OstaliListFormatedOIB_1">
      <item>KREŠIMIR VIBOR VELČIĆ, OIB 61703052639</item>
      <item>MATEJ MUNIH, OIB 07328647878</item>
    </derivirana_varijabla>
  </DomainObject.Predmet.OstaliListFormatedOIB>
  <DomainObject.Predmet.OstaliListFormatedWithAdress>
    <izvorni_sadrzaj>
      <item>KREŠIMIR VIBOR VELČIĆ, HERCEGOVAČKA 124, 21000 Split</item>
      <item>MATEJ MUNIH, GREGORČIČEVA CESTA 8 A, ILIRSKA BISTRICA</item>
    </izvorni_sadrzaj>
    <derivirana_varijabla naziv="DomainObject.Predmet.OstaliListFormatedWithAdress_1">
      <item>KREŠIMIR VIBOR VELČIĆ, HERCEGOVAČKA 124, 21000 Split</item>
      <item>MATEJ MUNIH, GREGORČIČEVA CESTA 8 A, ILIRSKA BISTRICA</item>
    </derivirana_varijabla>
  </DomainObject.Predmet.OstaliListFormatedWithAdress>
  <DomainObject.Predmet.OstaliListFormatedWithAdressOIB>
    <izvorni_sadrzaj>
      <item>KREŠIMIR VIBOR VELČIĆ, OIB 61703052639, HERCEGOVAČKA 124, 21000 Split</item>
      <item>MATEJ MUNIH, OIB 07328647878, GREGORČIČEVA CESTA 8 A, ILIRSKA BISTRICA</item>
    </izvorni_sadrzaj>
    <derivirana_varijabla naziv="DomainObject.Predmet.OstaliListFormatedWithAdressOIB_1">
      <item>KREŠIMIR VIBOR VELČIĆ, OIB 61703052639, HERCEGOVAČKA 124, 21000 Split</item>
      <item>MATEJ MUNIH, OIB 07328647878, GREGORČIČEVA CESTA 8 A, ILIRSKA BISTRICA</item>
    </derivirana_varijabla>
  </DomainObject.Predmet.OstaliListFormatedWithAdressOIB>
  <DomainObject.Predmet.OstaliListNazivFormated>
    <izvorni_sadrzaj>
      <item>KREŠIMIR VIBOR VELČIĆ</item>
      <item>MATEJ MUNIH</item>
    </izvorni_sadrzaj>
    <derivirana_varijabla naziv="DomainObject.Predmet.OstaliListNazivFormated_1">
      <item>KREŠIMIR VIBOR VELČIĆ</item>
      <item>MATEJ MUNIH</item>
    </derivirana_varijabla>
  </DomainObject.Predmet.OstaliListNazivFormated>
  <DomainObject.Predmet.OstaliListNazivFormatedOIB>
    <izvorni_sadrzaj>
      <item>KREŠIMIR VIBOR VELČIĆ, OIB 61703052639</item>
      <item>MATEJ MUNIH, OIB 07328647878</item>
    </izvorni_sadrzaj>
    <derivirana_varijabla naziv="DomainObject.Predmet.OstaliListNazivFormatedOIB_1">
      <item>KREŠIMIR VIBOR VELČIĆ, OIB 61703052639</item>
      <item>MATEJ MUNIH, OIB 07328647878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FAS ET NEFAS d.o.o.</izvorni_sadrzaj>
    <derivirana_varijabla naziv="DomainObject.Predmet.ProtustrankaIDrugi_1">FAS ET NEFAS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FAS ET NEFAS d.o.o., OIB 28228716408, Ulica grada Vukovara 236 b, 10000 Zagreb</izvorni_sadrzaj>
    <derivirana_varijabla naziv="DomainObject.Predmet.ProtustrankaIDrugiAdressOIB_1">FAS ET NEFAS d.o.o., OIB 28228716408, Ulica grada Vukovara 236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FAS ET NEFAS d.o.o.</item>
      <item>KREŠIMIR VIBOR VELČIĆ</item>
      <item>MATEJ MUNIH</item>
    </izvorni_sadrzaj>
    <derivirana_varijabla naziv="DomainObject.Predmet.SudioniciListNaziv_1">
      <item>FINA Regionalni centar Zagreb</item>
      <item>FAS ET NEFAS d.o.o.</item>
      <item>KREŠIMIR VIBOR VELČIĆ</item>
      <item>MATEJ MUNIH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FAS ET NEFAS d.o.o., OIB 28228716408, Ulica grada Vukovara 236 b,10000 Zagreb</item>
      <item>KREŠIMIR VIBOR VELČIĆ, OIB 61703052639, HERCEGOVAČKA 124,21000 Split</item>
      <item>MATEJ MUNIH, OIB 07328647878, GREGORČIČEVA CESTA 8 A,ILIRSKA BISTRICA</item>
    </izvorni_sadrzaj>
    <derivirana_varijabla naziv="DomainObject.Predmet.SudioniciListAdressOIB_1">
      <item>FINA Regionalni centar Zagreb, OIB 85821130368, Trg svibanjskih žrtava 1995. br. 1,10000 Zagreb</item>
      <item>FAS ET NEFAS d.o.o., OIB 28228716408, Ulica grada Vukovara 236 b,10000 Zagreb</item>
      <item>KREŠIMIR VIBOR VELČIĆ, OIB 61703052639, HERCEGOVAČKA 124,21000 Split</item>
      <item>MATEJ MUNIH, OIB 07328647878, GREGORČIČEVA CESTA 8 A,ILIRSKA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28228716408</item>
      <item>, OIB 61703052639</item>
      <item>, OIB 07328647878</item>
    </izvorni_sadrzaj>
    <derivirana_varijabla naziv="DomainObject.Predmet.SudioniciListNazivOIB_1">
      <item>, OIB 85821130368</item>
      <item>, OIB 28228716408</item>
      <item>, OIB 61703052639</item>
      <item>, OIB 07328647878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242</properties:Words>
  <properties:Characters>1317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2015-12-08T12:11:00Z</dcterms:created>
  <dc:creator>ilukac</dc:creator>
  <cp:lastModifiedBy>Višnja Svečak</cp:lastModifiedBy>
  <cp:lastPrinted>2015-12-08T12:10:00Z</cp:lastPrinted>
  <dcterms:modified xmlns:xsi="http://www.w3.org/2001/XMLSchema-instance" xsi:type="dcterms:W3CDTF">2015-12-17T10:07:00Z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