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e1c3" w14:paraId="de3e1c3" w:rsidRDefault="00A84E3B" w:rsidP="00B542FA" w:rsidR="00A84E3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A84E3B" w:rsidP="00A84E3B" w:rsidR="00397B61" w:rsidRPr="00A84E3B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 </w:t>
      </w: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4E3B" w:rsidR="00EB69EE" w:rsidRPr="00482933">
        <w:trPr>
          <w:trHeight w:val="74"/>
        </w:trPr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540916">
        <w:rPr>
          <w:sz w:val="24"/>
        </w:rPr>
        <w:t>633</w:t>
      </w:r>
      <w:r w:rsidR="00E75FC6">
        <w:rPr>
          <w:sz w:val="24"/>
        </w:rPr>
        <w:t>/17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9A5A5E" w:rsidR="009A5A5E" w:rsidRPr="009A5A5E">
      <w:pPr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6C6CA6" w:rsidRPr="00940EE1">
        <w:rPr>
          <w:sz w:val="24"/>
          <w:szCs w:val="24"/>
          <w:lang w:val="pt-BR"/>
        </w:rPr>
        <w:t xml:space="preserve">FINANCIJSKE AGENCIJE, Zagreb, Ulica grada Vukovara 70, OIB: </w:t>
      </w:r>
      <w:r w:rsidR="006C6CA6" w:rsidRPr="00940EE1">
        <w:rPr>
          <w:sz w:val="24"/>
          <w:szCs w:val="24"/>
        </w:rPr>
        <w:t>85821130368</w:t>
      </w:r>
      <w:r w:rsidR="006C6CA6" w:rsidRPr="00940EE1">
        <w:rPr>
          <w:sz w:val="24"/>
          <w:szCs w:val="24"/>
          <w:lang w:val="pt-BR"/>
        </w:rPr>
        <w:t xml:space="preserve">, za otvaranje stečajnog postupka nad dužnikom </w:t>
      </w:r>
      <w:r w:rsidR="00813AC9" w:rsidRPr="00813AC9">
        <w:rPr>
          <w:sz w:val="24"/>
          <w:szCs w:val="24"/>
          <w:lang w:val="pt-BR"/>
        </w:rPr>
        <w:t xml:space="preserve">AD VERBA j.d.o.o., Zagreb, Šestinski dol 86 i, OIB: </w:t>
      </w:r>
      <w:r w:rsidR="00813AC9" w:rsidRPr="00813AC9">
        <w:rPr>
          <w:sz w:val="24"/>
          <w:szCs w:val="24"/>
        </w:rPr>
        <w:t>23993043769</w:t>
      </w:r>
      <w:r w:rsidRPr="007E3C54">
        <w:rPr>
          <w:sz w:val="24"/>
          <w:szCs w:val="24"/>
          <w:lang w:val="pt-BR"/>
        </w:rPr>
        <w:t xml:space="preserve">, </w:t>
      </w:r>
      <w:r w:rsidR="00E75FC6">
        <w:rPr>
          <w:sz w:val="24"/>
          <w:szCs w:val="24"/>
          <w:lang w:val="pt-BR"/>
        </w:rPr>
        <w:t>3. travnja 2017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813AC9" w:rsidRPr="00813AC9">
        <w:rPr>
          <w:sz w:val="24"/>
          <w:szCs w:val="24"/>
        </w:rPr>
        <w:t>Stjepanu Blažanoviću iz Zagreba, Zmajanska 15, OIB: 15095112588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E75FC6">
        <w:rPr>
          <w:sz w:val="24"/>
          <w:szCs w:val="24"/>
        </w:rPr>
        <w:t>1.000</w:t>
      </w:r>
      <w:r w:rsidRPr="00EB69EE">
        <w:rPr>
          <w:sz w:val="24"/>
          <w:szCs w:val="24"/>
        </w:rPr>
        <w:t xml:space="preserve">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E75FC6">
        <w:rPr>
          <w:sz w:val="24"/>
          <w:szCs w:val="24"/>
        </w:rPr>
        <w:t>-633-17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813AC9" w:rsidRPr="00813AC9">
        <w:rPr>
          <w:sz w:val="24"/>
          <w:szCs w:val="24"/>
          <w:lang w:val="pt-BR"/>
        </w:rPr>
        <w:t>AD VERBA j.d.o.o., Zagreb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A84E3B" w:rsidP="00E25B65" w:rsidR="00A84E3B">
      <w:pPr>
        <w:ind w:firstLine="709"/>
        <w:jc w:val="both"/>
        <w:rPr>
          <w:sz w:val="24"/>
          <w:szCs w:val="24"/>
        </w:rPr>
      </w:pPr>
    </w:p>
    <w:p w:rsidRDefault="00A84E3B" w:rsidP="00E25B65" w:rsidR="00A84E3B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75FC6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 w:rsidR="00E75FC6">
        <w:rPr>
          <w:sz w:val="24"/>
        </w:rPr>
        <w:t xml:space="preserve"> te</w:t>
      </w:r>
      <w:r w:rsidR="00813AC9" w:rsidRPr="00813AC9">
        <w:rPr>
          <w:sz w:val="24"/>
        </w:rPr>
        <w:t xml:space="preserve"> Financijska agencija</w:t>
      </w:r>
      <w:r w:rsidR="00813AC9">
        <w:rPr>
          <w:sz w:val="24"/>
        </w:rPr>
        <w:t xml:space="preserve"> </w:t>
      </w:r>
      <w:r w:rsidR="00E75FC6">
        <w:rPr>
          <w:sz w:val="24"/>
        </w:rPr>
        <w:t>nije zaplijenila novčana sredstva za namirenje troškova stečajnog postupka</w:t>
      </w:r>
      <w:r w:rsidR="00813AC9" w:rsidRPr="00813AC9">
        <w:rPr>
          <w:sz w:val="24"/>
        </w:rPr>
        <w:t xml:space="preserve"> i</w:t>
      </w:r>
      <w:r w:rsidR="00E75FC6">
        <w:rPr>
          <w:sz w:val="24"/>
        </w:rPr>
        <w:t xml:space="preserve"> o</w:t>
      </w:r>
      <w:r w:rsidR="00813AC9" w:rsidRPr="00813AC9">
        <w:rPr>
          <w:sz w:val="24"/>
        </w:rPr>
        <w:t xml:space="preserve"> tome obavijestila sud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E75FC6">
        <w:rPr>
          <w:sz w:val="24"/>
        </w:rPr>
        <w:t>3. travnja</w:t>
      </w:r>
      <w:r w:rsidR="00763D4F">
        <w:rPr>
          <w:sz w:val="24"/>
        </w:rPr>
        <w:t xml:space="preserve"> 201</w:t>
      </w:r>
      <w:r w:rsidR="00E75FC6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A84E3B" w:rsidP="00A84E3B" w:rsidR="00397B61" w:rsidRPr="0058452A">
      <w:pPr>
        <w:ind w:firstLine="708" w:left="4248"/>
        <w:jc w:val="center"/>
        <w:rPr>
          <w:sz w:val="24"/>
        </w:rPr>
      </w:pPr>
      <w:r>
        <w:rPr>
          <w:sz w:val="24"/>
        </w:rPr>
        <w:t xml:space="preserve">               </w:t>
      </w:r>
      <w:r w:rsidR="004D5C6D" w:rsidRPr="0058452A">
        <w:rPr>
          <w:sz w:val="24"/>
        </w:rPr>
        <w:t>Sudac:</w:t>
      </w:r>
    </w:p>
    <w:p w:rsidRDefault="00A84E3B" w:rsidP="00A84E3B" w:rsidR="00DE2AF0" w:rsidRPr="00A84E3B">
      <w:pPr>
        <w:ind w:firstLine="708" w:left="4248"/>
        <w:jc w:val="right"/>
        <w:rPr>
          <w:sz w:val="24"/>
        </w:rPr>
      </w:pPr>
      <w:r>
        <w:rPr>
          <w:sz w:val="24"/>
        </w:rPr>
        <w:t xml:space="preserve">         </w:t>
      </w:r>
      <w:r w:rsidR="00CD225D" w:rsidRPr="0058452A">
        <w:rPr>
          <w:sz w:val="24"/>
        </w:rPr>
        <w:t>Gordan Zubak</w:t>
      </w:r>
      <w:r>
        <w:rPr>
          <w:sz w:val="24"/>
        </w:rPr>
        <w:t>,v.r.</w:t>
      </w:r>
      <w:r w:rsidR="004D5C6D" w:rsidRPr="0058452A">
        <w:rPr>
          <w:sz w:val="24"/>
        </w:rPr>
        <w:t xml:space="preserve"> </w:t>
      </w:r>
      <w:r w:rsidR="009E2E16" w:rsidRPr="0058452A">
        <w:rPr>
          <w:color w:themeColor="background1" w:val="FFFFFF"/>
          <w:sz w:val="24"/>
        </w:rPr>
        <w:t>v.r.</w:t>
      </w: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točnost otpravka:</w:t>
      </w:r>
    </w:p>
    <w:p w:rsidRDefault="00E75FC6" w:rsidP="00E75FC6" w:rsidR="004D5C6D" w:rsidRPr="00E75FC6">
      <w:pPr>
        <w:ind w:firstLine="708" w:left="4248"/>
        <w:rPr>
          <w:color w:themeColor="background1" w:val="FFFFFF"/>
          <w:sz w:val="24"/>
        </w:rPr>
      </w:pPr>
      <w:r>
        <w:rPr>
          <w:color w:themeColor="background1" w:val="FFFFFF"/>
          <w:sz w:val="24"/>
        </w:rPr>
        <w:t>Ivana Rogi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A84E3B" w:rsidP="00397B61" w:rsidR="00A84E3B">
      <w:pPr>
        <w:jc w:val="both"/>
        <w:rPr>
          <w:sz w:val="24"/>
        </w:rPr>
      </w:pPr>
    </w:p>
    <w:p w:rsidRDefault="00A84E3B" w:rsidP="00397B61" w:rsidR="00A84E3B">
      <w:pPr>
        <w:jc w:val="both"/>
        <w:rPr>
          <w:sz w:val="24"/>
        </w:rPr>
      </w:pPr>
    </w:p>
    <w:p w:rsidRDefault="00A84E3B" w:rsidP="00F832F4" w:rsidR="00A84E3B" w:rsidRPr="00A84E3B">
      <w:pPr>
        <w:jc w:val="right"/>
        <w:rPr>
          <w:sz w:val="24"/>
          <w:szCs w:val="24"/>
        </w:rPr>
      </w:pPr>
      <w:r w:rsidRPr="00A84E3B">
        <w:rPr>
          <w:sz w:val="24"/>
          <w:szCs w:val="24"/>
        </w:rPr>
        <w:t>Za točnost otpravka – ovlašteni službenik</w:t>
      </w:r>
    </w:p>
    <w:p w:rsidRDefault="00A84E3B" w:rsidP="00F832F4" w:rsidR="00A84E3B" w:rsidRPr="00A84E3B">
      <w:pPr>
        <w:tabs>
          <w:tab w:pos="6507" w:val="left"/>
        </w:tabs>
        <w:rPr>
          <w:sz w:val="24"/>
          <w:szCs w:val="24"/>
        </w:rPr>
      </w:pPr>
      <w:r w:rsidRPr="00A84E3B">
        <w:rPr>
          <w:sz w:val="24"/>
          <w:szCs w:val="24"/>
        </w:rPr>
        <w:tab/>
        <w:t xml:space="preserve">   Katica Franjić</w:t>
      </w:r>
    </w:p>
    <w:p w:rsidRDefault="00E75FC6" w:rsidP="00A84E3B" w:rsidR="00E75FC6" w:rsidRPr="00A84E3B">
      <w:pPr>
        <w:ind w:left="720"/>
        <w:jc w:val="both"/>
        <w:rPr>
          <w:sz w:val="24"/>
          <w:szCs w:val="24"/>
        </w:rPr>
      </w:pPr>
    </w:p>
    <w:sectPr w:rsidSect="00A84E3B" w:rsidR="00E75FC6" w:rsidRPr="00A84E3B">
      <w:headerReference w:type="even" r:id="rId10"/>
      <w:headerReference w:type="default" r:id="rId11"/>
      <w:pgSz w:h="16838" w:w="11906"/>
      <w:pgMar w:gutter="0" w:footer="720" w:header="720" w:left="1800" w:bottom="1843" w:right="1800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84E3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E75FC6">
      <w:rPr>
        <w:sz w:val="24"/>
        <w:szCs w:val="24"/>
      </w:rPr>
      <w:t>633/17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40916"/>
    <w:rsid w:val="0056060C"/>
    <w:rsid w:val="00570C57"/>
    <w:rsid w:val="0058452A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5753C"/>
    <w:rsid w:val="00763D4F"/>
    <w:rsid w:val="00774418"/>
    <w:rsid w:val="00793CFC"/>
    <w:rsid w:val="007E15FF"/>
    <w:rsid w:val="0080172B"/>
    <w:rsid w:val="00813AC9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84E3B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75FC6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84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E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E3B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E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E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 VERBA j.d.o.o. za nakladničku djelatnost zastupanog po punomoćniku Stjepan Blažanović</izvorni_sadrzaj>
    <derivirana_varijabla naziv="DomainObject.Predmet.ProtustrankaFormated_1">  AD VERBA j.d.o.o. za nakladničku djelatnost zastupanog po punomoćniku Stjepan Blažanović</derivirana_varijabla>
  </DomainObject.Predmet.ProtustrankaFormated>
  <DomainObject.Predmet.ProtustrankaFormatedOIB>
    <izvorni_sadrzaj>  AD VERBA j.d.o.o. za nakladničku djelatnost, OIB 23993043769 zastupanog po punomoćniku Stjepan Blažanović</izvorni_sadrzaj>
    <derivirana_varijabla naziv="DomainObject.Predmet.ProtustrankaFormatedOIB_1">  AD VERBA j.d.o.o. za nakladničku djelatnost, OIB 23993043769 zastupanog po punomoćniku Stjepan Blažanović</derivirana_varijabla>
  </DomainObject.Predmet.ProtustrankaFormatedOIB>
  <DomainObject.Predmet.ProtustrankaFormatedWithAdress>
    <izvorni_sadrzaj> AD VERBA j.d.o.o. za nakladničku djelatnost, Šestinski dol 86 i, 10000 Zagreb zastupanog po punomoćniku Stjepan Blažanović</izvorni_sadrzaj>
    <derivirana_varijabla naziv="DomainObject.Predmet.ProtustrankaFormatedWithAdress_1"> AD VERBA j.d.o.o. za nakladničku djelatnost, Šestinski dol 86 i, 10000 Zagreb zastupanog po punomoćniku Stjepan Blažanović</derivirana_varijabla>
  </DomainObject.Predmet.ProtustrankaFormatedWithAdress>
  <DomainObject.Predmet.ProtustrankaFormatedWithAdressOIB>
    <izvorni_sadrzaj> AD VERBA j.d.o.o. za nakladničku djelatnost, OIB 23993043769, Šestinski dol 86 i, 10000 Zagreb zastupanog po punomoćniku Stjepan Blažanović</izvorni_sadrzaj>
    <derivirana_varijabla naziv="DomainObject.Predmet.ProtustrankaFormatedWithAdressOIB_1"> AD VERBA j.d.o.o. za nakladničku djelatnost, OIB 23993043769, Šestinski dol 86 i, 10000 Zagreb zastupanog po punomoćniku Stjepan Blažanović</derivirana_varijabla>
  </DomainObject.Predmet.ProtustrankaFormatedWithAdressOIB>
  <DomainObject.Predmet.ProtustrankaWithAdress>
    <izvorni_sadrzaj>AD VERBA j.d.o.o. za nakladničku djelatnost Šestinski dol 86 i, 10000 Zagreb</izvorni_sadrzaj>
    <derivirana_varijabla naziv="DomainObject.Predmet.ProtustrankaWithAdress_1">AD VERBA j.d.o.o. za nakladničku djelatnost Šestinski dol 86 i, 10000 Zagreb</derivirana_varijabla>
  </DomainObject.Predmet.ProtustrankaWithAdress>
  <DomainObject.Predmet.ProtustrankaWithAdressOIB>
    <izvorni_sadrzaj>AD VERBA j.d.o.o. za nakladničku djelatnost, OIB 23993043769, Šestinski dol 86 i, 10000 Zagreb</izvorni_sadrzaj>
    <derivirana_varijabla naziv="DomainObject.Predmet.ProtustrankaWithAdressOIB_1">AD VERBA j.d.o.o. za nakladničku djelatnost, OIB 23993043769, Šestinski dol 86 i, 10000 Zagreb</derivirana_varijabla>
  </DomainObject.Predmet.ProtustrankaWithAdressOIB>
  <DomainObject.Predmet.ProtustrankaNazivFormated>
    <izvorni_sadrzaj>AD VERBA j.d.o.o. za nakladničku djelatnost</izvorni_sadrzaj>
    <derivirana_varijabla naziv="DomainObject.Predmet.ProtustrankaNazivFormated_1">AD VERBA j.d.o.o. za nakladničku djelatnost</derivirana_varijabla>
  </DomainObject.Predmet.ProtustrankaNazivFormated>
  <DomainObject.Predmet.ProtustrankaNazivFormatedOIB>
    <izvorni_sadrzaj>AD VERBA j.d.o.o. za nakladničku djelatnost, OIB 23993043769</izvorni_sadrzaj>
    <derivirana_varijabla naziv="DomainObject.Predmet.ProtustrankaNazivFormatedOIB_1">AD VERBA j.d.o.o. za nakladničku djelatnost, OIB 23993043769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Trg svibanjskih žrtava 1995. br. 1, 10000 Zagreb; Stjepan Blažanović, Zmajanska 15, 10000 Zagreb</izvorni_sadrzaj>
    <derivirana_varijabla naziv="DomainObject.Predmet.StrankaFormatedWithAdress_1"> FINA Regionalni centar Zagreb, Trg svibanjskih žrtava 1995. br. 1, 10000 Zagreb; Stjepan Blažanović, Zmajanska 15, 10000 Zagreb</derivirana_varijabla>
  </DomainObject.Predmet.StrankaFormatedWithAdress>
  <DomainObject.Predmet.StrankaFormatedWithAdressOIB>
    <izvorni_sadrzaj> FINA Regionalni centar Zagreb, OIB 85821130368, Trg svibanjskih žrtava 1995. br. 1, 10000 Zagreb; Stjepan Blažanović, OIB 15095112588, Zmajanska 15, 10000 Zagreb</izvorni_sadrzaj>
    <derivirana_varijabla naziv="DomainObject.Predmet.StrankaFormatedWithAdressOIB_1"> FINA Regionalni centar Zagreb, OIB 85821130368, Trg svibanjskih žrtava 1995. br. 1, 10000 Zagreb; Stjepan Blažanović, OIB 15095112588, Zmajanska 15, 10000 Zagreb</derivirana_varijabla>
  </DomainObject.Predmet.StrankaFormatedWithAdressOIB>
  <DomainObject.Predmet.StrankaWithAdress>
    <izvorni_sadrzaj>FINA Regionalni centar Zagreb Trg svibanjskih žrtava 1995. br. 1,10000 Zagreb,Stjepan Blažanović Zmajanska 15,10000 Zagreb</izvorni_sadrzaj>
    <derivirana_varijabla naziv="DomainObject.Predmet.StrankaWithAdress_1">FINA Regionalni centar Zagreb Trg svibanjskih žrtava 1995. br. 1,10000 Zagreb,Stjepan Blažanović Zmajanska 15,10000 Zagreb</derivirana_varijabla>
  </DomainObject.Predmet.StrankaWithAdress>
  <DomainObject.Predmet.StrankaWithAdressOIB>
    <izvorni_sadrzaj>FINA Regionalni centar Zagreb, OIB 85821130368, Trg svibanjskih žrtava 1995. br. 1,10000 Zagreb,Stjepan Blažanović, OIB 15095112588, Zmajanska 15,10000 Zagreb</izvorni_sadrzaj>
    <derivirana_varijabla naziv="DomainObject.Predmet.StrankaWithAdressOIB_1">FINA Regionalni centar Zagreb, OIB 85821130368, Trg svibanjskih žrtava 1995. br. 1,10000 Zagreb,Stjepan Blažanović, OIB 15095112588, Zmajanska 15,10000 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Blažanović, Zmajanska 15, 10000 Zagreb</item>
    </izvorni_sadrzaj>
    <derivirana_varijabla naziv="DomainObject.Predmet.StrankaListFormatedWithAdress_1">
      <item>FINA Regionalni centar Zagreb, Trg svibanjskih žrtava 1995. br. 1, 10000 Zagreb</item>
      <item>Stjepan Blažanović, Zmajanska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Blažanović, OIB 15095112588, Zmajanska 15, 10000 Zagreb</item>
    </izvorni_sadrzaj>
    <derivirana_varijabla naziv="DomainObject.Predmet.StrankaListFormatedWithAdressOIB_1">
      <item>FINA Regionalni centar Zagreb, OIB 85821130368, Trg svibanjskih žrtava 1995. br. 1, 10000 Zagreb</item>
      <item>Stjepan Blažanović, OIB 15095112588, Zmajanska 15, 10000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AD VERBA j.d.o.o. za nakladničku djelatnost zastupanog po punomoćniku Stjepan Blažanović</item>
    </izvorni_sadrzaj>
    <derivirana_varijabla naziv="DomainObject.Predmet.ProtuStrankaListFormated_1">
      <item>AD VERBA j.d.o.o. za nakladničku djelatnost zastupanog po punomoćniku Stjepan Blažanović</item>
    </derivirana_varijabla>
  </DomainObject.Predmet.ProtuStrankaListFormated>
  <DomainObject.Predmet.ProtuStrankaListFormatedOIB>
    <izvorni_sadrzaj>
      <item>AD VERBA j.d.o.o. za nakladničku djelatnost, OIB 23993043769 zastupanog po punomoćniku Stjepan Blažanović</item>
    </izvorni_sadrzaj>
    <derivirana_varijabla naziv="DomainObject.Predmet.ProtuStrankaListFormatedOIB_1">
      <item>AD VERBA j.d.o.o. za nakladničku djelatnost, OIB 23993043769 zastupanog po punomoćniku Stjepan Blažanović</item>
    </derivirana_varijabla>
  </DomainObject.Predmet.ProtuStrankaListFormatedOIB>
  <DomainObject.Predmet.ProtuStrankaListFormatedWithAdress>
    <izvorni_sadrzaj>
      <item>AD VERBA j.d.o.o. za nakladničku djelatnost, Šestinski dol 86 i, 10000 Zagreb zastupanog po punomoćniku Stjepan Blažanović</item>
    </izvorni_sadrzaj>
    <derivirana_varijabla naziv="DomainObject.Predmet.ProtuStrankaListFormatedWithAdress_1">
      <item>AD VERBA j.d.o.o. za nakladničku djelatnost, Šestinski dol 86 i, 10000 Zagreb zastupanog po punomoćniku Stjepan Blažanović</item>
    </derivirana_varijabla>
  </DomainObject.Predmet.ProtuStrankaListFormatedWithAdress>
  <DomainObject.Predmet.ProtuStrankaListFormatedWithAdressOIB>
    <izvorni_sadrzaj>
      <item>AD VERBA j.d.o.o. za nakladničku djelatnost, OIB 23993043769, Šestinski dol 86 i, 10000 Zagreb zastupanog po punomoćniku Stjepan Blažanović</item>
    </izvorni_sadrzaj>
    <derivirana_varijabla naziv="DomainObject.Predmet.ProtuStrankaListFormatedWithAdressOIB_1">
      <item>AD VERBA j.d.o.o. za nakladničku djelatnost, OIB 23993043769, Šestinski dol 86 i, 10000 Zagreb zastupanog po punomoćniku Stjepan Blažanović</item>
    </derivirana_varijabla>
  </DomainObject.Predmet.ProtuStrankaListFormatedWithAdressOIB>
  <DomainObject.Predmet.ProtuStrankaListNazivFormated>
    <izvorni_sadrzaj>
      <item>AD VERBA j.d.o.o. za nakladničku djelatnost</item>
    </izvorni_sadrzaj>
    <derivirana_varijabla naziv="DomainObject.Predmet.ProtuStrankaListNazivFormated_1">
      <item>AD VERBA j.d.o.o. za nakladničku djelatnost</item>
    </derivirana_varijabla>
  </DomainObject.Predmet.ProtuStrankaListNazivFormated>
  <DomainObject.Predmet.ProtuStrankaListNazivFormatedOIB>
    <izvorni_sadrzaj>
      <item>AD VERBA j.d.o.o. za nakladničku djelatnost, OIB 23993043769</item>
    </izvorni_sadrzaj>
    <derivirana_varijabla naziv="DomainObject.Predmet.ProtuStrankaListNazivFormatedOIB_1">
      <item>AD VERBA j.d.o.o. za nakladničku djelatnost, OIB 23993043769</item>
    </derivirana_varijabla>
  </DomainObject.Predmet.ProtuStrankaListNazivFormatedOIB>
  <DomainObject.Predmet.OstaliListFormated>
    <izvorni_sadrzaj>
      <item>Stjepan Blažanović punomoćnik sudionika u postupku AD VERBA j.d.o.o. za nakladničku djelatnost</item>
    </izvorni_sadrzaj>
    <derivirana_varijabla naziv="DomainObject.Predmet.OstaliListFormated_1">
      <item>Stjepan Blažanović punomoćnik sudionika u postupku AD VERBA j.d.o.o. za nakladničku djelatnost</item>
    </derivirana_varijabla>
  </DomainObject.Predmet.OstaliListFormated>
  <DomainObject.Predmet.OstaliListFormatedOIB>
    <izvorni_sadrzaj>
      <item>Stjepan Blažanović, OIB 15095112588 punomoćnik sudionika u postupku AD VERBA j.d.o.o. za nakladničku djelatnost</item>
    </izvorni_sadrzaj>
    <derivirana_varijabla naziv="DomainObject.Predmet.OstaliListFormatedOIB_1">
      <item>Stjepan Blažanović, OIB 15095112588 punomoćnik sudionika u postupku AD VERBA j.d.o.o. za nakladničku djelatnost</item>
    </derivirana_varijabla>
  </DomainObject.Predmet.OstaliListFormatedOIB>
  <DomainObject.Predmet.OstaliListFormatedWithAdress>
    <izvorni_sadrzaj>
      <item>Stjepan Blažanović, Zmajanska 15, 10000 Zagreb punomoćnik sudionika u postupku AD VERBA j.d.o.o. za nakladničku djelatnost</item>
    </izvorni_sadrzaj>
    <derivirana_varijabla naziv="DomainObject.Predmet.OstaliListFormatedWithAdress_1">
      <item>Stjepan Blažanović, Zmajanska 15, 10000 Zagreb punomoćnik sudionika u postupku AD VERBA j.d.o.o. za nakladničku djelatnost</item>
    </derivirana_varijabla>
  </DomainObject.Predmet.OstaliListFormatedWithAdress>
  <DomainObject.Predmet.OstaliListFormatedWithAdressOIB>
    <izvorni_sadrzaj>
      <item>Stjepan Blažanović, OIB 15095112588, Zmajanska 15, 10000 Zagreb punomoćnik sudionika u postupku AD VERBA j.d.o.o. za nakladničku djelatnost</item>
    </izvorni_sadrzaj>
    <derivirana_varijabla naziv="DomainObject.Predmet.OstaliListFormatedWithAdressOIB_1">
      <item>Stjepan Blažanović, OIB 15095112588, Zmajanska 15, 10000 Zagreb punomoćnik sudionika u postupku AD VERBA j.d.o.o. za nakladničku djelatnost</item>
    </derivirana_varijabla>
  </DomainObject.Predmet.OstaliListFormatedWithAdressOIB>
  <DomainObject.Predmet.OstaliListNazivFormated>
    <izvorni_sadrzaj>
      <item>Stjepan Blažanović</item>
    </izvorni_sadrzaj>
    <derivirana_varijabla naziv="DomainObject.Predmet.OstaliListNazivFormated_1">
      <item>Stjepan Blažanović</item>
    </derivirana_varijabla>
  </DomainObject.Predmet.OstaliListNazivFormated>
  <DomainObject.Predmet.OstaliListNazivFormatedOIB>
    <izvorni_sadrzaj>
      <item>Stjepan Blažanović, OIB 15095112588</item>
    </izvorni_sadrzaj>
    <derivirana_varijabla naziv="DomainObject.Predmet.OstaliListNazivFormatedOIB_1">
      <item>Stjepan Blažanović, OIB 15095112588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 VERBA j.d.o.o. za nakladničku djelatnost</izvorni_sadrzaj>
    <derivirana_varijabla naziv="DomainObject.Predmet.ProtustrankaIDrugi_1">AD VERBA j.d.o.o. za nakladničku djelatnost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 VERBA j.d.o.o. za nakladničku djelatnost, OIB 23993043769, Šestinski dol 86 i, 10000 Zagreb</izvorni_sadrzaj>
    <derivirana_varijabla naziv="DomainObject.Predmet.ProtustrankaIDrugiAdressOIB_1">AD VERBA j.d.o.o. za nakladničku djelatnost, OIB 23993043769, Šestinski dol 86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VERBA j.d.o.o. za nakladničku djelatnost</item>
      <item>Stjepan Blažanović</item>
      <item>Stjepan Blažanović</item>
    </izvorni_sadrzaj>
    <derivirana_varijabla naziv="DomainObject.Predmet.SudioniciListNaziv_1">
      <item>FINA Regionalni centar Zagreb</item>
      <item>AD VERBA j.d.o.o. za nakladničku djelatnost</item>
      <item>Stjepan Blažanović</item>
      <item>Stjepan Blažanović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 VERBA j.d.o.o. za nakladničku djelatnost, OIB 23993043769, Šestinski dol 86 i,10000 Zagreb</item>
      <item>Stjepan Blažanović, OIB 15095112588, Zmajanska 15,10000 Zagreb</item>
      <item>Stjepan Blažanović, OIB 15095112588, Zmajanska 15,10000 Zagreb</item>
    </izvorni_sadrzaj>
    <derivirana_varijabla naziv="DomainObject.Predmet.SudioniciListAdressOIB_1">
      <item>FINA Regionalni centar Zagreb, OIB 85821130368, Trg svibanjskih žrtava 1995. br. 1,10000 Zagreb</item>
      <item>AD VERBA j.d.o.o. za nakladničku djelatnost, OIB 23993043769, Šestinski dol 86 i,10000 Zagreb</item>
      <item>Stjepan Blažanović, OIB 15095112588, Zmajanska 15,10000 Zagreb</item>
      <item>Stjepan Blažanović, OIB 15095112588, Zmajanska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23993043769</item>
      <item>, OIB 15095112588</item>
      <item>, OIB 15095112588</item>
    </izvorni_sadrzaj>
    <derivirana_varijabla naziv="DomainObject.Predmet.SudioniciListNazivOIB_1">
      <item>, OIB 85821130368</item>
      <item>, OIB 23993043769</item>
      <item>, OIB 15095112588</item>
      <item>, OIB 15095112588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3012</properties:Characters>
  <properties:Lines>91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2017-04-01T20:31:00Z</dcterms:created>
  <dc:creator>ilukac</dc:creator>
  <cp:lastModifiedBy>Katica Franjić</cp:lastModifiedBy>
  <cp:lastPrinted>2017-04-03T12:08:00Z</cp:lastPrinted>
  <dcterms:modified xmlns:xsi="http://www.w3.org/2001/XMLSchema-instance" xsi:type="dcterms:W3CDTF">2017-04-03T12:08:00Z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