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8a78" w14:paraId="a708a78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670482">
        <w:rPr>
          <w:sz w:val="24"/>
          <w:szCs w:val="24"/>
        </w:rPr>
        <w:t>2407</w:t>
      </w:r>
      <w:r w:rsidRPr="00E974B3">
        <w:rPr>
          <w:sz w:val="24"/>
          <w:szCs w:val="24"/>
        </w:rPr>
        <w:t>/1</w:t>
      </w:r>
      <w:r w:rsidR="00D501DD"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A26832">
      <w:pPr>
        <w:ind w:firstLine="708"/>
        <w:jc w:val="both"/>
        <w:rPr>
          <w:sz w:val="24"/>
          <w:szCs w:val="24"/>
        </w:rPr>
      </w:pPr>
      <w:r w:rsidRPr="00585E07">
        <w:rPr>
          <w:sz w:val="24"/>
          <w:szCs w:val="24"/>
          <w:lang w:val="pt-BR"/>
        </w:rPr>
        <w:t xml:space="preserve">Trgovački sud u Zagrebu, po sucu mr.sc. Ivani Koštarić Fegeš, u stečajnom postupku nad </w:t>
      </w:r>
      <w:r w:rsidRPr="00A26832">
        <w:rPr>
          <w:sz w:val="24"/>
          <w:szCs w:val="24"/>
          <w:lang w:val="pt-BR"/>
        </w:rPr>
        <w:t xml:space="preserve">dužnikom </w:t>
      </w:r>
      <w:r w:rsidR="00A26832" w:rsidRPr="00A26832">
        <w:rPr>
          <w:sz w:val="24"/>
          <w:szCs w:val="24"/>
          <w:lang w:val="pt-BR"/>
        </w:rPr>
        <w:t>Palermo j.d.o.o.</w:t>
      </w:r>
      <w:r w:rsidR="008E4E28">
        <w:rPr>
          <w:sz w:val="24"/>
          <w:szCs w:val="24"/>
          <w:lang w:val="pt-BR"/>
        </w:rPr>
        <w:t xml:space="preserve"> u stečaju</w:t>
      </w:r>
      <w:r w:rsidR="00A26832" w:rsidRPr="00A26832">
        <w:rPr>
          <w:sz w:val="24"/>
          <w:szCs w:val="24"/>
          <w:lang w:val="pt-BR"/>
        </w:rPr>
        <w:t xml:space="preserve">, Zagreb, Martićeva 67, OIB: </w:t>
      </w:r>
      <w:r w:rsidR="00A26832" w:rsidRPr="00A26832">
        <w:rPr>
          <w:sz w:val="24"/>
          <w:szCs w:val="24"/>
        </w:rPr>
        <w:t>26880445119</w:t>
      </w:r>
      <w:r w:rsidR="00453354" w:rsidRPr="00A26832">
        <w:rPr>
          <w:sz w:val="24"/>
          <w:szCs w:val="24"/>
        </w:rPr>
        <w:t>,</w:t>
      </w:r>
      <w:r w:rsidR="00532BBF" w:rsidRPr="00A26832">
        <w:rPr>
          <w:sz w:val="24"/>
          <w:szCs w:val="24"/>
        </w:rPr>
        <w:t xml:space="preserve"> </w:t>
      </w:r>
      <w:r w:rsidR="00800110" w:rsidRPr="00A26832">
        <w:rPr>
          <w:sz w:val="24"/>
          <w:szCs w:val="24"/>
        </w:rPr>
        <w:t>5. ožujka</w:t>
      </w:r>
      <w:r w:rsidR="003B4971" w:rsidRPr="00A26832">
        <w:rPr>
          <w:sz w:val="24"/>
          <w:szCs w:val="24"/>
        </w:rPr>
        <w:t xml:space="preserve"> 2018</w:t>
      </w:r>
      <w:r w:rsidRPr="00A26832">
        <w:rPr>
          <w:sz w:val="24"/>
          <w:szCs w:val="24"/>
          <w:lang w:val="pt-BR"/>
        </w:rPr>
        <w:t>.</w:t>
      </w:r>
      <w:r w:rsidRPr="00A26832">
        <w:rPr>
          <w:sz w:val="24"/>
          <w:szCs w:val="24"/>
        </w:rPr>
        <w:t>,</w:t>
      </w:r>
    </w:p>
    <w:p w:rsidRDefault="00C90FA1" w:rsidP="00915638" w:rsidR="00C90FA1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B1232C">
        <w:rPr>
          <w:sz w:val="24"/>
          <w:szCs w:val="24"/>
        </w:rPr>
        <w:t>2.137,50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B04FDC">
        <w:rPr>
          <w:sz w:val="24"/>
          <w:szCs w:val="24"/>
        </w:rPr>
        <w:t>2407</w:t>
      </w:r>
      <w:r w:rsidRPr="00915638">
        <w:rPr>
          <w:sz w:val="24"/>
          <w:szCs w:val="24"/>
        </w:rPr>
        <w:t>-1</w:t>
      </w:r>
      <w:r w:rsidR="007F0ACA">
        <w:rPr>
          <w:sz w:val="24"/>
          <w:szCs w:val="24"/>
        </w:rPr>
        <w:t>6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B04F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F1262">
        <w:rPr>
          <w:sz w:val="24"/>
          <w:szCs w:val="24"/>
        </w:rPr>
        <w:t xml:space="preserve">prijedlogu za otvaranje stečajnog postupka i </w:t>
      </w:r>
      <w:r w:rsidR="00F86D52">
        <w:rPr>
          <w:sz w:val="24"/>
          <w:szCs w:val="24"/>
        </w:rPr>
        <w:t xml:space="preserve">podnesku od </w:t>
      </w:r>
      <w:r w:rsidR="00C50060">
        <w:rPr>
          <w:sz w:val="24"/>
          <w:szCs w:val="24"/>
        </w:rPr>
        <w:t xml:space="preserve">10. siječnja 2018.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C3753">
        <w:rPr>
          <w:sz w:val="24"/>
          <w:szCs w:val="24"/>
        </w:rPr>
        <w:t xml:space="preserve">2.137,50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5061B9">
        <w:rPr>
          <w:sz w:val="24"/>
          <w:szCs w:val="24"/>
        </w:rPr>
        <w:t>2407</w:t>
      </w:r>
      <w:r w:rsidR="00265BE9">
        <w:rPr>
          <w:sz w:val="24"/>
          <w:szCs w:val="24"/>
        </w:rPr>
        <w:t>/1</w:t>
      </w:r>
      <w:r w:rsidR="00352659">
        <w:rPr>
          <w:sz w:val="24"/>
          <w:szCs w:val="24"/>
        </w:rPr>
        <w:t>6</w:t>
      </w:r>
      <w:r w:rsidR="00265BE9">
        <w:rPr>
          <w:sz w:val="24"/>
          <w:szCs w:val="24"/>
        </w:rPr>
        <w:t xml:space="preserve"> od </w:t>
      </w:r>
      <w:r w:rsidR="005061B9">
        <w:rPr>
          <w:sz w:val="24"/>
          <w:szCs w:val="24"/>
        </w:rPr>
        <w:t>3</w:t>
      </w:r>
      <w:r w:rsidR="00352659">
        <w:rPr>
          <w:sz w:val="24"/>
          <w:szCs w:val="24"/>
        </w:rPr>
        <w:t>. siječnja 2018.</w:t>
      </w:r>
      <w:r w:rsidR="00265BE9">
        <w:rPr>
          <w:sz w:val="24"/>
          <w:szCs w:val="24"/>
        </w:rPr>
        <w:t xml:space="preserve">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</w:t>
      </w:r>
      <w:r w:rsidR="00D66180" w:rsidRPr="00B04FDC">
        <w:rPr>
          <w:sz w:val="24"/>
          <w:szCs w:val="24"/>
        </w:rPr>
        <w:t xml:space="preserve">postupak </w:t>
      </w:r>
      <w:r w:rsidR="00265BE9" w:rsidRPr="00B04FDC">
        <w:rPr>
          <w:sz w:val="24"/>
          <w:szCs w:val="24"/>
        </w:rPr>
        <w:t xml:space="preserve">nad </w:t>
      </w:r>
      <w:r w:rsidR="00FB4BA5" w:rsidRPr="00B04FDC">
        <w:rPr>
          <w:sz w:val="24"/>
          <w:szCs w:val="24"/>
        </w:rPr>
        <w:t>d</w:t>
      </w:r>
      <w:r w:rsidR="00265BE9" w:rsidRPr="00B04FDC">
        <w:rPr>
          <w:sz w:val="24"/>
          <w:szCs w:val="24"/>
        </w:rPr>
        <w:t xml:space="preserve">užnikom </w:t>
      </w:r>
      <w:r w:rsidR="00B04FDC" w:rsidRPr="00B04FDC">
        <w:rPr>
          <w:sz w:val="24"/>
          <w:szCs w:val="24"/>
          <w:lang w:val="pt-BR"/>
        </w:rPr>
        <w:t xml:space="preserve">Palermo j.d.o.o., Zagreb, Martićeva 67, OIB: </w:t>
      </w:r>
      <w:r w:rsidR="00B04FDC" w:rsidRPr="00B04FDC">
        <w:rPr>
          <w:sz w:val="24"/>
          <w:szCs w:val="24"/>
        </w:rPr>
        <w:t>26880445119</w:t>
      </w:r>
      <w:r w:rsidR="00265BE9" w:rsidRPr="00B04FDC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CB0CB5">
        <w:rPr>
          <w:sz w:val="24"/>
          <w:szCs w:val="24"/>
        </w:rPr>
        <w:t xml:space="preserve">2.137,50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CD19FF">
        <w:rPr>
          <w:sz w:val="24"/>
          <w:szCs w:val="24"/>
        </w:rPr>
        <w:t>5. ožujka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052F7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4052F7" w:rsidP="00915638" w:rsidR="004052F7">
      <w:pPr>
        <w:jc w:val="both"/>
        <w:rPr>
          <w:sz w:val="24"/>
          <w:szCs w:val="24"/>
        </w:rPr>
      </w:pPr>
    </w:p>
    <w:p w:rsidRDefault="004052F7" w:rsidP="004052F7" w:rsidR="004052F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4052F7" w:rsidP="004052F7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052F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0F1262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52659"/>
    <w:rsid w:val="003644DC"/>
    <w:rsid w:val="003B4971"/>
    <w:rsid w:val="00403FA5"/>
    <w:rsid w:val="004052F7"/>
    <w:rsid w:val="00453354"/>
    <w:rsid w:val="004730DA"/>
    <w:rsid w:val="00476A03"/>
    <w:rsid w:val="004C0FF0"/>
    <w:rsid w:val="005061B9"/>
    <w:rsid w:val="00532BBF"/>
    <w:rsid w:val="00544A29"/>
    <w:rsid w:val="00565339"/>
    <w:rsid w:val="00574CA7"/>
    <w:rsid w:val="00585E07"/>
    <w:rsid w:val="00597A1D"/>
    <w:rsid w:val="005C7E77"/>
    <w:rsid w:val="005F1EA5"/>
    <w:rsid w:val="006266D6"/>
    <w:rsid w:val="006616F0"/>
    <w:rsid w:val="00670482"/>
    <w:rsid w:val="006B21C8"/>
    <w:rsid w:val="006C4FE7"/>
    <w:rsid w:val="00751F6A"/>
    <w:rsid w:val="007C3753"/>
    <w:rsid w:val="007F0ACA"/>
    <w:rsid w:val="00800110"/>
    <w:rsid w:val="00843EE6"/>
    <w:rsid w:val="00866E5E"/>
    <w:rsid w:val="008A2B47"/>
    <w:rsid w:val="008A580F"/>
    <w:rsid w:val="008B6D98"/>
    <w:rsid w:val="008E4E28"/>
    <w:rsid w:val="00915638"/>
    <w:rsid w:val="00923082"/>
    <w:rsid w:val="00931623"/>
    <w:rsid w:val="00971C60"/>
    <w:rsid w:val="00A04AA8"/>
    <w:rsid w:val="00A23D8F"/>
    <w:rsid w:val="00A26832"/>
    <w:rsid w:val="00A912F6"/>
    <w:rsid w:val="00AC537E"/>
    <w:rsid w:val="00B04FDC"/>
    <w:rsid w:val="00B1232C"/>
    <w:rsid w:val="00B2711F"/>
    <w:rsid w:val="00BA313C"/>
    <w:rsid w:val="00BF251F"/>
    <w:rsid w:val="00C133CC"/>
    <w:rsid w:val="00C50060"/>
    <w:rsid w:val="00C822A2"/>
    <w:rsid w:val="00C90FA1"/>
    <w:rsid w:val="00CB0CB5"/>
    <w:rsid w:val="00CC00D5"/>
    <w:rsid w:val="00CD19FF"/>
    <w:rsid w:val="00CD4C71"/>
    <w:rsid w:val="00D234FC"/>
    <w:rsid w:val="00D501DD"/>
    <w:rsid w:val="00D65FCE"/>
    <w:rsid w:val="00D66180"/>
    <w:rsid w:val="00D821AF"/>
    <w:rsid w:val="00DE116C"/>
    <w:rsid w:val="00E31293"/>
    <w:rsid w:val="00E650D7"/>
    <w:rsid w:val="00E96FB6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2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2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2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2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2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2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2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2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St-2407/2016-35</izvorni_sadrzaj>
    <derivirana_varijabla naziv="DomainObject.Oznaka_1">St-2407/2016-35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St-2407/2016</izvorni_sadrzaj>
    <derivirana_varijabla naziv="DomainObject.Predmet.OznakaBroj_1">St-2407/2016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Palermo jednostavno društvo s ograničenom odgovornošću za usluge zastupanog po punomoćniku Filip Kramarić</izvorni_sadrzaj>
    <derivirana_varijabla naziv="DomainObject.Predmet.ProtustrankaFormated_1">  Palermo jednostavno društvo s ograničenom odgovornošću za usluge zastupanog po punomoćniku Filip Kramarić</derivirana_varijabla>
  </DomainObject.Predmet.ProtustrankaFormated>
  <DomainObject.Predmet.ProtustrankaFormatedOIB>
    <izvorni_sadrzaj>  Palermo jednostavno društvo s ograničenom odgovornošću za usluge, OIB 26880445119 zastupanog po punomoćniku Filip Kramarić</izvorni_sadrzaj>
    <derivirana_varijabla naziv="DomainObject.Predmet.ProtustrankaFormatedOIB_1">  Palermo jednostavno društvo s ograničenom odgovornošću za usluge, OIB 26880445119 zastupanog po punomoćniku Filip Kramarić</derivirana_varijabla>
  </DomainObject.Predmet.ProtustrankaFormatedOIB>
  <DomainObject.Predmet.ProtustrankaFormatedWithAdress>
    <izvorni_sadrzaj> Palermo jednostavno društvo s ograničenom odgovornošću za usluge, Martićeva 67, 10000 Zagreb zastupanog po punomoćniku Filip Kramarić</izvorni_sadrzaj>
    <derivirana_varijabla naziv="DomainObject.Predmet.ProtustrankaFormatedWithAdress_1"> Palermo jednostavno društvo s ograničenom odgovornošću za usluge, Martićeva 67, 10000 Zagreb zastupanog po punomoćniku Filip Kramarić</derivirana_varijabla>
  </DomainObject.Predmet.ProtustrankaFormatedWithAdress>
  <DomainObject.Predmet.ProtustrankaFormatedWithAdressOIB>
    <izvorni_sadrzaj> Palermo jednostavno društvo s ograničenom odgovornošću za usluge, OIB 26880445119, Martićeva 67, 10000 Zagreb zastupanog po punomoćniku Filip Kramarić</izvorni_sadrzaj>
    <derivirana_varijabla naziv="DomainObject.Predmet.ProtustrankaFormatedWithAdressOIB_1"> Palermo jednostavno društvo s ograničenom odgovornošću za usluge, OIB 26880445119, Martićeva 67, 10000 Zagreb zastupanog po punomoćniku Filip Kramarić</derivirana_varijabla>
  </DomainObject.Predmet.ProtustrankaFormatedWithAdressOIB>
  <DomainObject.Predmet.ProtustrankaWithAdress>
    <izvorni_sadrzaj>Palermo jednostavno društvo s ograničenom odgovornošću za usluge Martićeva 67, 10000 Zagreb</izvorni_sadrzaj>
    <derivirana_varijabla naziv="DomainObject.Predmet.ProtustrankaWithAdress_1">Palermo jednostavno društvo s ograničenom odgovornošću za usluge Martićeva 67, 10000 Zagreb</derivirana_varijabla>
  </DomainObject.Predmet.ProtustrankaWithAdress>
  <DomainObject.Predmet.ProtustrankaWithAdressOIB>
    <izvorni_sadrzaj>Palermo jednostavno društvo s ograničenom odgovornošću za usluge, OIB 26880445119, Martićeva 67, 10000 Zagreb</izvorni_sadrzaj>
    <derivirana_varijabla naziv="DomainObject.Predmet.ProtustrankaWithAdressOIB_1">Palermo jednostavno društvo s ograničenom odgovornošću za usluge, OIB 26880445119, Martićeva 67, 10000 Zagreb</derivirana_varijabla>
  </DomainObject.Predmet.ProtustrankaWithAdressOIB>
  <DomainObject.Predmet.ProtustrankaNazivFormated>
    <izvorni_sadrzaj>Palermo jednostavno društvo s ograničenom odgovornošću za usluge</izvorni_sadrzaj>
    <derivirana_varijabla naziv="DomainObject.Predmet.ProtustrankaNazivFormated_1">Palermo jednostavno društvo s ograničenom odgovornošću za usluge</derivirana_varijabla>
  </DomainObject.Predmet.ProtustrankaNazivFormated>
  <DomainObject.Predmet.ProtustrankaNazivFormatedOIB>
    <izvorni_sadrzaj>Palermo jednostavno društvo s ograničenom odgovornošću za usluge, OIB 26880445119</izvorni_sadrzaj>
    <derivirana_varijabla naziv="DomainObject.Predmet.ProtustrankaNazivFormatedOIB_1">Palermo jednostavno društvo s ograničenom odgovornošću za usluge, OIB 26880445119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Palermo jednostavno društvo s ograničenom odgovornošću za usluge zastupanog po punomoćniku Filip Kramarić</item>
    </izvorni_sadrzaj>
    <derivirana_varijabla naziv="DomainObject.Predmet.ProtuStrankaListFormated_1">
      <item>Palermo jednostavno društvo s ograničenom odgovornošću za usluge zastupanog po punomoćniku Filip Kramarić</item>
    </derivirana_varijabla>
  </DomainObject.Predmet.ProtuStrankaListFormated>
  <DomainObject.Predmet.ProtuStrankaListFormatedOIB>
    <izvorni_sadrzaj>
      <item>Palermo jednostavno društvo s ograničenom odgovornošću za usluge, OIB 26880445119 zastupanog po punomoćniku Filip Kramarić</item>
    </izvorni_sadrzaj>
    <derivirana_varijabla naziv="DomainObject.Predmet.ProtuStrankaListFormatedOIB_1">
      <item>Palermo jednostavno društvo s ograničenom odgovornošću za usluge, OIB 26880445119 zastupanog po punomoćniku Filip Kramarić</item>
    </derivirana_varijabla>
  </DomainObject.Predmet.ProtuStrankaListFormatedOIB>
  <DomainObject.Predmet.ProtuStrankaListFormatedWithAdress>
    <izvorni_sadrzaj>
      <item>Palermo jednostavno društvo s ograničenom odgovornošću za usluge, Martićeva 67, 10000 Zagreb zastupanog po punomoćniku Filip Kramarić</item>
    </izvorni_sadrzaj>
    <derivirana_varijabla naziv="DomainObject.Predmet.ProtuStrankaListFormatedWithAdress_1">
      <item>Palermo jednostavno društvo s ograničenom odgovornošću za usluge, Martićeva 67, 10000 Zagreb zastupanog po punomoćniku Filip Kramarić</item>
    </derivirana_varijabla>
  </DomainObject.Predmet.ProtuStrankaListFormatedWithAdress>
  <DomainObject.Predmet.ProtuStrankaListFormatedWithAdressOIB>
    <izvorni_sadrzaj>
      <item>Palermo jednostavno društvo s ograničenom odgovornošću za usluge, OIB 26880445119, Martićeva 67, 10000 Zagreb zastupanog po punomoćniku Filip Kramarić</item>
    </izvorni_sadrzaj>
    <derivirana_varijabla naziv="DomainObject.Predmet.ProtuStrankaListFormatedWithAdressOIB_1">
      <item>Palermo jednostavno društvo s ograničenom odgovornošću za usluge, OIB 26880445119, Martićeva 67, 10000 Zagreb zastupanog po punomoćniku Filip Kramarić</item>
    </derivirana_varijabla>
  </DomainObject.Predmet.ProtuStrankaListFormatedWithAdressOIB>
  <DomainObject.Predmet.ProtuStrankaListNazivFormated>
    <izvorni_sadrzaj>
      <item>Palermo jednostavno društvo s ograničenom odgovornošću za usluge</item>
    </izvorni_sadrzaj>
    <derivirana_varijabla naziv="DomainObject.Predmet.ProtuStrankaListNazivFormated_1">
      <item>Palermo jednostavno društvo s ograničenom odgovornošću za usluge</item>
    </derivirana_varijabla>
  </DomainObject.Predmet.ProtuStrankaListNazivFormated>
  <DomainObject.Predmet.ProtuStrankaListNazivFormatedOIB>
    <izvorni_sadrzaj>
      <item>Palermo jednostavno društvo s ograničenom odgovornošću za usluge, OIB 26880445119</item>
    </izvorni_sadrzaj>
    <derivirana_varijabla naziv="DomainObject.Predmet.ProtuStrankaListNazivFormatedOIB_1">
      <item>Palermo jednostavno društvo s ograničenom odgovornošću za usluge, OIB 26880445119</item>
    </derivirana_varijabla>
  </DomainObject.Predmet.ProtuStrankaListNazivFormatedOIB>
  <DomainObject.Predmet.OstaliListFormated>
    <izvorni_sadrzaj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Formated_1">
      <item>Filip Kramarić punomoćnik sudionika u postupku Palermo jednostavno društvo s ograničenom odgovornošću za usluge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Formated>
  <DomainObject.Predmet.OstaliListFormatedOIB>
    <izvorni_sadrzaj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FormatedOIB_1">
      <item>Filip Kramarić, OIB 22665623070 punomoćnik sudionika u postupku Palermo jednostavno društvo s ograničenom odgovornošću za usluge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FormatedOIB>
  <DomainObject.Predmet.OstaliListFormatedWithAdress>
    <izvorni_sadrzaj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izvorni_sadrzaj>
    <derivirana_varijabla naziv="DomainObject.Predmet.OstaliListFormatedWithAdress_1">
      <item>Filip Kramarić, Vrgadski Put 7, 10000 Zagreb punomoćnik sudionika u postupku Palermo jednostavno društvo s ograničenom odgovornošću za usluge</item>
      <item>Filip Kramarić, Vrgadski Put 7, 10000 Zagreb</item>
      <item>PRIVREDNA BANKA ZAGREB - DIONIČKO DRUŠTVO, Radnička cesta 50, 10000 Zagreb</item>
      <item>Raiffeisenbank Austria d.d., Magazinska cesta 69,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izvorni_sadrzaj>
    <derivirana_varijabla naziv="DomainObject.Predmet.OstaliListFormatedWithAdressOIB_1">
      <item>Filip Kramarić, OIB 22665623070, Vrgadski Put 7, 10000 Zagreb punomoćnik sudionika u postupku Palermo jednostavno društvo s ograničenom odgovornošću za usluge</item>
      <item>Filip Kramarić, OIB 22665623070, Vrgadski Put 7, 10000 Zagreb</item>
      <item>PRIVREDNA BANKA ZAGREB - DIONIČKO DRUŠTVO, OIB 02535697732, Radnička cesta 50, 10000 Zagreb</item>
      <item>Raiffeisenbank Austria d.d., OIB 53056966535, Magazinska cesta 69,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OstaliListNazivFormated_1"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OstaliListNazivFormated>
  <DomainObject.Predmet.OstaliListNazivFormatedOIB>
    <izvorni_sadrzaj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izvorni_sadrzaj>
    <derivirana_varijabla naziv="DomainObject.Predmet.OstaliListNazivFormatedOIB_1">
      <item>Filip Kramarić, OIB 22665623070</item>
      <item>Filip Kramarić, OIB 22665623070</item>
      <item>PRIVREDNA BANKA ZAGREB - DIONIČKO DRUŠTVO, OIB 02535697732</item>
      <item>Raiffeisenbank Austria d.d., OIB 53056966535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St-2407/2016-35</izvorni_sadrzaj>
    <derivirana_varijabla naziv="DomainObject.PoslovniBrojDokumenta_1">St-2407/2016-35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Palermo jednostavno društvo s ograničenom odgovornošću za usluge</izvorni_sadrzaj>
    <derivirana_varijabla naziv="DomainObject.Predmet.ProtustrankaIDrugi_1">Palermo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Palermo jednostavno društvo s ograničenom odgovornošću za usluge, OIB 26880445119, Martićeva 67, 10000 Zagreb</izvorni_sadrzaj>
    <derivirana_varijabla naziv="DomainObject.Predmet.ProtustrankaIDrugiAdressOIB_1">Palermo jednostavno društvo s ograničenom odgovornošću za usluge, OIB 26880445119,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>20. siječnja 2018.</izvorni_sadrzaj>
    <derivirana_varijabla naziv="DomainObject.Predmet.OdlukaRjesenje.DatumPravomocnosti_1">20. siječnja 2018.</derivirana_varijabla>
  </DomainObject.Predmet.OdlukaRjesenje.DatumPravomocnosti>
  <DomainObject.Predmet.OdlukaRjesenje.Oznaka>
    <izvorni_sadrzaj>St-2407/2016-31</izvorni_sadrzaj>
    <derivirana_varijabla naziv="DomainObject.Predmet.OdlukaRjesenje.Oznaka_1">St-2407/2016-31</derivirana_varijabla>
  </DomainObject.Predmet.OdlukaRjesenje.Oznaka>
  <DomainObject.Predmet.SudioniciListNaziv>
    <izvorni_sadrzaj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izvorni_sadrzaj>
    <derivirana_varijabla naziv="DomainObject.Predmet.SudioniciListNaziv_1">
      <item>FINA Regionalni centar Zagreb</item>
      <item>Palermo jednostavno društvo s ograničenom odgovornošću za usluge</item>
      <item>Filip Kramarić</item>
      <item>Filip Kramarić</item>
      <item>PRIVREDNA BANKA ZAGREB - DIONIČKO DRUŠTVO</item>
      <item>Raiffeisenbank Austria d.d.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 1,10000 Zagreb</item>
      <item>Palermo jednostavno društvo s ograničenom odgovornošću za usluge, OIB 26880445119, Martićeva 67,10000 Zagreb</item>
      <item>Filip Kramarić, OIB 22665623070, Vrgadski Put 7,10000 Zagreb</item>
      <item>Filip Kramarić, OIB 22665623070, Vrgadski Put 7,10000 Zagreb</item>
      <item>PRIVREDNA BANKA ZAGREB - DIONIČKO DRUŠTVO, OIB 02535697732, Radnička cesta 50,10000 Zagreb</item>
      <item>Raiffeisenbank Austria d.d., OIB 53056966535, Magazinska cesta 69,10000 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26880445119</item>
      <item>, OIB 22665623070</item>
      <item>, OIB 22665623070</item>
      <item>, OIB 02535697732</item>
      <item>, OIB 53056966535</item>
      <item>, OIB 69326397242</item>
    </izvorni_sadrzaj>
    <derivirana_varijabla naziv="DomainObject.Predmet.SudioniciListNazivOIB_1">
      <item>, OIB 85821130368</item>
      <item>, OIB 26880445119</item>
      <item>, OIB 22665623070</item>
      <item>, OIB 22665623070</item>
      <item>, OIB 02535697732</item>
      <item>, OIB 53056966535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1372</properties:Characters>
  <properties:Lines>46</properties:Lines>
  <properties:Paragraphs>19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2018-03-06T08:05:00Z</cp:lastPrinted>
  <dcterms:modified xmlns:xsi="http://www.w3.org/2001/XMLSchema-instance" xsi:type="dcterms:W3CDTF">2018-03-06T08:05:00Z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St-2407/2016-35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