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1143" w14:paraId="82d1143" w:rsidRDefault="008E4FF2" w:rsidP="008E4FF2" w:rsidR="008E4FF2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E4FF2" w:rsidP="008E4FF2" w:rsidR="008E4FF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E4FF2" w:rsidP="008E4FF2" w:rsidR="008E4FF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E4FF2" w:rsidP="008E4FF2" w:rsidR="008E4FF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St-822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8E4FF2" w:rsidP="008E4FF2" w:rsidR="008E4FF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E4FF2" w:rsidP="008E4FF2" w:rsidR="008E4FF2" w:rsidRPr="000A3A0F">
      <w:pPr>
        <w:jc w:val="both"/>
        <w:rPr>
          <w:sz w:val="23"/>
          <w:szCs w:val="23"/>
        </w:rPr>
      </w:pPr>
    </w:p>
    <w:p w:rsidRDefault="008E4FF2" w:rsidP="008E4FF2" w:rsidR="008E4FF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E4FF2" w:rsidP="008E4FF2" w:rsidR="008E4FF2" w:rsidRPr="000A3A0F">
      <w:pPr>
        <w:rPr>
          <w:sz w:val="23"/>
          <w:szCs w:val="23"/>
        </w:rPr>
      </w:pPr>
    </w:p>
    <w:p w:rsidRDefault="008E4FF2" w:rsidP="008E4FF2" w:rsidR="008E4FF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E4FF2" w:rsidP="008E4FF2" w:rsidR="008E4FF2" w:rsidRPr="000A3A0F">
      <w:pPr>
        <w:rPr>
          <w:sz w:val="23"/>
          <w:szCs w:val="23"/>
        </w:rPr>
      </w:pPr>
    </w:p>
    <w:p w:rsidRDefault="008E4FF2" w:rsidP="008E4FF2" w:rsidR="008E4FF2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ROBI TEHNIKA d.o.o. Umag, Sveta Marija na Krasu, Sv. Marija </w:t>
      </w:r>
      <w:r w:rsidR="00DA5368">
        <w:rPr>
          <w:sz w:val="23"/>
          <w:szCs w:val="23"/>
        </w:rPr>
        <w:t>na Krasu 27, OIB: 60214339748,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8E4FF2" w:rsidP="008E4FF2" w:rsidR="008E4FF2" w:rsidRPr="000A3A0F">
      <w:pPr>
        <w:jc w:val="both"/>
        <w:rPr>
          <w:sz w:val="23"/>
          <w:szCs w:val="23"/>
        </w:rPr>
      </w:pPr>
    </w:p>
    <w:p w:rsidRDefault="008E4FF2" w:rsidP="008E4FF2" w:rsidR="008E4FF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E4FF2" w:rsidP="008E4FF2" w:rsidR="008E4FF2" w:rsidRPr="000A3A0F">
      <w:pPr>
        <w:jc w:val="both"/>
        <w:rPr>
          <w:sz w:val="23"/>
          <w:szCs w:val="23"/>
        </w:rPr>
      </w:pPr>
    </w:p>
    <w:p w:rsidRDefault="008E4FF2" w:rsidP="008E4FF2" w:rsidR="008E4FF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ROBI TEHNIKA d.o.o. Umag, Sveta Marija na Krasu, Sv. Marija na Krasu 27, OIB: 60214339748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822-16</w:t>
      </w:r>
      <w:r w:rsidRPr="000A3A0F">
        <w:rPr>
          <w:bCs w:val="false"/>
          <w:sz w:val="23"/>
          <w:szCs w:val="23"/>
        </w:rPr>
        <w:t xml:space="preserve">.  </w:t>
      </w:r>
    </w:p>
    <w:p w:rsidRDefault="008E4FF2" w:rsidP="008E4FF2" w:rsidR="008E4FF2" w:rsidRPr="000A3A0F">
      <w:pPr>
        <w:jc w:val="both"/>
        <w:rPr>
          <w:sz w:val="23"/>
          <w:szCs w:val="23"/>
        </w:rPr>
      </w:pPr>
    </w:p>
    <w:p w:rsidRDefault="008E4FF2" w:rsidP="008E4FF2" w:rsidR="008E4FF2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E4FF2" w:rsidP="008E4FF2" w:rsidR="008E4FF2" w:rsidRPr="000A3A0F">
      <w:pPr>
        <w:jc w:val="both"/>
        <w:rPr>
          <w:bCs w:val="false"/>
          <w:sz w:val="23"/>
          <w:szCs w:val="23"/>
        </w:rPr>
      </w:pPr>
    </w:p>
    <w:p w:rsidRDefault="008E4FF2" w:rsidP="008E4FF2" w:rsidR="008E4FF2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E4FF2" w:rsidP="008E4FF2" w:rsidR="008E4FF2" w:rsidRPr="000A3A0F">
      <w:pPr>
        <w:jc w:val="both"/>
        <w:rPr>
          <w:sz w:val="23"/>
          <w:szCs w:val="23"/>
          <w:lang w:val="pl-PL"/>
        </w:rPr>
      </w:pPr>
    </w:p>
    <w:p w:rsidRDefault="008E4FF2" w:rsidP="008E4FF2" w:rsidR="008E4FF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="00DA5368">
        <w:rPr>
          <w:sz w:val="23"/>
          <w:szCs w:val="23"/>
          <w:lang w:val="pl-PL"/>
        </w:rPr>
        <w:t>a prema izjavi zakonskog zastupnika dužnik nije vlasnik nekretnina a od pokretnina u vlasništvu ima teretno vozilo, alat i uredski inventar</w:t>
      </w:r>
      <w:r>
        <w:rPr>
          <w:sz w:val="23"/>
          <w:szCs w:val="23"/>
          <w:lang w:val="pl-PL"/>
        </w:rPr>
        <w:t>.</w:t>
      </w:r>
    </w:p>
    <w:p w:rsidRDefault="008E4FF2" w:rsidP="008E4FF2" w:rsidR="008E4FF2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330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8E4FF2" w:rsidP="008E4FF2" w:rsidR="008E4FF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E4FF2" w:rsidP="008E4FF2" w:rsidR="008E4FF2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</w:t>
      </w:r>
      <w:r w:rsidR="00DA5368">
        <w:rPr>
          <w:sz w:val="23"/>
          <w:szCs w:val="23"/>
        </w:rPr>
        <w:t>iz izjave zakonskog</w:t>
      </w:r>
      <w:r>
        <w:rPr>
          <w:sz w:val="23"/>
          <w:szCs w:val="23"/>
        </w:rPr>
        <w:t xml:space="preserve"> zastupnik</w:t>
      </w:r>
      <w:r w:rsidR="00DA5368">
        <w:rPr>
          <w:sz w:val="23"/>
          <w:szCs w:val="23"/>
        </w:rPr>
        <w:t>a</w:t>
      </w:r>
      <w:r>
        <w:rPr>
          <w:sz w:val="23"/>
          <w:szCs w:val="23"/>
        </w:rPr>
        <w:t xml:space="preserve"> dužnika</w:t>
      </w:r>
      <w:r w:rsidR="00DA5368">
        <w:rPr>
          <w:sz w:val="23"/>
          <w:szCs w:val="23"/>
        </w:rPr>
        <w:t xml:space="preserve"> proizlazi da dužnik nema likvidne imovine koja bi ušla u stečajnu masu i služila za podmirenje troškova stečajnog postupka, to </w:t>
      </w:r>
      <w:r>
        <w:rPr>
          <w:sz w:val="23"/>
          <w:szCs w:val="23"/>
        </w:rPr>
        <w:t xml:space="preserve">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8E4FF2" w:rsidP="008E4FF2" w:rsidR="008E4FF2" w:rsidRPr="000A3A0F">
      <w:pPr>
        <w:rPr>
          <w:sz w:val="23"/>
          <w:szCs w:val="23"/>
        </w:rPr>
      </w:pPr>
    </w:p>
    <w:p w:rsidRDefault="008E4FF2" w:rsidP="008E4FF2" w:rsidR="008E4FF2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DA5368">
        <w:rPr>
          <w:sz w:val="23"/>
          <w:szCs w:val="23"/>
        </w:rPr>
        <w:t>5</w:t>
      </w:r>
      <w:r>
        <w:rPr>
          <w:sz w:val="23"/>
          <w:szCs w:val="23"/>
        </w:rPr>
        <w:t xml:space="preserve">. srpnja  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8E4FF2" w:rsidP="008E4FF2" w:rsidR="008E4FF2">
      <w:pPr>
        <w:ind w:firstLine="720" w:left="2880"/>
        <w:jc w:val="both"/>
        <w:rPr>
          <w:sz w:val="23"/>
          <w:szCs w:val="23"/>
        </w:rPr>
      </w:pPr>
    </w:p>
    <w:p w:rsidRDefault="008E4FF2" w:rsidP="008E4FF2" w:rsidR="008E4FF2" w:rsidRPr="000A3A0F">
      <w:pPr>
        <w:ind w:firstLine="720" w:left="2880"/>
        <w:jc w:val="both"/>
        <w:rPr>
          <w:sz w:val="23"/>
          <w:szCs w:val="23"/>
        </w:rPr>
      </w:pPr>
    </w:p>
    <w:p w:rsidRDefault="008E4FF2" w:rsidP="008E4FF2" w:rsidR="008E4FF2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E4FF2" w:rsidP="008E4FF2" w:rsidR="008E4FF2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8E4FF2" w:rsidP="008E4FF2" w:rsidR="008E4FF2" w:rsidRPr="000A3A0F">
      <w:pPr>
        <w:jc w:val="both"/>
        <w:rPr>
          <w:sz w:val="23"/>
          <w:szCs w:val="23"/>
        </w:rPr>
      </w:pPr>
    </w:p>
    <w:p w:rsidRDefault="008E4FF2" w:rsidP="008E4FF2" w:rsidR="008E4FF2">
      <w:pPr>
        <w:jc w:val="both"/>
        <w:rPr>
          <w:sz w:val="23"/>
          <w:szCs w:val="23"/>
        </w:rPr>
      </w:pPr>
    </w:p>
    <w:p w:rsidRDefault="008E4FF2" w:rsidP="008E4FF2" w:rsidR="008E4FF2">
      <w:pPr>
        <w:jc w:val="both"/>
        <w:rPr>
          <w:sz w:val="23"/>
          <w:szCs w:val="23"/>
        </w:rPr>
      </w:pPr>
    </w:p>
    <w:p w:rsidRDefault="008E4FF2" w:rsidP="008E4FF2" w:rsidR="008E4FF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8E4FF2" w:rsidP="008E4FF2" w:rsidR="008E4FF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8E4FF2" w:rsidP="008E4FF2" w:rsidR="008E4FF2" w:rsidRPr="00D95430"/>
    <w:p w:rsidRDefault="008E4FF2" w:rsidP="008E4FF2" w:rsidR="008E4FF2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E4FF2" w:rsidP="008E4FF2" w:rsidR="008E4FF2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DA5368">
        <w:rPr>
          <w:sz w:val="23"/>
          <w:szCs w:val="23"/>
        </w:rPr>
        <w:t>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8E4FF2" w:rsidP="008E4FF2" w:rsidR="008E4FF2">
      <w:pPr>
        <w:jc w:val="both"/>
      </w:pPr>
    </w:p>
    <w:p w:rsidRDefault="008E4FF2" w:rsidP="008E4FF2" w:rsidR="008E4FF2" w:rsidRPr="00D95430">
      <w:pPr>
        <w:ind w:left="360"/>
        <w:jc w:val="both"/>
      </w:pPr>
    </w:p>
    <w:p w:rsidRDefault="008E4FF2" w:rsidP="008E4FF2" w:rsidR="008E4FF2" w:rsidRPr="00D95430">
      <w:pPr>
        <w:jc w:val="both"/>
      </w:pPr>
    </w:p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8E4FF2" w:rsidP="008E4FF2" w:rsidR="008E4FF2"/>
    <w:p w:rsidRDefault="00391A8F" w:rsidR="00391A8F"/>
    <w:sectPr w:rsidSect="00DA5368" w:rsidR="00391A8F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FF2" w:rsidP="008E4FF2" w:rsidR="008E4FF2">
      <w:r>
        <w:separator/>
      </w:r>
    </w:p>
  </w:endnote>
  <w:endnote w:id="0" w:type="continuationSeparator">
    <w:p w:rsidRDefault="008E4FF2" w:rsidP="008E4FF2" w:rsidR="008E4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FF2" w:rsidP="008E4FF2" w:rsidR="008E4FF2">
      <w:r>
        <w:separator/>
      </w:r>
    </w:p>
  </w:footnote>
  <w:footnote w:id="0" w:type="continuationSeparator">
    <w:p w:rsidRDefault="008E4FF2" w:rsidP="008E4FF2" w:rsidR="008E4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E4FF2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62E6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St-822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1562E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FF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FF2"/>
    <w:rsid w:val="001562E6"/>
    <w:rsid w:val="00391A8F"/>
    <w:rsid w:val="008E4FF2"/>
    <w:rsid w:val="00DA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FF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4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FF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F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FF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4FF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FF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4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FF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F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FF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4FF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29452.22</izvorni_sadrzaj>
    <derivirana_varijabla naziv="DomainObject.Predmet.TrenutnaVrijednost_1">29452.22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2378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2016-07-04T06:17:00Z</dcterms:created>
  <dc:creator>Jasmina Matika</dc:creator>
  <cp:lastModifiedBy>Jasmina Matika</cp:lastModifiedBy>
  <dcterms:modified xmlns:xsi="http://www.w3.org/2001/XMLSchema-instance" xsi:type="dcterms:W3CDTF">2016-07-05T08:24:00Z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