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3838" w14:paraId="3e73838" w:rsidRDefault="00664779" w:rsidP="00507C22" w:rsidR="00664779" w:rsidRPr="00E015ED">
      <w:pPr>
        <w:tabs>
          <w:tab w:pos="5985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 w:rsidR="00507C22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44. St-</w:t>
      </w:r>
      <w:r w:rsidR="00E126B6">
        <w:rPr>
          <w:rFonts w:hAnsi="Times New Roman" w:ascii="Times New Roman"/>
          <w:szCs w:val="24"/>
          <w:lang w:val="hr-HR"/>
        </w:rPr>
        <w:t>301/</w:t>
      </w:r>
      <w:r w:rsidR="00C21092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>017</w:t>
      </w:r>
      <w:r w:rsidR="00507C22">
        <w:rPr>
          <w:rFonts w:hAnsi="Times New Roman" w:ascii="Times New Roman"/>
          <w:szCs w:val="24"/>
          <w:lang w:val="hr-HR"/>
        </w:rPr>
        <w:t>.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1995" cx="582295"/>
            <wp:effectExtent b="1905" r="825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    Zagreb, </w:t>
      </w:r>
      <w:proofErr w:type="spellStart"/>
      <w:r>
        <w:rPr>
          <w:rFonts w:eastAsiaTheme="minorHAnsi" w:hAnsi="Times New Roman" w:ascii="Times New Roman"/>
          <w:bCs/>
          <w:szCs w:val="24"/>
          <w:lang w:val="hr-HR"/>
        </w:rPr>
        <w:t>Amruševa</w:t>
      </w:r>
      <w:proofErr w:type="spellEnd"/>
      <w:r>
        <w:rPr>
          <w:rFonts w:eastAsiaTheme="minorHAnsi" w:hAnsi="Times New Roman" w:ascii="Times New Roman"/>
          <w:bCs/>
          <w:szCs w:val="24"/>
          <w:lang w:val="hr-HR"/>
        </w:rPr>
        <w:t xml:space="preserve"> 2/II</w:t>
      </w:r>
    </w:p>
    <w:p w:rsidRDefault="00507C22" w:rsidP="00507C22" w:rsidR="0066477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A87E33">
        <w:rPr>
          <w:rFonts w:hAnsi="Times New Roman" w:ascii="Times New Roman"/>
          <w:szCs w:val="24"/>
          <w:lang w:val="hr-HR"/>
        </w:rPr>
        <w:t xml:space="preserve"> BG  TEHNIKA</w:t>
      </w:r>
      <w:r w:rsidR="00A87E33">
        <w:rPr>
          <w:rFonts w:hAnsi="Times New Roman" w:ascii="Times New Roman"/>
          <w:szCs w:val="24"/>
          <w:lang w:val="hr-HR"/>
        </w:rPr>
        <w:tab/>
        <w:t>j.d.o.o.</w:t>
      </w:r>
      <w:r w:rsidR="00E126B6">
        <w:rPr>
          <w:rFonts w:hAnsi="Times New Roman" w:ascii="Times New Roman"/>
          <w:szCs w:val="24"/>
          <w:lang w:val="hr-HR"/>
        </w:rPr>
        <w:t xml:space="preserve">, iz Dugog Sela, Josipa Zorića 99, </w:t>
      </w:r>
      <w:r w:rsidR="00507C22">
        <w:rPr>
          <w:rFonts w:hAnsi="Times New Roman" w:ascii="Times New Roman"/>
          <w:szCs w:val="24"/>
          <w:lang w:val="hr-HR"/>
        </w:rPr>
        <w:t xml:space="preserve">OIB </w:t>
      </w:r>
      <w:r w:rsidR="00E126B6">
        <w:rPr>
          <w:rFonts w:hAnsi="Times New Roman" w:ascii="Times New Roman"/>
          <w:szCs w:val="24"/>
          <w:lang w:val="hr-HR"/>
        </w:rPr>
        <w:t>75817331526</w:t>
      </w:r>
      <w:r w:rsidR="00507C22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 dana</w:t>
      </w:r>
      <w:r w:rsidR="00E126B6">
        <w:rPr>
          <w:rFonts w:hAnsi="Times New Roman" w:ascii="Times New Roman"/>
          <w:szCs w:val="24"/>
          <w:lang w:val="hr-HR"/>
        </w:rPr>
        <w:t xml:space="preserve"> 13. srpnja 2017. </w:t>
      </w:r>
      <w:r>
        <w:rPr>
          <w:rFonts w:hAnsi="Times New Roman" w:ascii="Times New Roman"/>
          <w:szCs w:val="24"/>
          <w:lang w:val="hr-HR"/>
        </w:rPr>
        <w:t xml:space="preserve"> g</w:t>
      </w:r>
      <w:r w:rsidR="00E126B6">
        <w:rPr>
          <w:rFonts w:hAnsi="Times New Roman" w:ascii="Times New Roman"/>
          <w:szCs w:val="24"/>
          <w:lang w:val="hr-HR"/>
        </w:rPr>
        <w:t xml:space="preserve">. 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</w:p>
    <w:p w:rsidRDefault="00664779" w:rsidP="00664779" w:rsidR="00507C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 </w:t>
      </w:r>
      <w:r w:rsidR="00E015ED">
        <w:rPr>
          <w:rFonts w:hAnsi="Times New Roman" w:ascii="Times New Roman"/>
          <w:szCs w:val="24"/>
        </w:rPr>
        <w:t xml:space="preserve">Ispravlja se </w:t>
      </w:r>
      <w:r>
        <w:rPr>
          <w:rFonts w:hAnsi="Times New Roman" w:ascii="Times New Roman"/>
          <w:szCs w:val="24"/>
        </w:rPr>
        <w:t>rješenj</w:t>
      </w:r>
      <w:r w:rsidR="00E015ED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ovog suda St-</w:t>
      </w:r>
      <w:r w:rsidR="00E126B6">
        <w:rPr>
          <w:rFonts w:hAnsi="Times New Roman" w:ascii="Times New Roman"/>
          <w:szCs w:val="24"/>
        </w:rPr>
        <w:t>301</w:t>
      </w:r>
      <w:r>
        <w:rPr>
          <w:rFonts w:hAnsi="Times New Roman" w:ascii="Times New Roman"/>
          <w:szCs w:val="24"/>
        </w:rPr>
        <w:t xml:space="preserve">/17. od dana </w:t>
      </w:r>
      <w:r w:rsidR="00E126B6">
        <w:rPr>
          <w:rFonts w:hAnsi="Times New Roman" w:ascii="Times New Roman"/>
          <w:szCs w:val="24"/>
        </w:rPr>
        <w:t xml:space="preserve"> 8. lipnja 2017.g. </w:t>
      </w:r>
      <w:r>
        <w:rPr>
          <w:rFonts w:hAnsi="Times New Roman" w:ascii="Times New Roman"/>
          <w:szCs w:val="24"/>
        </w:rPr>
        <w:t xml:space="preserve">   u t. I </w:t>
      </w:r>
      <w:r w:rsidR="00E126B6">
        <w:rPr>
          <w:rFonts w:hAnsi="Times New Roman" w:ascii="Times New Roman"/>
          <w:szCs w:val="24"/>
        </w:rPr>
        <w:t xml:space="preserve">i III izreke rješenja </w:t>
      </w:r>
      <w:r>
        <w:rPr>
          <w:rFonts w:hAnsi="Times New Roman" w:ascii="Times New Roman"/>
          <w:szCs w:val="24"/>
        </w:rPr>
        <w:t xml:space="preserve"> </w:t>
      </w:r>
      <w:r w:rsidR="00E015ED">
        <w:rPr>
          <w:rFonts w:hAnsi="Times New Roman" w:ascii="Times New Roman"/>
          <w:szCs w:val="24"/>
        </w:rPr>
        <w:t>tako da umjesto</w:t>
      </w:r>
    </w:p>
    <w:p w:rsidRDefault="00507C22" w:rsidP="00E126B6" w:rsidR="00664779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</w:t>
      </w:r>
      <w:r w:rsidR="00E126B6">
        <w:rPr>
          <w:rFonts w:hAnsi="Times New Roman" w:ascii="Times New Roman"/>
          <w:szCs w:val="24"/>
        </w:rPr>
        <w:t xml:space="preserve"> BG THNIKA"</w:t>
      </w:r>
    </w:p>
    <w:p w:rsidRDefault="00E126B6" w:rsidP="00E126B6" w:rsidR="00E126B6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126B6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64779">
        <w:rPr>
          <w:rFonts w:hAnsi="Times New Roman" w:ascii="Times New Roman"/>
          <w:szCs w:val="24"/>
        </w:rPr>
        <w:t xml:space="preserve">treba pisati </w:t>
      </w:r>
    </w:p>
    <w:p w:rsidRDefault="00E015ED" w:rsidP="00664779" w:rsidR="00E015E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64779" w:rsidP="00664779" w:rsidR="00664779">
      <w:pPr>
        <w:pStyle w:val="BodyText21"/>
        <w:ind w:firstLine="36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"</w:t>
      </w:r>
      <w:r w:rsidR="00E126B6">
        <w:rPr>
          <w:rFonts w:hAnsi="Times New Roman" w:ascii="Times New Roman"/>
          <w:szCs w:val="24"/>
        </w:rPr>
        <w:t xml:space="preserve"> BG  TEHNIKA </w:t>
      </w:r>
      <w:r>
        <w:rPr>
          <w:rFonts w:hAnsi="Times New Roman" w:ascii="Times New Roman"/>
          <w:szCs w:val="24"/>
        </w:rPr>
        <w:t>. "</w:t>
      </w:r>
    </w:p>
    <w:p w:rsidRDefault="00664779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015ED" w:rsidP="00664779" w:rsidR="00E015E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 U preostalom dijelu rješenje</w:t>
      </w:r>
      <w:r w:rsidRPr="00E015ED">
        <w:rPr>
          <w:rFonts w:hAnsi="Times New Roman" w:ascii="Times New Roman"/>
          <w:szCs w:val="24"/>
        </w:rPr>
        <w:t xml:space="preserve"> </w:t>
      </w:r>
      <w:r w:rsidR="00507C22">
        <w:rPr>
          <w:rFonts w:hAnsi="Times New Roman" w:ascii="Times New Roman"/>
          <w:szCs w:val="24"/>
        </w:rPr>
        <w:t>St-</w:t>
      </w:r>
      <w:r w:rsidR="00E126B6">
        <w:rPr>
          <w:rFonts w:hAnsi="Times New Roman" w:ascii="Times New Roman"/>
          <w:szCs w:val="24"/>
        </w:rPr>
        <w:t xml:space="preserve">301/17. </w:t>
      </w:r>
      <w:r>
        <w:rPr>
          <w:rFonts w:hAnsi="Times New Roman" w:ascii="Times New Roman"/>
          <w:szCs w:val="24"/>
        </w:rPr>
        <w:t xml:space="preserve">od dana </w:t>
      </w:r>
      <w:r w:rsidR="00E126B6">
        <w:rPr>
          <w:rFonts w:hAnsi="Times New Roman" w:ascii="Times New Roman"/>
          <w:szCs w:val="24"/>
        </w:rPr>
        <w:t xml:space="preserve">8. lipnja </w:t>
      </w:r>
      <w:r>
        <w:rPr>
          <w:rFonts w:hAnsi="Times New Roman" w:ascii="Times New Roman"/>
          <w:szCs w:val="24"/>
        </w:rPr>
        <w:t xml:space="preserve"> 2017.</w:t>
      </w:r>
      <w:r w:rsidR="00E126B6">
        <w:rPr>
          <w:rFonts w:hAnsi="Times New Roman" w:ascii="Times New Roman"/>
          <w:szCs w:val="24"/>
        </w:rPr>
        <w:t xml:space="preserve"> g. </w:t>
      </w:r>
      <w:r>
        <w:rPr>
          <w:rFonts w:hAnsi="Times New Roman" w:ascii="Times New Roman"/>
          <w:szCs w:val="24"/>
        </w:rPr>
        <w:t xml:space="preserve"> ostaje neizmijenjeno. </w:t>
      </w:r>
    </w:p>
    <w:p w:rsidRDefault="00664779" w:rsidP="00664779" w:rsidR="00664779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očite  omaške</w:t>
      </w:r>
      <w:r w:rsidR="00507C22">
        <w:rPr>
          <w:rFonts w:hAnsi="Times New Roman" w:ascii="Times New Roman"/>
          <w:szCs w:val="24"/>
          <w:lang w:val="hr-HR"/>
        </w:rPr>
        <w:t xml:space="preserve"> u pisanju rješenja St-</w:t>
      </w:r>
      <w:r w:rsidR="00E126B6">
        <w:rPr>
          <w:rFonts w:hAnsi="Times New Roman" w:ascii="Times New Roman"/>
          <w:szCs w:val="24"/>
          <w:lang w:val="hr-HR"/>
        </w:rPr>
        <w:t xml:space="preserve">301/17. 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E126B6">
        <w:rPr>
          <w:rFonts w:hAnsi="Times New Roman" w:ascii="Times New Roman"/>
          <w:szCs w:val="24"/>
          <w:lang w:val="hr-HR"/>
        </w:rPr>
        <w:t xml:space="preserve">8. lipnja 2017. </w:t>
      </w:r>
      <w:r>
        <w:rPr>
          <w:rFonts w:hAnsi="Times New Roman" w:ascii="Times New Roman"/>
          <w:szCs w:val="24"/>
          <w:lang w:val="hr-HR"/>
        </w:rPr>
        <w:t xml:space="preserve"> pogrešno je u t. I </w:t>
      </w:r>
      <w:r w:rsidR="00E126B6">
        <w:rPr>
          <w:rFonts w:hAnsi="Times New Roman" w:ascii="Times New Roman"/>
          <w:szCs w:val="24"/>
          <w:lang w:val="hr-HR"/>
        </w:rPr>
        <w:t xml:space="preserve"> i III </w:t>
      </w:r>
      <w:r>
        <w:rPr>
          <w:rFonts w:hAnsi="Times New Roman" w:ascii="Times New Roman"/>
          <w:szCs w:val="24"/>
          <w:lang w:val="hr-HR"/>
        </w:rPr>
        <w:t>istog naznačen</w:t>
      </w:r>
      <w:r w:rsidR="00E126B6">
        <w:rPr>
          <w:rFonts w:hAnsi="Times New Roman" w:ascii="Times New Roman"/>
          <w:szCs w:val="24"/>
          <w:lang w:val="hr-HR"/>
        </w:rPr>
        <w:t xml:space="preserve">a tvrtka stečajnog dužnika, </w:t>
      </w:r>
      <w:r>
        <w:rPr>
          <w:rFonts w:hAnsi="Times New Roman" w:ascii="Times New Roman"/>
          <w:szCs w:val="24"/>
          <w:lang w:val="hr-HR"/>
        </w:rPr>
        <w:t>slijedom čega je temeljem odredbe čl. 347 Zakona o parničnom postupku vezano uz čl.  10  Stečajnog zakona odlučeno kao u izreci rješenja.</w:t>
      </w:r>
      <w:r w:rsidR="00507C22">
        <w:rPr>
          <w:rFonts w:hAnsi="Times New Roman" w:ascii="Times New Roman"/>
          <w:szCs w:val="24"/>
          <w:lang w:val="hr-HR"/>
        </w:rPr>
        <w:t xml:space="preserve"> </w:t>
      </w:r>
    </w:p>
    <w:p w:rsidRDefault="00664779" w:rsidP="00664779" w:rsidR="0066477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126B6">
        <w:rPr>
          <w:rFonts w:hAnsi="Times New Roman" w:ascii="Times New Roman"/>
          <w:lang w:val="hr-HR"/>
        </w:rPr>
        <w:t xml:space="preserve">13. srpnja </w:t>
      </w:r>
      <w:r>
        <w:rPr>
          <w:rFonts w:hAnsi="Times New Roman" w:ascii="Times New Roman"/>
          <w:lang w:val="hr-HR"/>
        </w:rPr>
        <w:t xml:space="preserve"> 2017. </w:t>
      </w:r>
      <w:r w:rsidR="00E126B6">
        <w:rPr>
          <w:rFonts w:hAnsi="Times New Roman" w:ascii="Times New Roman"/>
          <w:lang w:val="hr-HR"/>
        </w:rPr>
        <w:t xml:space="preserve">g. </w:t>
      </w:r>
    </w:p>
    <w:p w:rsidRDefault="00664779" w:rsidP="00664779" w:rsidR="0066477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664779" w:rsidP="00664779" w:rsidR="0066477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E015ED" w:rsidP="00664779" w:rsidR="0066477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</w:p>
    <w:p w:rsidRDefault="00E015ED" w:rsidP="00E015ED" w:rsidR="00664779" w:rsidRPr="00E015E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664779" w:rsidP="00507C22" w:rsidR="00507C22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>UPUTA O PRAVNOM LIJEKU:</w:t>
      </w:r>
    </w:p>
    <w:p w:rsidRDefault="00664779" w:rsidP="007619C7" w:rsidR="007619C7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21092" w:rsidP="007619C7" w:rsidR="00C21092" w:rsidRPr="00507C22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 </w:t>
      </w:r>
    </w:p>
    <w:sectPr w:rsidR="00C21092" w:rsidRPr="00507C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779"/>
    <w:rsid w:val="00256597"/>
    <w:rsid w:val="00404216"/>
    <w:rsid w:val="00507C22"/>
    <w:rsid w:val="005E70A8"/>
    <w:rsid w:val="00664779"/>
    <w:rsid w:val="00746E8B"/>
    <w:rsid w:val="007619C7"/>
    <w:rsid w:val="00804EC5"/>
    <w:rsid w:val="00A87E33"/>
    <w:rsid w:val="00BE76F5"/>
    <w:rsid w:val="00C21092"/>
    <w:rsid w:val="00D971FD"/>
    <w:rsid w:val="00E015ED"/>
    <w:rsid w:val="00E1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77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664779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7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0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0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0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0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77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664779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7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0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0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0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0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48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St-301/2017-8</izvorni_sadrzaj>
    <derivirana_varijabla naziv="DomainObject.Oznaka_1">St-301/2017-8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 TEHNIKA jednostavno društvo s ograničenom odgovornošću za proizvodnju, trgovinu i usluge zastupanog po punomoćniku Božidar Grgošić</izvorni_sadrzaj>
    <derivirana_varijabla naziv="DomainObject.Predmet.ProtustrankaFormated_1">  BG TEHNIKA jednostavno društvo s ograničenom odgovornošću za proizvodnju, trgovinu i usluge zastupanog po punomoćniku Božidar Grgošić</derivirana_varijabla>
  </DomainObject.Predmet.ProtustrankaFormated>
  <DomainObject.Predmet.ProtustrankaFormatedOIB>
    <izvorni_sadrzaj>  BG TEHNIKA jednostavno društvo s ograničenom odgovornošću za proizvodnju, trgovinu i usluge, OIB 75817331526 zastupanog po punomoćniku Božidar Grgošić</izvorni_sadrzaj>
    <derivirana_varijabla naziv="DomainObject.Predmet.ProtustrankaFormatedOIB_1">  BG TEHNIKA jednostavno društvo s ograničenom odgovornošću za proizvodnju, trgovinu i usluge, OIB 75817331526 zastupanog po punomoćniku Božidar Grgošić</derivirana_varijabla>
  </DomainObject.Predmet.ProtustrankaFormatedOIB>
  <DomainObject.Predmet.ProtustrankaFormatedWithAdress>
    <izvorni_sadrzaj> BG TEHNIKA jednostavno društvo s ograničenom odgovornošću za proizvodnju, trgovinu i usluge, Josipa Zorića 99, 10370 Dugo Selo zastupanog po punomoćniku Božidar Grgošić</izvorni_sadrzaj>
    <derivirana_varijabla naziv="DomainObject.Predmet.ProtustrankaFormatedWithAdress_1"> BG TEHNIKA jednostavno društvo s ograničenom odgovornošću za proizvodnju, trgovinu i usluge, Josipa Zorića 99, 10370 Dugo Selo zastupanog po punomoćniku Božidar Grgošić</derivirana_varijabla>
  </DomainObject.Predmet.ProtustrankaFormatedWithAdress>
  <DomainObject.Predmet.ProtustrankaFormatedWithAdressOIB>
    <izvorni_sadrzaj> BG TEHNIKA jednostavno društvo s ograničenom odgovornošću za proizvodnju, trgovinu i usluge, OIB 75817331526, Josipa Zorića 99, 10370 Dugo Selo zastupanog po punomoćniku Božidar Grgošić</izvorni_sadrzaj>
    <derivirana_varijabla naziv="DomainObject.Predmet.ProtustrankaFormatedWithAdressOIB_1"> BG TEHNIKA jednostavno društvo s ograničenom odgovornošću za proizvodnju, trgovinu i usluge, OIB 75817331526, Josipa Zorića 99, 10370 Dugo Selo zastupanog po punomoćniku Božidar Grgošić</derivirana_varijabla>
  </DomainObject.Predmet.ProtustrankaFormatedWithAdressOIB>
  <DomainObject.Predmet.ProtustrankaWithAdress>
    <izvorni_sadrzaj>BG TEHNIKA jednostavno društvo s ograničenom odgovornošću za proizvodnju, trgovinu i usluge Josipa Zorića 99, 10370 Dugo Selo</izvorni_sadrzaj>
    <derivirana_varijabla naziv="DomainObject.Predmet.ProtustrankaWithAdress_1">BG TEHNIKA jednostavno društvo s ograničenom odgovornošću za proizvodnju, trgovinu i usluge Josipa Zorića 99, 10370 Dugo Selo</derivirana_varijabla>
  </DomainObject.Predmet.ProtustrankaWithAdress>
  <DomainObject.Predmet.ProtustrankaWithAdressOIB>
    <izvorni_sadrzaj>BG TEHNIKA jednostavno društvo s ograničenom odgovornošću za proizvodnju, trgovinu i usluge, OIB 75817331526, Josipa Zorića 99, 10370 Dugo Selo</izvorni_sadrzaj>
    <derivirana_varijabla naziv="DomainObject.Predmet.ProtustrankaWithAdressOIB_1">BG TEHNIKA jednostavno društvo s ograničenom odgovornošću za proizvodnju, trgovinu i usluge, OIB 75817331526, Josipa Zorića 99, 10370 Dugo Selo</derivirana_varijabla>
  </DomainObject.Predmet.ProtustrankaWithAdressOIB>
  <DomainObject.Predmet.ProtustrankaNazivFormated>
    <izvorni_sadrzaj>BG TEHNIKA jednostavno društvo s ograničenom odgovornošću za proizvodnju, trgovinu i usluge</izvorni_sadrzaj>
    <derivirana_varijabla naziv="DomainObject.Predmet.ProtustrankaNazivFormated_1">BG TEHNIKA jednostavno društvo s ograničenom odgovornošću za proizvodnju, trgovinu i usluge</derivirana_varijabla>
  </DomainObject.Predmet.ProtustrankaNazivFormated>
  <DomainObject.Predmet.ProtustrankaNazivFormatedOIB>
    <izvorni_sadrzaj>BG TEHNIKA jednostavno društvo s ograničenom odgovornošću za proizvodnju, trgovinu i usluge, OIB 75817331526</izvorni_sadrzaj>
    <derivirana_varijabla naziv="DomainObject.Predmet.ProtustrankaNazivFormatedOIB_1">BG TEHNIKA jednostavno društvo s ograničenom odgovornošću za proizvodnju, trgovinu i usluge, OIB 75817331526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Božena Milković</izvorni_sadrzaj>
    <derivirana_varijabla naziv="DomainObject.Predmet.Zapisnicar_1">Božena Milković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 TEHNIKA jednostavno društvo s ograničenom odgovornošću za proizvodnju, trgovinu i usluge zastupanog po punomoćniku Božidar Grgošić</item>
    </izvorni_sadrzaj>
    <derivirana_varijabla naziv="DomainObject.Predmet.ProtuStrankaListFormated_1">
      <item>BG TEHNIKA jednostavno društvo s ograničenom odgovornošću za proizvodnju, trgovinu i usluge zastupanog po punomoćniku Božidar Grgošić</item>
    </derivirana_varijabla>
  </DomainObject.Predmet.ProtuStrankaListFormated>
  <DomainObject.Predmet.ProtuStrankaListFormatedOIB>
    <izvorni_sadrzaj>
      <item>BG TEHNIKA jednostavno društvo s ograničenom odgovornošću za proizvodnju, trgovinu i usluge, OIB 75817331526 zastupanog po punomoćniku Božidar Grgošić</item>
    </izvorni_sadrzaj>
    <derivirana_varijabla naziv="DomainObject.Predmet.ProtuStrankaListFormatedOIB_1">
      <item>BG TEHNIKA jednostavno društvo s ograničenom odgovornošću za proizvodnju, trgovinu i usluge, OIB 75817331526 zastupanog po punomoćniku Božidar Grgošić</item>
    </derivirana_varijabla>
  </DomainObject.Predmet.ProtuStrankaListFormatedOIB>
  <DomainObject.Predmet.ProtuStrankaListFormatedWithAdress>
    <izvorni_sadrzaj>
      <item>BG TEHNIKA jednostavno društvo s ograničenom odgovornošću za proizvodnju, trgovinu i usluge, Josipa Zorića 99, 10370 Dugo Selo zastupanog po punomoćniku Božidar Grgošić</item>
    </izvorni_sadrzaj>
    <derivirana_varijabla naziv="DomainObject.Predmet.ProtuStrankaListFormatedWithAdress_1">
      <item>BG TEHNIKA jednostavno društvo s ograničenom odgovornošću za proizvodnju, trgovinu i usluge, Josipa Zorića 99, 10370 Dugo Selo zastupanog po punomoćniku Božidar Grgošić</item>
    </derivirana_varijabla>
  </DomainObject.Predmet.ProtuStrankaListFormatedWithAdress>
  <DomainObject.Predmet.ProtuStrankaListFormatedWithAdressOIB>
    <izvorni_sadrzaj>
      <item>BG TEHNIKA jednostavno društvo s ograničenom odgovornošću za proizvodnju, trgovinu i usluge, OIB 75817331526, Josipa Zorića 99, 10370 Dugo Selo zastupanog po punomoćniku Božidar Grgošić</item>
    </izvorni_sadrzaj>
    <derivirana_varijabla naziv="DomainObject.Predmet.ProtuStrankaListFormatedWithAdressOIB_1">
      <item>BG TEHNIKA jednostavno društvo s ograničenom odgovornošću za proizvodnju, trgovinu i usluge, OIB 75817331526, Josipa Zorića 99, 10370 Dugo Selo zastupanog po punomoćniku Božidar Grgošić</item>
    </derivirana_varijabla>
  </DomainObject.Predmet.ProtuStrankaListFormatedWithAdressOIB>
  <DomainObject.Predmet.ProtuStrankaListNazivFormated>
    <izvorni_sadrzaj>
      <item>BG TEHNIKA jednostavno društvo s ograničenom odgovornošću za proizvodnju, trgovinu i usluge</item>
    </izvorni_sadrzaj>
    <derivirana_varijabla naziv="DomainObject.Predmet.ProtuStrankaListNazivFormated_1">
      <item>BG TEHNIKA jednostavno društvo s ograničenom odgovornošću za proizvodnju, trgovinu i usluge</item>
    </derivirana_varijabla>
  </DomainObject.Predmet.ProtuStrankaListNazivFormated>
  <DomainObject.Predmet.ProtuStrankaListNazivFormatedOIB>
    <izvorni_sadrzaj>
      <item>BG TEHNIKA jednostavno društvo s ograničenom odgovornošću za proizvodnju, trgovinu i usluge, OIB 75817331526</item>
    </izvorni_sadrzaj>
    <derivirana_varijabla naziv="DomainObject.Predmet.ProtuStrankaListNazivFormatedOIB_1">
      <item>BG TEHNIKA jednostavno društvo s ograničenom odgovornošću za proizvodnju, trgovinu i usluge, OIB 75817331526</item>
    </derivirana_varijabla>
  </DomainObject.Predmet.ProtuStrankaListNazivFormatedOIB>
  <DomainObject.Predmet.OstaliListFormated>
    <izvorni_sadrzaj>
      <item>Božidar Grgošić punomoćnik sudionika u postupku BG TEHNIKA jednostavno društvo s ograničenom odgovornošću za proizvodnju, trgovinu i usluge</item>
    </izvorni_sadrzaj>
    <derivirana_varijabla naziv="DomainObject.Predmet.OstaliListFormated_1">
      <item>Božidar Grgošić punomoćnik sudionika u postupku BG TEHNIKA jednostavno društvo s ograničenom odgovornošću za proizvodnju, trgovinu i usluge</item>
    </derivirana_varijabla>
  </DomainObject.Predmet.OstaliListFormated>
  <DomainObject.Predmet.OstaliListFormatedOIB>
    <izvorni_sadrzaj>
      <item>Božidar Grgošić, OIB 18841887698 punomoćnik sudionika u postupku BG TEHNIKA jednostavno društvo s ograničenom odgovornošću za proizvodnju, trgovinu i usluge</item>
    </izvorni_sadrzaj>
    <derivirana_varijabla naziv="DomainObject.Predmet.OstaliListFormatedOIB_1">
      <item>Božidar Grgošić, OIB 18841887698 punomoćnik sudionika u postupku BG TEHNIKA jednostavno društvo s ograničenom odgovornošću za proizvodnju, trgovinu i usluge</item>
    </derivirana_varijabla>
  </DomainObject.Predmet.OstaliListFormatedOIB>
  <DomainObject.Predmet.OstaliListFormatedWithAdress>
    <izvorni_sadrzaj>
      <item>Božidar Grgošić, Josipa Zorića 99, 10370 Dugo Selo punomoćnik sudionika u postupku BG TEHNIKA jednostavno društvo s ograničenom odgovornošću za proizvodnju, trgovinu i usluge</item>
    </izvorni_sadrzaj>
    <derivirana_varijabla naziv="DomainObject.Predmet.OstaliListFormatedWithAdress_1">
      <item>Božidar Grgošić, Josipa Zorića 99, 10370 Dugo Selo punomoćnik sudionika u postupku BG TEHNIKA jednostavno društvo s ograničenom odgovornošću za proizvodnju, trgovinu i usluge</item>
    </derivirana_varijabla>
  </DomainObject.Predmet.OstaliListFormatedWithAdress>
  <DomainObject.Predmet.OstaliListFormatedWithAdressOIB>
    <izvorni_sadrzaj>
      <item>Božidar Grgošić, OIB 18841887698, Josipa Zorića 99, 10370 Dugo Selo punomoćnik sudionika u postupku BG TEHNIKA jednostavno društvo s ograničenom odgovornošću za proizvodnju, trgovinu i usluge</item>
    </izvorni_sadrzaj>
    <derivirana_varijabla naziv="DomainObject.Predmet.OstaliListFormatedWithAdressOIB_1">
      <item>Božidar Grgošić, OIB 18841887698, Josipa Zorića 99, 10370 Dugo Selo punomoćnik sudionika u postupku BG TEHNIKA jednostavno društvo s ograničenom odgovornošću za proizvodnju, trgovinu i usluge</item>
    </derivirana_varijabla>
  </DomainObject.Predmet.OstaliListFormatedWithAdressOIB>
  <DomainObject.Predmet.OstaliListNazivFormated>
    <izvorni_sadrzaj>
      <item>Božidar Grgošić</item>
    </izvorni_sadrzaj>
    <derivirana_varijabla naziv="DomainObject.Predmet.OstaliListNazivFormated_1">
      <item>Božidar Grgošić</item>
    </derivirana_varijabla>
  </DomainObject.Predmet.OstaliListNazivFormated>
  <DomainObject.Predmet.OstaliListNazivFormatedOIB>
    <izvorni_sadrzaj>
      <item>Božidar Grgošić, OIB 18841887698</item>
    </izvorni_sadrzaj>
    <derivirana_varijabla naziv="DomainObject.Predmet.OstaliListNazivFormatedOIB_1">
      <item>Božidar Grgošić, OIB 18841887698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St-301/2017-8</izvorni_sadrzaj>
    <derivirana_varijabla naziv="DomainObject.PoslovniBrojDokumenta_1">St-301/2017-8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 TEHNIKA jednostavno društvo s ograničenom odgovornošću za proizvodnju, trgovinu i usluge</izvorni_sadrzaj>
    <derivirana_varijabla naziv="DomainObject.Predmet.ProtustrankaIDrugi_1">BG TEHNIKA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BG TEHNIKA jednostavno društvo s ograničenom odgovornošću za proizvodnju, trgovinu i usluge, OIB 75817331526, Josipa Zorića 99, 10370 Dugo Selo</izvorni_sadrzaj>
    <derivirana_varijabla naziv="DomainObject.Predmet.ProtustrankaIDrugiAdressOIB_1">BG TEHNIKA jednostavno društvo s ograničenom odgovornošću za proizvodnju, trgovinu i usluge, OIB 75817331526, Josipa Zorića 99,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2017.</izvorni_sadrzaj>
    <derivirana_varijabla naziv="DomainObject.Predmet.OdlukaRjesenje.DatumDonosenjaOdluke_1">8.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St-301/2017-4</izvorni_sadrzaj>
    <derivirana_varijabla naziv="DomainObject.Predmet.OdlukaRjesenje.Oznaka_1">St-301/2017-4</derivirana_varijabla>
  </DomainObject.Predmet.OdlukaRjesenje.Oznaka>
  <DomainObject.Predmet.SudioniciListNaziv>
    <izvorni_sadrzaj>
      <item>FINA Regionalni centar Zagreb</item>
      <item>BG TEHNIKA jednostavno društvo s ograničenom odgovornošću za proizvodnju, trgovinu i usluge</item>
      <item>Božidar Grgošić</item>
    </izvorni_sadrzaj>
    <derivirana_varijabla naziv="DomainObject.Predmet.SudioniciListNaziv_1">
      <item>FINA Regionalni centar Zagreb</item>
      <item>BG TEHNIKA jednostavno društvo s ograničenom odgovornošću za proizvodnju, trgovinu i usluge</item>
      <item>Božidar Grgošić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BG TEHNIKA jednostavno društvo s ograničenom odgovornošću za proizvodnju, trgovinu i usluge, OIB 75817331526, Josipa Zorića 99,10370 Dugo Selo</item>
      <item>Božidar Grgošić, OIB 18841887698, Josipa Zorića 99,10370 Dugo Selo</item>
    </izvorni_sadrzaj>
    <derivirana_varijabla naziv="DomainObject.Predmet.SudioniciListAdressOIB_1">
      <item>FINA Regionalni centar Zagreb, OIB 85821130368, Trg svibanjskih žrtava 1995. br. 1,10000 Zagreb</item>
      <item>BG TEHNIKA jednostavno društvo s ograničenom odgovornošću za proizvodnju, trgovinu i usluge, OIB 75817331526, Josipa Zorića 99,10370 Dugo Selo</item>
      <item>Božidar Grgošić, OIB 18841887698, Josipa Zorića 99,10370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75817331526</item>
      <item>, OIB 18841887698</item>
    </izvorni_sadrzaj>
    <derivirana_varijabla naziv="DomainObject.Predmet.SudioniciListNazivOIB_1">
      <item>, OIB 85821130368</item>
      <item>, OIB 75817331526</item>
      <item>, OIB 18841887698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899</properties:Characters>
  <properties:Lines>41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2017-07-13T07:12:00Z</dcterms:created>
  <dc:creator>Nada Nekić Plevko</dc:creator>
  <cp:lastModifiedBy>Jasna Mirt</cp:lastModifiedBy>
  <cp:lastPrinted>2017-07-13T11:41:00Z</cp:lastPrinted>
  <dcterms:modified xmlns:xsi="http://www.w3.org/2001/XMLSchema-instance" xsi:type="dcterms:W3CDTF">2017-07-13T11:43:00Z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St-301/2017-8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