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89ab" w14:paraId="11589ab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CB477F">
        <w:rPr>
          <w:b/>
          <w:color w:val="222222"/>
        </w:rPr>
        <w:t>1576/2018-4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CB477F">
        <w:rPr>
          <w:b/>
          <w:color w:val="222222"/>
        </w:rPr>
        <w:t>KLIMATIZACIJA I INSTALACIJE d.o.o., Pleternica, Eugena Podubskog 32, OIB: 31096157001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6D25B5">
        <w:rPr>
          <w:color w:val="222222"/>
        </w:rPr>
        <w:t>2. studenog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00A4">
        <w:rPr>
          <w:b/>
          <w:color w:val="222222"/>
          <w:u w:val="single"/>
        </w:rPr>
        <w:t>13. prosinca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CB477F">
        <w:rPr>
          <w:b/>
          <w:color w:val="222222"/>
          <w:u w:val="single"/>
        </w:rPr>
        <w:t>9,15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CB477F">
        <w:rPr>
          <w:color w:val="222222"/>
          <w:sz w:val="22"/>
          <w:szCs w:val="22"/>
        </w:rPr>
        <w:t>Dragica Rudež, Pleternica koja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4800A4">
        <w:rPr>
          <w:b/>
          <w:color w:val="222222"/>
          <w:sz w:val="22"/>
          <w:szCs w:val="22"/>
        </w:rPr>
        <w:t>5</w:t>
      </w:r>
      <w:r w:rsidR="00CB477F">
        <w:rPr>
          <w:b/>
          <w:color w:val="222222"/>
          <w:sz w:val="22"/>
          <w:szCs w:val="22"/>
        </w:rPr>
        <w:t>76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00A4">
        <w:rPr>
          <w:color w:val="222222"/>
          <w:sz w:val="22"/>
          <w:szCs w:val="22"/>
        </w:rPr>
        <w:t>30</w:t>
      </w:r>
      <w:r w:rsidR="006D25B5">
        <w:rPr>
          <w:color w:val="222222"/>
          <w:sz w:val="22"/>
          <w:szCs w:val="22"/>
        </w:rPr>
        <w:t>. studenog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12579"/>
    <w:rsid w:val="00C35BF9"/>
    <w:rsid w:val="00C37296"/>
    <w:rsid w:val="00C524B7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935B1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5B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5B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5B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5B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5B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5B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5B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5B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34957.86</izvorni_sadrzaj>
    <derivirana_varijabla naziv="DomainObject.Predmet.InicijalnaVrijednost_1">34957.86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St-1576/2018</izvorni_sadrzaj>
    <derivirana_varijabla naziv="DomainObject.Predmet.OznakaBroj_1">St-1576/2018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KLIMATIZACIJA I INSTALACIJE d.o.o. za građenje i usluge</izvorni_sadrzaj>
    <derivirana_varijabla naziv="DomainObject.Predmet.ProtustrankaFormated_1">  KLIMATIZACIJA I INSTALACIJE d.o.o. za građenje i usluge</derivirana_varijabla>
  </DomainObject.Predmet.ProtustrankaFormated>
  <DomainObject.Predmet.ProtustrankaFormatedOIB>
    <izvorni_sadrzaj>  KLIMATIZACIJA I INSTALACIJE d.o.o. za građenje i usluge, OIB 31096157001</izvorni_sadrzaj>
    <derivirana_varijabla naziv="DomainObject.Predmet.ProtustrankaFormatedOIB_1">  KLIMATIZACIJA I INSTALACIJE d.o.o. za građenje i usluge, OIB 31096157001</derivirana_varijabla>
  </DomainObject.Predmet.ProtustrankaFormatedOIB>
  <DomainObject.Predmet.ProtustrankaFormatedWithAdress>
    <izvorni_sadrzaj> KLIMATIZACIJA I INSTALACIJE d.o.o. za građenje i usluge, Eugena Podubskog 32, 34310 Pleternica</izvorni_sadrzaj>
    <derivirana_varijabla naziv="DomainObject.Predmet.ProtustrankaFormatedWithAdress_1"> KLIMATIZACIJA I INSTALACIJE d.o.o. za građenje i usluge, Eugena Podubskog 32, 34310 Pleternica</derivirana_varijabla>
  </DomainObject.Predmet.ProtustrankaFormatedWithAdress>
  <DomainObject.Predmet.ProtustrankaFormatedWithAdressOIB>
    <izvorni_sadrzaj> KLIMATIZACIJA I INSTALACIJE d.o.o. za građenje i usluge, OIB 31096157001, Eugena Podubskog 32, 34310 Pleternica</izvorni_sadrzaj>
    <derivirana_varijabla naziv="DomainObject.Predmet.ProtustrankaFormatedWithAdressOIB_1"> KLIMATIZACIJA I INSTALACIJE d.o.o. za građenje i usluge, OIB 31096157001, Eugena Podubskog 32, 34310 Pleternica</derivirana_varijabla>
  </DomainObject.Predmet.ProtustrankaFormatedWithAdressOIB>
  <DomainObject.Predmet.ProtustrankaWithAdress>
    <izvorni_sadrzaj>KLIMATIZACIJA I INSTALACIJE d.o.o. za građenje i usluge Eugena Podubskog 32, 34310 Pleternica</izvorni_sadrzaj>
    <derivirana_varijabla naziv="DomainObject.Predmet.ProtustrankaWithAdress_1">KLIMATIZACIJA I INSTALACIJE d.o.o. za građenje i usluge Eugena Podubskog 32, 34310 Pleternica</derivirana_varijabla>
  </DomainObject.Predmet.ProtustrankaWithAdress>
  <DomainObject.Predmet.ProtustrankaWithAdressOIB>
    <izvorni_sadrzaj>KLIMATIZACIJA I INSTALACIJE d.o.o. za građenje i usluge, OIB 31096157001, Eugena Podubskog 32, 34310 Pleternica</izvorni_sadrzaj>
    <derivirana_varijabla naziv="DomainObject.Predmet.ProtustrankaWithAdressOIB_1">KLIMATIZACIJA I INSTALACIJE d.o.o. za građenje i usluge, OIB 31096157001, Eugena Podubskog 32, 34310 Pleternica</derivirana_varijabla>
  </DomainObject.Predmet.ProtustrankaWithAdressOIB>
  <DomainObject.Predmet.ProtustrankaNazivFormated>
    <izvorni_sadrzaj>KLIMATIZACIJA I INSTALACIJE d.o.o. za građenje i usluge</izvorni_sadrzaj>
    <derivirana_varijabla naziv="DomainObject.Predmet.ProtustrankaNazivFormated_1">KLIMATIZACIJA I INSTALACIJE d.o.o. za građenje i usluge</derivirana_varijabla>
  </DomainObject.Predmet.ProtustrankaNazivFormated>
  <DomainObject.Predmet.ProtustrankaNazivFormatedOIB>
    <izvorni_sadrzaj>KLIMATIZACIJA I INSTALACIJE d.o.o. za građenje i usluge, OIB 31096157001</izvorni_sadrzaj>
    <derivirana_varijabla naziv="DomainObject.Predmet.ProtustrankaNazivFormatedOIB_1">KLIMATIZACIJA I INSTALACIJE d.o.o. za građenje i usluge, OIB 31096157001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KLIMATIZACIJA I INSTALACIJE d.o.o. za građenje i usluge</item>
    </izvorni_sadrzaj>
    <derivirana_varijabla naziv="DomainObject.Predmet.ProtuStrankaListFormated_1">
      <item>KLIMATIZACIJA I INSTALACIJE d.o.o. za građenje i usluge</item>
    </derivirana_varijabla>
  </DomainObject.Predmet.ProtuStrankaListFormated>
  <DomainObject.Predmet.ProtuStrankaListFormatedOIB>
    <izvorni_sadrzaj>
      <item>KLIMATIZACIJA I INSTALACIJE d.o.o. za građenje i usluge, OIB 31096157001</item>
    </izvorni_sadrzaj>
    <derivirana_varijabla naziv="DomainObject.Predmet.ProtuStrankaListFormatedOIB_1">
      <item>KLIMATIZACIJA I INSTALACIJE d.o.o. za građenje i usluge, OIB 31096157001</item>
    </derivirana_varijabla>
  </DomainObject.Predmet.ProtuStrankaListFormatedOIB>
  <DomainObject.Predmet.ProtuStrankaListFormatedWithAdress>
    <izvorni_sadrzaj>
      <item>KLIMATIZACIJA I INSTALACIJE d.o.o. za građenje i usluge, Eugena Podubskog 32, 34310 Pleternica</item>
    </izvorni_sadrzaj>
    <derivirana_varijabla naziv="DomainObject.Predmet.ProtuStrankaListFormatedWithAdress_1">
      <item>KLIMATIZACIJA I INSTALACIJE d.o.o. za građenje i usluge, Eugena Podubskog 32, 34310 Pleternica</item>
    </derivirana_varijabla>
  </DomainObject.Predmet.ProtuStrankaListFormatedWithAdress>
  <DomainObject.Predmet.ProtuStrankaListFormatedWithAdressOIB>
    <izvorni_sadrzaj>
      <item>KLIMATIZACIJA I INSTALACIJE d.o.o. za građenje i usluge, OIB 31096157001, Eugena Podubskog 32, 34310 Pleternica</item>
    </izvorni_sadrzaj>
    <derivirana_varijabla naziv="DomainObject.Predmet.ProtuStrankaListFormatedWithAdressOIB_1">
      <item>KLIMATIZACIJA I INSTALACIJE d.o.o. za građenje i usluge, OIB 31096157001, Eugena Podubskog 32, 34310 Pleternica</item>
    </derivirana_varijabla>
  </DomainObject.Predmet.ProtuStrankaListFormatedWithAdressOIB>
  <DomainObject.Predmet.ProtuStrankaListNazivFormated>
    <izvorni_sadrzaj>
      <item>KLIMATIZACIJA I INSTALACIJE d.o.o. za građenje i usluge</item>
    </izvorni_sadrzaj>
    <derivirana_varijabla naziv="DomainObject.Predmet.ProtuStrankaListNazivFormated_1">
      <item>KLIMATIZACIJA I INSTALACIJE d.o.o. za građenje i usluge</item>
    </derivirana_varijabla>
  </DomainObject.Predmet.ProtuStrankaListNazivFormated>
  <DomainObject.Predmet.ProtuStrankaListNazivFormatedOIB>
    <izvorni_sadrzaj>
      <item>KLIMATIZACIJA I INSTALACIJE d.o.o. za građenje i usluge, OIB 31096157001</item>
    </izvorni_sadrzaj>
    <derivirana_varijabla naziv="DomainObject.Predmet.ProtuStrankaListNazivFormatedOIB_1">
      <item>KLIMATIZACIJA I INSTALACIJE d.o.o. za građenje i usluge, OIB 31096157001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KLIMATIZACIJA I INSTALACIJE d.o.o. za građenje i usluge</izvorni_sadrzaj>
    <derivirana_varijabla naziv="DomainObject.Predmet.ProtustrankaIDrugi_1">KLIMATIZACIJA I INSTALACIJE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KLIMATIZACIJA I INSTALACIJE d.o.o. za građenje i usluge, OIB 31096157001, Eugena Podubskog 32, 34310 Pleternica</izvorni_sadrzaj>
    <derivirana_varijabla naziv="DomainObject.Predmet.ProtustrankaIDrugiAdressOIB_1">KLIMATIZACIJA I INSTALACIJE d.o.o. za građenje i usluge, OIB 31096157001, Eugena Podubskog 32,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KLIMATIZACIJA I INSTALACIJE d.o.o. za građenje i usluge</item>
    </izvorni_sadrzaj>
    <derivirana_varijabla naziv="DomainObject.Predmet.SudioniciListNaziv_1">
      <item>Financijska agencija</item>
      <item>KLIMATIZACIJA I INSTALACIJE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KLIMATIZACIJA I INSTALACIJE d.o.o. za građenje i usluge, OIB 31096157001, Eugena Podubskog 32,34310 Pleternica</item>
    </izvorni_sadrzaj>
    <derivirana_varijabla naziv="DomainObject.Predmet.SudioniciListAdressOIB_1">
      <item>Financijska agencija, OIB 85821130368, Ulica grada Vukovara 70,10000 Zagreb</item>
      <item>KLIMATIZACIJA I INSTALACIJE d.o.o. za građenje i usluge, OIB 31096157001, Eugena Podubskog 32,34310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31096157001</item>
    </izvorni_sadrzaj>
    <derivirana_varijabla naziv="DomainObject.Predmet.SudioniciListNazivOIB_1">
      <item>, OIB 85821130368</item>
      <item>, OIB 31096157001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09E6A-44D1-4421-8621-61D3D0875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283</properties:Words>
  <properties:Characters>1540</properties:Characters>
  <properties:Lines>44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2018-11-30T09:53:00Z</cp:lastPrinted>
  <dcterms:modified xmlns:xsi="http://www.w3.org/2001/XMLSchema-instance" xsi:type="dcterms:W3CDTF">2018-11-30T09:55:00Z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