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28a5" w14:paraId="f9528a5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5F1F7A" w:rsidRPr="005F1F7A">
        <w:rPr>
          <w:rFonts w:hAnsi="Times New Roman" w:ascii="Times New Roman"/>
        </w:rPr>
        <w:t>SPORTSKI CENTAR LUČKO društvo s ograničenom odgovornošću za proizvodnju, graditeljstvo i trgovinu - u stečaju</w:t>
      </w:r>
      <w:r w:rsidR="005F1F7A">
        <w:rPr>
          <w:rFonts w:hAnsi="Times New Roman" w:ascii="Times New Roman"/>
        </w:rPr>
        <w:t xml:space="preserve">, OIB: </w:t>
      </w:r>
      <w:r w:rsidR="005F1F7A" w:rsidRPr="005F1F7A">
        <w:rPr>
          <w:rFonts w:hAnsi="Times New Roman" w:ascii="Times New Roman"/>
        </w:rPr>
        <w:t>32989174262</w:t>
      </w:r>
      <w:r w:rsidR="005F1F7A">
        <w:rPr>
          <w:rFonts w:hAnsi="Times New Roman" w:ascii="Times New Roman"/>
        </w:rPr>
        <w:t xml:space="preserve">, </w:t>
      </w:r>
      <w:r w:rsidR="005F1F7A" w:rsidRPr="005F1F7A">
        <w:rPr>
          <w:rFonts w:hAnsi="Times New Roman" w:ascii="Times New Roman"/>
        </w:rPr>
        <w:t>Zagreb (Grad Zagreb)</w:t>
      </w:r>
      <w:r w:rsidR="005F1F7A">
        <w:rPr>
          <w:rFonts w:hAnsi="Times New Roman" w:ascii="Times New Roman"/>
        </w:rPr>
        <w:t xml:space="preserve">, </w:t>
      </w:r>
      <w:proofErr w:type="spellStart"/>
      <w:r w:rsidR="005F1F7A" w:rsidRPr="005F1F7A">
        <w:rPr>
          <w:rFonts w:hAnsi="Times New Roman" w:ascii="Times New Roman"/>
        </w:rPr>
        <w:t>Ježdovečka</w:t>
      </w:r>
      <w:proofErr w:type="spellEnd"/>
      <w:r w:rsidR="005F1F7A" w:rsidRPr="005F1F7A">
        <w:rPr>
          <w:rFonts w:hAnsi="Times New Roman" w:ascii="Times New Roman"/>
        </w:rPr>
        <w:t xml:space="preserve"> 3b</w:t>
      </w:r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r w:rsidR="005F1F7A">
        <w:rPr>
          <w:rFonts w:cs="Times New Roman" w:hAnsi="Times New Roman" w:ascii="Times New Roman"/>
        </w:rPr>
        <w:t>22</w:t>
      </w:r>
      <w:r w:rsidR="00611910" w:rsidRPr="00FA2362">
        <w:rPr>
          <w:rFonts w:cs="Times New Roman" w:hAnsi="Times New Roman" w:ascii="Times New Roman"/>
        </w:rPr>
        <w:t>.</w:t>
      </w:r>
      <w:r w:rsidRPr="00FA2362">
        <w:rPr>
          <w:rFonts w:cs="Times New Roman" w:hAnsi="Times New Roman" w:ascii="Times New Roman"/>
        </w:rPr>
        <w:t xml:space="preserve"> </w:t>
      </w:r>
      <w:r w:rsidR="00C42AA9">
        <w:rPr>
          <w:rFonts w:cs="Times New Roman" w:hAnsi="Times New Roman" w:ascii="Times New Roman"/>
        </w:rPr>
        <w:t>rujna</w:t>
      </w:r>
      <w:r w:rsidR="00272B4B" w:rsidRPr="00FA2362">
        <w:rPr>
          <w:rFonts w:cs="Times New Roman" w:hAnsi="Times New Roman" w:ascii="Times New Roman"/>
        </w:rPr>
        <w:t xml:space="preserve"> 2016</w:t>
      </w:r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272B4B" w:rsidRPr="00FA2362">
        <w:rPr>
          <w:rFonts w:cs="Times New Roman" w:hAnsi="Times New Roman" w:ascii="Times New Roman"/>
        </w:rPr>
        <w:t xml:space="preserve">stečajnom postupku, poslovni broj </w:t>
      </w:r>
      <w:r w:rsidR="00CE338E" w:rsidRPr="00FA2362">
        <w:rPr>
          <w:rFonts w:cs="Times New Roman" w:hAnsi="Times New Roman" w:ascii="Times New Roman"/>
        </w:rPr>
        <w:t>St-</w:t>
      </w:r>
      <w:r w:rsidR="005F1F7A">
        <w:rPr>
          <w:rFonts w:cs="Times New Roman" w:hAnsi="Times New Roman" w:ascii="Times New Roman"/>
        </w:rPr>
        <w:t>1546</w:t>
      </w:r>
      <w:r w:rsidR="00CE338E" w:rsidRPr="00FA2362">
        <w:rPr>
          <w:rFonts w:cs="Times New Roman" w:hAnsi="Times New Roman" w:ascii="Times New Roman"/>
        </w:rPr>
        <w:t>/</w:t>
      </w:r>
      <w:r w:rsidR="00BA4269" w:rsidRPr="00FA2362">
        <w:rPr>
          <w:rFonts w:cs="Times New Roman" w:hAnsi="Times New Roman" w:ascii="Times New Roman"/>
        </w:rPr>
        <w:t>1</w:t>
      </w:r>
      <w:r w:rsidR="005F1F7A">
        <w:rPr>
          <w:rFonts w:cs="Times New Roman" w:hAnsi="Times New Roman" w:ascii="Times New Roman"/>
        </w:rPr>
        <w:t>1</w:t>
      </w:r>
      <w:r w:rsidR="007A6826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5F1F7A" w:rsidRPr="005F1F7A">
        <w:rPr>
          <w:rFonts w:hAnsi="Times New Roman" w:ascii="Times New Roman"/>
        </w:rPr>
        <w:t>SPORTSKI CENTAR LUČKO društvo s ograničenom odgovornošću za proizvodnju, graditeljstvo i trgovinu - u stečaju</w:t>
      </w:r>
      <w:r w:rsidR="005F1F7A">
        <w:rPr>
          <w:rFonts w:hAnsi="Times New Roman" w:ascii="Times New Roman"/>
        </w:rPr>
        <w:t xml:space="preserve">, OIB: </w:t>
      </w:r>
      <w:r w:rsidR="005F1F7A" w:rsidRPr="005F1F7A">
        <w:rPr>
          <w:rFonts w:hAnsi="Times New Roman" w:ascii="Times New Roman"/>
        </w:rPr>
        <w:t>32989174262</w:t>
      </w:r>
      <w:r w:rsidR="005F1F7A">
        <w:rPr>
          <w:rFonts w:hAnsi="Times New Roman" w:ascii="Times New Roman"/>
        </w:rPr>
        <w:t xml:space="preserve">, </w:t>
      </w:r>
      <w:r w:rsidR="005F1F7A" w:rsidRPr="005F1F7A">
        <w:rPr>
          <w:rFonts w:hAnsi="Times New Roman" w:ascii="Times New Roman"/>
        </w:rPr>
        <w:t>Zagreb (Grad Zagreb)</w:t>
      </w:r>
      <w:r w:rsidR="005F1F7A">
        <w:rPr>
          <w:rFonts w:hAnsi="Times New Roman" w:ascii="Times New Roman"/>
        </w:rPr>
        <w:t xml:space="preserve">, </w:t>
      </w:r>
      <w:proofErr w:type="spellStart"/>
      <w:r w:rsidR="005F1F7A" w:rsidRPr="005F1F7A">
        <w:rPr>
          <w:rFonts w:hAnsi="Times New Roman" w:ascii="Times New Roman"/>
        </w:rPr>
        <w:t>Ježdovečka</w:t>
      </w:r>
      <w:proofErr w:type="spellEnd"/>
      <w:r w:rsidR="005F1F7A" w:rsidRPr="005F1F7A">
        <w:rPr>
          <w:rFonts w:hAnsi="Times New Roman" w:ascii="Times New Roman"/>
        </w:rPr>
        <w:t xml:space="preserve"> 3b</w:t>
      </w:r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5F1F7A">
        <w:rPr>
          <w:rFonts w:cs="Times New Roman" w:hAnsi="Times New Roman" w:ascii="Times New Roman"/>
          <w:b/>
          <w:u w:val="single"/>
        </w:rPr>
        <w:t>30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C42AA9">
        <w:rPr>
          <w:rFonts w:cs="Times New Roman" w:hAnsi="Times New Roman" w:ascii="Times New Roman"/>
          <w:b/>
          <w:u w:val="single"/>
        </w:rPr>
        <w:t>studenog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60276C" w:rsidRPr="00FA2362">
        <w:rPr>
          <w:rFonts w:cs="Times New Roman" w:hAnsi="Times New Roman" w:ascii="Times New Roman"/>
          <w:b/>
          <w:u w:val="single"/>
        </w:rPr>
        <w:t>2016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r w:rsidR="00E700E3">
        <w:rPr>
          <w:rFonts w:cs="Times New Roman" w:hAnsi="Times New Roman" w:ascii="Times New Roman"/>
          <w:b/>
          <w:u w:val="single"/>
        </w:rPr>
        <w:t>09</w:t>
      </w:r>
      <w:r w:rsidR="00A77E08" w:rsidRPr="00FA2362">
        <w:rPr>
          <w:rFonts w:cs="Times New Roman" w:hAnsi="Times New Roman" w:ascii="Times New Roman"/>
          <w:b/>
          <w:u w:val="single"/>
        </w:rPr>
        <w:t>,</w:t>
      </w:r>
      <w:r w:rsidR="005F1F7A">
        <w:rPr>
          <w:rFonts w:cs="Times New Roman" w:hAnsi="Times New Roman" w:ascii="Times New Roman"/>
          <w:b/>
          <w:u w:val="single"/>
        </w:rPr>
        <w:t>30</w:t>
      </w:r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>kom sudu u Zagrebu, soba 94</w:t>
      </w:r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5F1F7A">
        <w:rPr>
          <w:rFonts w:cs="Times New Roman" w:hAnsi="Times New Roman" w:ascii="Times New Roman"/>
        </w:rPr>
        <w:t>22</w:t>
      </w:r>
      <w:r w:rsidR="008508B2" w:rsidRPr="00FA2362">
        <w:rPr>
          <w:rFonts w:cs="Times New Roman" w:hAnsi="Times New Roman" w:ascii="Times New Roman"/>
        </w:rPr>
        <w:t xml:space="preserve">. </w:t>
      </w:r>
      <w:r w:rsidR="00C42AA9">
        <w:rPr>
          <w:rFonts w:cs="Times New Roman" w:hAnsi="Times New Roman" w:ascii="Times New Roman"/>
        </w:rPr>
        <w:t>rujna</w:t>
      </w:r>
      <w:r w:rsidR="008508B2" w:rsidRPr="00FA2362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>2016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</w:t>
      </w:r>
      <w:r w:rsidR="00272B4B">
        <w:rPr>
          <w:rFonts w:cs="Times New Roman" w:hAnsi="Times New Roman" w:ascii="Times New Roman"/>
        </w:rPr>
        <w:t xml:space="preserve"> </w:t>
      </w:r>
      <w:r w:rsidR="00B83B9E">
        <w:rPr>
          <w:rFonts w:cs="Times New Roman" w:hAnsi="Times New Roman" w:ascii="Times New Roman"/>
        </w:rPr>
        <w:t>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60276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</w:t>
      </w:r>
      <w:r w:rsidR="00272B4B">
        <w:rPr>
          <w:rFonts w:cs="Times New Roman" w:hAnsi="Times New Roman" w:ascii="Times New Roman"/>
        </w:rPr>
        <w:t xml:space="preserve">        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E700E3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</w:t>
      </w:r>
      <w:r w:rsidR="005F1F7A">
        <w:rPr>
          <w:rFonts w:hAnsi="Times New Roman" w:ascii="Times New Roman"/>
        </w:rPr>
        <w:t>Ante Jukić</w:t>
      </w:r>
    </w:p>
    <w:p w:rsidRDefault="00272B4B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Mrežna stranica </w:t>
      </w:r>
      <w:r w:rsidR="002B2038"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 w:rsidR="002B2038">
        <w:rPr>
          <w:rFonts w:hAnsi="Times New Roman" w:ascii="Times New Roman"/>
        </w:rPr>
        <w:t xml:space="preserve"> </w:t>
      </w:r>
      <w:r w:rsidR="00BA4269">
        <w:rPr>
          <w:rFonts w:hAnsi="Times New Roman" w:ascii="Times New Roman"/>
        </w:rPr>
        <w:t>Trgovačkog suda u Zagrebu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700E3">
      <w:rPr>
        <w:rFonts w:hAnsi="Times New Roman" w:ascii="Times New Roman"/>
      </w:rPr>
      <w:t xml:space="preserve">Poslovni broj: </w:t>
    </w:r>
    <w:r w:rsidR="00E700E3" w:rsidRPr="004838C0">
      <w:rPr>
        <w:rFonts w:hAnsi="Times New Roman" w:ascii="Times New Roman"/>
      </w:rPr>
      <w:t>47. St-</w:t>
    </w:r>
    <w:r w:rsidR="005F1F7A">
      <w:rPr>
        <w:rFonts w:hAnsi="Times New Roman" w:ascii="Times New Roman"/>
      </w:rPr>
      <w:t>1546</w:t>
    </w:r>
    <w:r w:rsidR="00E700E3" w:rsidRPr="004838C0">
      <w:rPr>
        <w:rFonts w:hAnsi="Times New Roman" w:ascii="Times New Roman"/>
      </w:rPr>
      <w:t>/1</w:t>
    </w:r>
    <w:r w:rsidR="005F1F7A">
      <w:rPr>
        <w:rFonts w:hAnsi="Times New Roman" w:ascii="Times New Roman"/>
      </w:rPr>
      <w:t>1</w:t>
    </w:r>
    <w:r w:rsidR="00E700E3" w:rsidRPr="004838C0">
      <w:rPr>
        <w:rFonts w:hAnsi="Times New Roman" w:ascii="Times New Roman"/>
      </w:rPr>
      <w:t>-</w:t>
    </w:r>
    <w:r w:rsidR="005F1F7A">
      <w:rPr>
        <w:rFonts w:hAnsi="Times New Roman" w:ascii="Times New Roman"/>
        <w:sz w:val="20"/>
      </w:rPr>
      <w:t>62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1F7A"/>
    <w:rsid w:val="005F6D52"/>
    <w:rsid w:val="0060276C"/>
    <w:rsid w:val="00603B98"/>
    <w:rsid w:val="00606A8B"/>
    <w:rsid w:val="00611910"/>
    <w:rsid w:val="0061411F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E5664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700E3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6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6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6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6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6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6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6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6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 ročište</izvorni_sadrzaj>
    <derivirana_varijabla naziv="DomainObject.Primjedba_1">Poziv za završno ročište</derivirana_varijabla>
  </DomainObject.Primjedba>
  <DomainObject.Oznaka>
    <izvorni_sadrzaj>St-1546/2011-62</izvorni_sadrzaj>
    <derivirana_varijabla naziv="DomainObject.Oznaka_1">St-1546/2011-62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St-1546/2011</izvorni_sadrzaj>
    <derivirana_varijabla naziv="DomainObject.Predmet.OznakaBroj_1">St-1546/2011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LUČKO društvo s ograničenom odgovornošću za proizvodnju, graditeljstvo i trgovinu - u stečaju</izvorni_sadrzaj>
    <derivirana_varijabla naziv="DomainObject.Predmet.ProtustrankaFormated_1">  SPORTSKI CENTAR LUČKO društvo s ograničenom odgovornošću za proizvodnju, graditeljstvo i trgovinu - u stečaju</derivirana_varijabla>
  </DomainObject.Predmet.ProtustrankaFormated>
  <DomainObject.Predmet.ProtustrankaFormatedOIB>
    <izvorni_sadrzaj>  SPORTSKI CENTAR LUČKO društvo s ograničenom odgovornošću za proizvodnju, graditeljstvo i trgovinu - u stečaju, OIB 32989174262</izvorni_sadrzaj>
    <derivirana_varijabla naziv="DomainObject.Predmet.ProtustrankaFormatedOIB_1">  SPORTSKI CENTAR LUČKO društvo s ograničenom odgovornošću za proizvodnju, graditeljstvo i trgovinu - u stečaju, OIB 32989174262</derivirana_varijabla>
  </DomainObject.Predmet.ProtustrankaFormatedOIB>
  <DomainObject.Predmet.ProtustrankaFormatedWithAdress>
    <izvorni_sadrzaj> SPORTSKI CENTAR LUČKO društvo s ograničenom odgovornošću za proizvodnju, graditeljstvo i trgovinu - u stečaju, Ježdovečka 3b, 10000 Zagreb</izvorni_sadrzaj>
    <derivirana_varijabla naziv="DomainObject.Predmet.ProtustrankaFormatedWithAdress_1"> SPORTSKI CENTAR LUČKO društvo s ograničenom odgovornošću za proizvodnju, graditeljstvo i trgovinu - u stečaju, Ježdovečka 3b, 10000 Zagreb</derivirana_varijabla>
  </DomainObject.Predmet.ProtustrankaFormatedWithAdress>
  <DomainObject.Predmet.ProtustrankaFormatedWithAdressOIB>
    <izvorni_sadrzaj> SPORTSKI CENTAR LUČKO društvo s ograničenom odgovornošću za proizvodnju, graditeljstvo i trgovinu - u stečaju, OIB 32989174262, Ježdovečka 3b, 10000 Zagreb</izvorni_sadrzaj>
    <derivirana_varijabla naziv="DomainObject.Predmet.ProtustrankaFormatedWithAdressOIB_1"> SPORTSKI CENTAR LUČKO društvo s ograničenom odgovornošću za proizvodnju, graditeljstvo i trgovinu - u stečaju, OIB 32989174262, Ježdovečka 3b, 10000 Zagreb</derivirana_varijabla>
  </DomainObject.Predmet.ProtustrankaFormatedWithAdressOIB>
  <DomainObject.Predmet.ProtustrankaWithAdress>
    <izvorni_sadrzaj>SPORTSKI CENTAR LUČKO društvo s ograničenom odgovornošću za proizvodnju, graditeljstvo i trgovinu - u stečaju Ježdovečka 3b, 10000 Zagreb</izvorni_sadrzaj>
    <derivirana_varijabla naziv="DomainObject.Predmet.ProtustrankaWithAdress_1">SPORTSKI CENTAR LUČKO društvo s ograničenom odgovornošću za proizvodnju, graditeljstvo i trgovinu - u stečaju Ježdovečka 3b, 10000 Zagreb</derivirana_varijabla>
  </DomainObject.Predmet.ProtustrankaWithAdress>
  <DomainObject.Predmet.ProtustrankaWithAdressOIB>
    <izvorni_sadrzaj>SPORTSKI CENTAR LUČKO društvo s ograničenom odgovornošću za proizvodnju, graditeljstvo i trgovinu - u stečaju, OIB 32989174262, Ježdovečka 3b, 10000 Zagreb</izvorni_sadrzaj>
    <derivirana_varijabla naziv="DomainObject.Predmet.ProtustrankaWithAdressOIB_1">SPORTSKI CENTAR LUČKO društvo s ograničenom odgovornošću za proizvodnju, graditeljstvo i trgovinu - u stečaju, OIB 32989174262, Ježdovečka 3b, 10000 Zagreb</derivirana_varijabla>
  </DomainObject.Predmet.ProtustrankaWithAdressOIB>
  <DomainObject.Predmet.ProtustrankaNazivFormated>
    <izvorni_sadrzaj>SPORTSKI CENTAR LUČKO društvo s ograničenom odgovornošću za proizvodnju, graditeljstvo i trgovinu - u stečaju</izvorni_sadrzaj>
    <derivirana_varijabla naziv="DomainObject.Predmet.ProtustrankaNazivFormated_1">SPORTSKI CENTAR LUČKO društvo s ograničenom odgovornošću za proizvodnju, graditeljstvo i trgovinu - u stečaju</derivirana_varijabla>
  </DomainObject.Predmet.ProtustrankaNazivFormated>
  <DomainObject.Predmet.ProtustrankaNazivFormatedOIB>
    <izvorni_sadrzaj>SPORTSKI CENTAR LUČKO društvo s ograničenom odgovornošću za proizvodnju, graditeljstvo i trgovinu - u stečaju, OIB 32989174262</izvorni_sadrzaj>
    <derivirana_varijabla naziv="DomainObject.Predmet.ProtustrankaNazivFormatedOIB_1">SPORTSKI CENTAR LUČKO društvo s ograničenom odgovornošću za proizvodnju, graditeljstvo i trgovinu - u stečaju, OIB 32989174262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 zastupanog po punomoćniku ODVJETNIČKO DRUŠTVO LJUBENKO I PARTNERI j.t.d.</izvorni_sadrzaj>
    <derivirana_varijabla naziv="DomainObject.Predmet.StrankaFormated_1">  HOLCIM (HRVATSKA) d.o.o. zastupanog po punomoćniku ODVJETNIČKO DRUŠTVO LJUBENKO I PARTNERI j.t.d.</derivirana_varijabla>
  </DomainObject.Predmet.StrankaFormated>
  <DomainObject.Predmet.StrankaFormatedOIB>
    <izvorni_sadrzaj>  HOLCIM (HRVATSKA) d.o.o., OIB 60131430579 zastupanog po punomoćniku ODVJETNIČKO DRUŠTVO LJUBENKO I PARTNERI j.t.d.</izvorni_sadrzaj>
    <derivirana_varijabla naziv="DomainObject.Predmet.StrankaFormatedOIB_1">  HOLCIM (HRVATSKA) d.o.o., OIB 60131430579 zastupanog po punomoćniku ODVJETNIČKO DRUŠTVO LJUBENKO I PARTNERI j.t.d.</derivirana_varijabla>
  </DomainObject.Predmet.StrankaFormatedOIB>
  <DomainObject.Predmet.StrankaFormatedWithAdress>
    <izvorni_sadrzaj> HOLCIM (HRVATSKA) d.o.o., KOROMAČNO 7b, Koromačno zastupanog po punomoćniku ODVJETNIČKO DRUŠTVO LJUBENKO I PARTNERI j.t.d.</izvorni_sadrzaj>
    <derivirana_varijabla naziv="DomainObject.Predmet.StrankaFormatedWithAdress_1"> HOLCIM (HRVATSKA) d.o.o., KOROMAČNO 7b, Koromačno zastupanog po punomoćniku ODVJETNIČKO DRUŠTVO LJUBENKO I PARTNERI j.t.d.</derivirana_varijabla>
  </DomainObject.Predmet.StrankaFormatedWithAdress>
  <DomainObject.Predmet.StrankaFormatedWithAdressOIB>
    <izvorni_sadrzaj> HOLCIM (HRVATSKA) d.o.o., OIB 60131430579, KOROMAČNO 7b, Koromačno zastupanog po punomoćniku ODVJETNIČKO DRUŠTVO LJUBENKO I PARTNERI j.t.d.</izvorni_sadrzaj>
    <derivirana_varijabla naziv="DomainObject.Predmet.StrankaFormatedWithAdressOIB_1"> HOLCIM (HRVATSKA) d.o.o., OIB 60131430579, KOROMAČNO 7b, Koromačno zastupanog po punomoćniku ODVJETNIČKO DRUŠTVO LJUBENKO I PARTNERI j.t.d.</derivirana_varijabla>
  </DomainObject.Predmet.StrankaFormatedWithAdressOIB>
  <DomainObject.Predmet.StrankaWithAdress>
    <izvorni_sadrzaj>HOLCIM (HRVATSKA) d.o.o. KOROMAČNO 7b,Koromačno</izvorni_sadrzaj>
    <derivirana_varijabla naziv="DomainObject.Predmet.StrankaWithAdress_1">HOLCIM (HRVATSKA) d.o.o. KOROMAČNO 7b,Koromačno</derivirana_varijabla>
  </DomainObject.Predmet.StrankaWithAdress>
  <DomainObject.Predmet.StrankaWithAdressOIB>
    <izvorni_sadrzaj>HOLCIM (HRVATSKA) d.o.o., OIB 60131430579, KOROMAČNO 7b,Koromačno</izvorni_sadrzaj>
    <derivirana_varijabla naziv="DomainObject.Predmet.StrankaWithAdressOIB_1">HOLCIM (HRVATSKA) d.o.o., OIB 60131430579, KOROMAČNO 7b,Koromačno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183286.09</izvorni_sadrzaj>
    <derivirana_varijabla naziv="DomainObject.Predmet.TrenutnaVrijednost_1">183286.09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HOLCIM (HRVATSKA) d.o.o. zastupanog po punomoćniku ODVJETNIČKO DRUŠTVO LJUBENKO I PARTNERI j.t.d.</item>
    </izvorni_sadrzaj>
    <derivirana_varijabla naziv="DomainObject.Predmet.StrankaListFormated_1">
      <item>HOLCIM (HRVATSKA) d.o.o. zastupanog po punomoćniku ODVJETNIČKO DRUŠTVO LJUBENKO I PARTNERI j.t.d.</item>
    </derivirana_varijabla>
  </DomainObject.Predmet.StrankaListFormated>
  <DomainObject.Predmet.StrankaListFormatedOIB>
    <izvorni_sadrzaj>
      <item>HOLCIM (HRVATSKA) d.o.o., OIB 60131430579 zastupanog po punomoćniku ODVJETNIČKO DRUŠTVO LJUBENKO I PARTNERI j.t.d.</item>
    </izvorni_sadrzaj>
    <derivirana_varijabla naziv="DomainObject.Predmet.StrankaListFormatedOIB_1">
      <item>HOLCIM (HRVATSKA)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(HRVATSKA) d.o.o., KOROMAČNO 7b, Koromačno zastupanog po punomoćniku ODVJETNIČKO DRUŠTVO LJUBENKO I PARTNERI j.t.d.</item>
    </izvorni_sadrzaj>
    <derivirana_varijabla naziv="DomainObject.Predmet.StrankaListFormatedWithAdress_1">
      <item>HOLCIM (HRVATSKA) d.o.o., KOROMAČNO 7b,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(HRVATSKA) d.o.o., OIB 60131430579, KOROMAČNO 7b, Koromačno zastupanog po punomoćniku ODVJETNIČKO DRUŠTVO LJUBENKO I PARTNERI j.t.d.</item>
    </izvorni_sadrzaj>
    <derivirana_varijabla naziv="DomainObject.Predmet.StrankaListFormatedWithAdressOIB_1">
      <item>HOLCIM (HRVATSKA) d.o.o., OIB 60131430579, KOROMAČNO 7b, Koromačno zastupanog po punomoćniku ODVJETNIČKO DRUŠTVO LJUBENKO I PARTNERI j.t.d.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SPORTSKI CENTAR LUČKO društvo s ograničenom odgovornošću za proizvodnju, graditeljstvo i trgovinu - u stečaju</item>
    </izvorni_sadrzaj>
    <derivirana_varijabla naziv="DomainObject.Predmet.ProtuStrankaListFormated_1">
      <item>SPORTSKI CENTAR LUČKO društvo s ograničenom odgovornošću za proizvodnju, graditeljstvo i trgovinu - u stečaju</item>
    </derivirana_varijabla>
  </DomainObject.Predmet.ProtuStrankaListFormated>
  <DomainObject.Predmet.ProtuStrankaListFormatedOIB>
    <izvorni_sadrzaj>
      <item>SPORTSKI CENTAR LUČKO društvo s ograničenom odgovornošću za proizvodnju, graditeljstvo i trgovinu - u stečaju, OIB 32989174262</item>
    </izvorni_sadrzaj>
    <derivirana_varijabla naziv="DomainObject.Predmet.ProtuStrankaListFormatedOIB_1">
      <item>SPORTSKI CENTAR LUČKO društvo s ograničenom odgovornošću za proizvodnju, graditeljstvo i trgovinu - u stečaju, OIB 32989174262</item>
    </derivirana_varijabla>
  </DomainObject.Predmet.ProtuStrankaListFormatedOIB>
  <DomainObject.Predmet.ProtuStrankaListFormatedWithAdress>
    <izvorni_sadrzaj>
      <item>SPORTSKI CENTAR LUČKO društvo s ograničenom odgovornošću za proizvodnju, graditeljstvo i trgovinu - u stečaju, Ježdovečka 3b, 10000 Zagreb</item>
    </izvorni_sadrzaj>
    <derivirana_varijabla naziv="DomainObject.Predmet.ProtuStrankaListFormatedWithAdress_1">
      <item>SPORTSKI CENTAR LUČKO društvo s ograničenom odgovornošću za proizvodnju, graditeljstvo i trgovinu - u stečaju, Ježdovečka 3b, 10000 Zagreb</item>
    </derivirana_varijabla>
  </DomainObject.Predmet.ProtuStrankaListFormatedWithAdress>
  <DomainObject.Predmet.ProtuStrankaListFormatedWithAdressOIB>
    <izvorni_sadrzaj>
      <item>SPORTSKI CENTAR LUČKO društvo s ograničenom odgovornošću za proizvodnju, graditeljstvo i trgovinu - u stečaju, OIB 32989174262, Ježdovečka 3b, 10000 Zagreb</item>
    </izvorni_sadrzaj>
    <derivirana_varijabla naziv="DomainObject.Predmet.ProtuStrankaListFormatedWithAdressOIB_1">
      <item>SPORTSKI CENTAR LUČKO društvo s ograničenom odgovornošću za proizvodnju, graditeljstvo i trgovinu - u stečaju, OIB 32989174262, Ježdovečka 3b, 10000 Zagreb</item>
    </derivirana_varijabla>
  </DomainObject.Predmet.ProtuStrankaListFormatedWithAdressOIB>
  <DomainObject.Predmet.ProtuStrankaListNazivFormated>
    <izvorni_sadrzaj>
      <item>SPORTSKI CENTAR LUČKO društvo s ograničenom odgovornošću za proizvodnju, graditeljstvo i trgovinu - u stečaju</item>
    </izvorni_sadrzaj>
    <derivirana_varijabla naziv="DomainObject.Predmet.ProtuStrankaListNazivFormated_1">
      <item>SPORTSKI CENTAR LUČKO društvo s ograničenom odgovornošću za proizvodnju, graditeljstvo i trgovinu - u stečaju</item>
    </derivirana_varijabla>
  </DomainObject.Predmet.ProtuStrankaListNazivFormated>
  <DomainObject.Predmet.ProtuStrankaListNazivFormatedOIB>
    <izvorni_sadrzaj>
      <item>SPORTSKI CENTAR LUČKO društvo s ograničenom odgovornošću za proizvodnju, graditeljstvo i trgovinu - u stečaju, OIB 32989174262</item>
    </izvorni_sadrzaj>
    <derivirana_varijabla naziv="DomainObject.Predmet.ProtuStrankaListNazivFormatedOIB_1">
      <item>SPORTSKI CENTAR LUČKO društvo s ograničenom odgovornošću za proizvodnju, graditeljstvo i trgovinu - u stečaju, OIB 32989174262</item>
    </derivirana_varijabla>
  </DomainObject.Predmet.ProtuStrankaListNazivFormatedOIB>
  <DomainObject.Predmet.OstaliListFormated>
    <izvorni_sadrzaj>
      <item>ODVJETNIČKO DRUŠTVO LJUBENKO I PARTNERI j.t.d. punomoćnik sudionika u postupku HOLCIM (HRVATSKA) d.o.o.</item>
      <item>Ante Jukić</item>
    </izvorni_sadrzaj>
    <derivirana_varijabla naziv="DomainObject.Predmet.OstaliListFormated_1">
      <item>ODVJETNIČKO DRUŠTVO LJUBENKO I PARTNERI j.t.d. punomoćnik sudionika u postupku HOLCIM (HRVATSKA) d.o.o.</item>
      <item>Ante Jukić</item>
    </derivirana_varijabla>
  </DomainObject.Predmet.OstaliListFormated>
  <DomainObject.Predmet.OstaliListFormatedOIB>
    <izvorni_sadrzaj>
      <item>ODVJETNIČKO DRUŠTVO LJUBENKO I PARTNERI j.t.d., OIB 44071613559 punomoćnik sudionika u postupku HOLCIM (HRVATSKA) d.o.o.</item>
      <item>Ante Jukić, OIB 74320689175</item>
    </izvorni_sadrzaj>
    <derivirana_varijabla naziv="DomainObject.Predmet.OstaliListFormatedOIB_1">
      <item>ODVJETNIČKO DRUŠTVO LJUBENKO I PARTNERI j.t.d., OIB 44071613559 punomoćnik sudionika u postupku HOLCIM (HRVATSKA) d.o.o.</item>
      <item>Ante Jukić, OIB 74320689175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(HRVATSKA) d.o.o.</item>
      <item>Ante Jukić, Majstora Radonje 12, 10000 Zagreb</item>
    </izvorni_sadrzaj>
    <derivirana_varijabla naziv="DomainObject.Predmet.OstaliListFormatedWithAdress_1">
      <item>ODVJETNIČKO DRUŠTVO LJUBENKO I PARTNERI j.t.d., BRANIMIROVA 29, 10000 Zagreb punomoćnik sudionika u postupku HOLCIM (HRVATSKA) d.o.o.</item>
      <item>Ante Jukić, Majstora Radonje 12,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(HRVATSKA) d.o.o.</item>
      <item>Ante Jukić, OIB 74320689175, Majstora Radonje 12,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(HRVATSKA) d.o.o.</item>
      <item>Ante Jukić, OIB 74320689175, Majstora Radonje 12, 10000 Zagreb</item>
    </derivirana_varijabla>
  </DomainObject.Predmet.OstaliListFormatedWithAdressOIB>
  <DomainObject.Predmet.OstaliListNazivFormated>
    <izvorni_sadrzaj>
      <item>ODVJETNIČKO DRUŠTVO LJUBENKO I PARTNERI j.t.d.</item>
      <item>Ante Jukić</item>
    </izvorni_sadrzaj>
    <derivirana_varijabla naziv="DomainObject.Predmet.OstaliListNazivFormated_1">
      <item>ODVJETNIČKO DRUŠTVO LJUBENKO I PARTNERI j.t.d.</item>
      <item>Ante Jukić</item>
    </derivirana_varijabla>
  </DomainObject.Predmet.OstaliListNazivFormated>
  <DomainObject.Predmet.OstaliListNazivFormatedOIB>
    <izvorni_sadrzaj>
      <item>ODVJETNIČKO DRUŠTVO LJUBENKO I PARTNERI j.t.d., OIB 44071613559</item>
      <item>Ante Jukić, OIB 74320689175</item>
    </izvorni_sadrzaj>
    <derivirana_varijabla naziv="DomainObject.Predmet.OstaliListNazivFormatedOIB_1">
      <item>ODVJETNIČKO DRUŠTVO LJUBENKO I PARTNERI j.t.d., OIB 44071613559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St-1546/2011-62</izvorni_sadrzaj>
    <derivirana_varijabla naziv="DomainObject.PoslovniBrojDokumenta_1">St-1546/2011-62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SPORTSKI CENTAR LUČKO društvo s ograničenom odgovornošću za proizvodnju, graditeljstvo i trgovinu - u stečaju</izvorni_sadrzaj>
    <derivirana_varijabla naziv="DomainObject.Predmet.ProtustrankaIDrugi_1">SPORTSKI CENTAR LUČKO društvo s ograničenom odgovornošću za proizvodnju, graditeljstvo i trgovinu - u stečaju</derivirana_varijabla>
  </DomainObject.Predmet.ProtustrankaIDrugi>
  <DomainObject.Predmet.StrankaIDrugiAdressOIB>
    <izvorni_sadrzaj>HOLCIM (HRVATSKA) d.o.o., OIB 60131430579, KOROMAČNO 7b, Koromačno</izvorni_sadrzaj>
    <derivirana_varijabla naziv="DomainObject.Predmet.StrankaIDrugiAdressOIB_1">HOLCIM (HRVATSKA) d.o.o., OIB 60131430579, KOROMAČNO 7b, Koromačno</derivirana_varijabla>
  </DomainObject.Predmet.StrankaIDrugiAdressOIB>
  <DomainObject.Predmet.ProtustrankaIDrugiAdressOIB>
    <izvorni_sadrzaj>SPORTSKI CENTAR LUČKO društvo s ograničenom odgovornošću za proizvodnju, graditeljstvo i trgovinu - u stečaju, OIB 32989174262, Ježdovečka 3b, 10000 Zagreb</izvorni_sadrzaj>
    <derivirana_varijabla naziv="DomainObject.Predmet.ProtustrankaIDrugiAdressOIB_1">SPORTSKI CENTAR LUČKO društvo s ograničenom odgovornošću za proizvodnju, graditeljstvo i trgovinu - u stečaju, OIB 32989174262, Ježdovečka 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LUČKO društvo s ograničenom odgovornošću za proizvodnju, graditeljstvo i trgovinu - u stečaju</item>
      <item>ODVJETNIČKO DRUŠTVO LJUBENKO I PARTNERI j.t.d.</item>
      <item>HOLCIM (HRVATSKA) d.o.o.</item>
      <item>Ante Jukić</item>
    </izvorni_sadrzaj>
    <derivirana_varijabla naziv="DomainObject.Predmet.SudioniciListNaziv_1">
      <item>SPORTSKI CENTAR LUČKO društvo s ograničenom odgovornošću za proizvodnju, graditeljstvo i trgovinu - u stečaju</item>
      <item>ODVJETNIČKO DRUŠTVO LJUBENKO I PARTNERI j.t.d.</item>
      <item>HOLCIM (HRVATSKA) d.o.o.</item>
      <item>Ante Jukić</item>
    </derivirana_varijabla>
  </DomainObject.Predmet.SudioniciListNaziv>
  <DomainObject.Predmet.SudioniciListAdressOIB>
    <izvorni_sadrzaj>
      <item>SPORTSKI CENTAR LUČKO društvo s ograničenom odgovornošću za proizvodnju, graditeljstvo i trgovinu - u stečaju, OIB 32989174262, Ježdovečka 3b,10000 Zagreb</item>
      <item>ODVJETNIČKO DRUŠTVO LJUBENKO I PARTNERI j.t.d., OIB 44071613559, BRANIMIROVA 29,10000 Zagreb</item>
      <item>HOLCIM (HRVATSKA) d.o.o., OIB 60131430579, KOROMAČNO 7b,Koromačno</item>
      <item>Ante Jukić, OIB 74320689175, Majstora Radonje 12,10000 Zagreb</item>
    </izvorni_sadrzaj>
    <derivirana_varijabla naziv="DomainObject.Predmet.SudioniciListAdressOIB_1">
      <item>SPORTSKI CENTAR LUČKO društvo s ograničenom odgovornošću za proizvodnju, graditeljstvo i trgovinu - u stečaju, OIB 32989174262, Ježdovečka 3b,10000 Zagreb</item>
      <item>ODVJETNIČKO DRUŠTVO LJUBENKO I PARTNERI j.t.d., OIB 44071613559, BRANIMIROVA 29,10000 Zagreb</item>
      <item>HOLCIM (HRVATSKA) d.o.o., OIB 60131430579, KOROMAČNO 7b,Koromačno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32989174262</item>
      <item>, OIB 44071613559</item>
      <item>, OIB 60131430579</item>
      <item>, OIB 74320689175</item>
    </izvorni_sadrzaj>
    <derivirana_varijabla naziv="DomainObject.Predmet.SudioniciListNazivOIB_1">
      <item>, OIB 32989174262</item>
      <item>, OIB 44071613559</item>
      <item>, OIB 60131430579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258</properties:Words>
  <properties:Characters>1351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2016-09-22T07:02:00Z</dcterms:created>
  <dc:creator>KDS - 8</dc:creator>
  <cp:lastModifiedBy>Ana Brlek</cp:lastModifiedBy>
  <cp:lastPrinted>2016-09-22T07:03:00Z</cp:lastPrinted>
  <dcterms:modified xmlns:xsi="http://www.w3.org/2001/XMLSchema-instance" xsi:type="dcterms:W3CDTF">2016-09-22T07:03:00Z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St-1546/2011-62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