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43c6" w14:paraId="2ec43c6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F7618A">
        <w:t>2080/16-9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F7618A" w:rsidP="000E4C48" w:rsidR="000E4C48" w:rsidRPr="00E651A6">
      <w:pPr>
        <w:ind w:firstLine="708"/>
        <w:jc w:val="both"/>
        <w:rPr>
          <w:bCs/>
        </w:rPr>
      </w:pPr>
      <w:r>
        <w:t xml:space="preserve">Trgovački sud u Osijeku, po sucu Jadranki Herman, kao stečajnom sucu, povodom prijedloga </w:t>
      </w:r>
      <w:r>
        <w:rPr>
          <w:bCs/>
        </w:rPr>
        <w:t xml:space="preserve">FINANCIJSKE AGENCIJE ZAGREB  Regionalni centar Osijek, Podružnica Osijek, Lorenza Jegera 3, za otvaranje stečajnog  postupka nad dužnikom </w:t>
      </w:r>
      <w:r>
        <w:t xml:space="preserve">N&amp;B HERGET d.o.o. za proizvodnju i usluge, Osijek, Ružina 113, MBS: 030117846, OIB: 68752991591, </w:t>
      </w:r>
      <w:r w:rsidR="00383969">
        <w:rPr>
          <w:bCs/>
        </w:rPr>
        <w:t>dana 14</w:t>
      </w:r>
      <w:r w:rsidR="000E4C48">
        <w:rPr>
          <w:bCs/>
        </w:rPr>
        <w:t xml:space="preserve">. veljače 2017.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383969">
        <w:t xml:space="preserve"> </w:t>
      </w:r>
      <w:r w:rsidR="00F7618A">
        <w:t>N&amp;B HERGET d.o.o. za proizvodnju i usluge, Osijek, Ružina 113, MBS: 030117846, OIB: 68752991591</w:t>
      </w:r>
      <w:r>
        <w:t>, da u roku od 15 dana solidarno uplate na sudski depozit ovog suda broj HR31 2390 0011 3000 0020 0 s pozivom na broj HR05 272-</w:t>
      </w:r>
      <w:r w:rsidR="00F7618A">
        <w:t>2080</w:t>
      </w:r>
      <w:r w:rsidR="00DA348A">
        <w:t>-2016</w:t>
      </w:r>
      <w:r>
        <w:t xml:space="preserve"> kod Hrva</w:t>
      </w:r>
      <w:r w:rsidR="00F7618A">
        <w:t>tske poštanske banke iznos od 30.0</w:t>
      </w:r>
      <w:r>
        <w:t>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F7618A" w:rsidP="00F7618A" w:rsidR="00397F65">
      <w:pPr>
        <w:ind w:firstLine="708"/>
        <w:jc w:val="both"/>
      </w:pPr>
      <w:r>
        <w:rPr>
          <w:bCs/>
        </w:rPr>
        <w:t xml:space="preserve">Predlagatelj FINA je dana 8. kolovoza 2016. podnijela ovom sudu prijedlog za otvaranje stečajnog postupka nad dužnikom </w:t>
      </w:r>
      <w:r>
        <w:t>N&amp;B HERGET d.o.o. za proizvodnju i usluge, Osijek, Ružina 113, MBS: 030117846, OIB: 68752991591, temeljem odredbe članka 110. stav 1. Stečajnog zakona (Narodne novine 71/15) .</w:t>
      </w:r>
    </w:p>
    <w:p w:rsidRDefault="00397F65" w:rsidP="00865CEE" w:rsidR="00397F65">
      <w:pPr>
        <w:jc w:val="both"/>
      </w:pPr>
    </w:p>
    <w:p w:rsidRDefault="00FD1F08" w:rsidP="00FD1F08" w:rsidR="00F7618A">
      <w:pPr>
        <w:ind w:firstLine="708"/>
        <w:jc w:val="both"/>
      </w:pPr>
      <w:r>
        <w:t xml:space="preserve">Na ročištu radi izjašnjenja o prijedlogu za otvaranje stečajnog postupka nad dužnikom, održanom </w:t>
      </w:r>
      <w:r w:rsidR="00F7618A">
        <w:t xml:space="preserve"> </w:t>
      </w:r>
      <w:r>
        <w:t>1</w:t>
      </w:r>
      <w:r w:rsidR="000D3D1D">
        <w:t>4.</w:t>
      </w:r>
      <w:r w:rsidR="00F7618A">
        <w:t xml:space="preserve"> </w:t>
      </w:r>
      <w:r w:rsidR="000D3D1D">
        <w:t xml:space="preserve"> veljače</w:t>
      </w:r>
      <w:r w:rsidR="00F7618A">
        <w:t xml:space="preserve"> </w:t>
      </w:r>
      <w:r w:rsidR="000D3D1D">
        <w:t xml:space="preserve"> 2017. godine,</w:t>
      </w:r>
      <w:r>
        <w:t xml:space="preserve"> </w:t>
      </w:r>
      <w:r w:rsidR="00564EC1">
        <w:t xml:space="preserve">saslušan  je zakonski zastupnik dužnika te je </w:t>
      </w:r>
      <w:r w:rsidR="00F7618A">
        <w:t xml:space="preserve"> </w:t>
      </w:r>
      <w:r>
        <w:t>izvršen</w:t>
      </w:r>
      <w:r w:rsidR="00F7618A">
        <w:t xml:space="preserve"> </w:t>
      </w:r>
      <w:r w:rsidR="00564EC1">
        <w:t xml:space="preserve"> </w:t>
      </w:r>
      <w:r>
        <w:t xml:space="preserve"> </w:t>
      </w:r>
    </w:p>
    <w:p w:rsidRDefault="00F7618A" w:rsidP="00F7618A" w:rsidR="00F7618A">
      <w:pPr>
        <w:jc w:val="both"/>
      </w:pPr>
    </w:p>
    <w:p w:rsidRDefault="00F7618A" w:rsidP="00F7618A" w:rsidR="00F7618A">
      <w:pPr>
        <w:jc w:val="right"/>
      </w:pPr>
      <w:r>
        <w:lastRenderedPageBreak/>
        <w:t>13 St-2080/16-9</w:t>
      </w:r>
    </w:p>
    <w:p w:rsidRDefault="00F7618A" w:rsidP="00F7618A" w:rsidR="00F7618A">
      <w:pPr>
        <w:jc w:val="center"/>
      </w:pPr>
      <w:r>
        <w:t>2</w:t>
      </w:r>
    </w:p>
    <w:p w:rsidRDefault="00F7618A" w:rsidP="00F7618A" w:rsidR="00F7618A">
      <w:pPr>
        <w:jc w:val="both"/>
      </w:pPr>
    </w:p>
    <w:p w:rsidRDefault="00F7618A" w:rsidP="00F7618A" w:rsidR="00F7618A">
      <w:pPr>
        <w:jc w:val="both"/>
      </w:pPr>
    </w:p>
    <w:p w:rsidRDefault="00F7618A" w:rsidP="00F7618A" w:rsidR="00F7618A">
      <w:pPr>
        <w:jc w:val="both"/>
      </w:pPr>
    </w:p>
    <w:p w:rsidRDefault="00F7618A" w:rsidP="00F7618A" w:rsidR="00F7618A">
      <w:pPr>
        <w:jc w:val="both"/>
      </w:pPr>
    </w:p>
    <w:p w:rsidRDefault="00564EC1" w:rsidP="00F7618A" w:rsidR="00865CEE">
      <w:pPr>
        <w:jc w:val="both"/>
      </w:pPr>
      <w:r>
        <w:t xml:space="preserve">uvid  u   dokumentaciju  u  spisu iz koje je </w:t>
      </w:r>
      <w:r w:rsidR="00FD1F08">
        <w:t xml:space="preserve">razvidno da je kod stečajnog dužnika ostvaren jedan od </w:t>
      </w:r>
      <w:r w:rsidR="00865CEE">
        <w:t xml:space="preserve"> stečajni</w:t>
      </w:r>
      <w:r w:rsidR="00FD1F08"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 w:rsidR="00FD1F08"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0D3D1D">
        <w:t>oc</w:t>
      </w:r>
      <w:r w:rsidR="00D77551">
        <w:t>ijeni ovog suda iznosili bi 30.0</w:t>
      </w:r>
      <w:r w:rsidR="000D3D1D">
        <w:t>0</w:t>
      </w:r>
      <w:r w:rsidR="00865CEE">
        <w:t>0</w:t>
      </w:r>
      <w:r w:rsidR="000D3D1D">
        <w:t>,00</w:t>
      </w:r>
      <w:r w:rsidR="00566FF3">
        <w:t xml:space="preserve"> kn, (</w:t>
      </w:r>
      <w:r w:rsidR="00865CEE">
        <w:t>troškovi stečajnog upravitelj</w:t>
      </w:r>
      <w:r w:rsidR="00566FF3">
        <w:t>a i troškovi vođenja knjigovodstva).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85787E">
        <w:t>1</w:t>
      </w:r>
      <w:r w:rsidR="00566FF3">
        <w:t>4. veljače 2017.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566FF3" w:rsidP="000B0BE5" w:rsidR="00566FF3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566FF3" w:rsidP="000B0BE5" w:rsidR="00566FF3"/>
    <w:p w:rsidRDefault="00566FF3" w:rsidP="00A17C7F" w:rsidR="00A17C7F">
      <w:r>
        <w:t>DNA:</w:t>
      </w:r>
    </w:p>
    <w:p w:rsidRDefault="00564EC1" w:rsidP="00564EC1" w:rsidR="00564EC1">
      <w:pPr>
        <w:pStyle w:val="Tijeloteksta"/>
        <w:numPr>
          <w:ilvl w:val="0"/>
          <w:numId w:val="10"/>
        </w:numPr>
        <w:jc w:val="left"/>
      </w:pPr>
      <w:r>
        <w:t>Predlagatelj- FINA Regionalni centar Osijek,  Osijek, L. Jagera 1</w:t>
      </w:r>
    </w:p>
    <w:p w:rsidRDefault="00564EC1" w:rsidP="00564EC1" w:rsidR="00564EC1">
      <w:pPr>
        <w:pStyle w:val="Tijeloteksta"/>
        <w:numPr>
          <w:ilvl w:val="0"/>
          <w:numId w:val="10"/>
        </w:numPr>
        <w:jc w:val="left"/>
      </w:pPr>
      <w:r>
        <w:t xml:space="preserve">Dužnik </w:t>
      </w:r>
    </w:p>
    <w:p w:rsidRDefault="00564EC1" w:rsidP="00564EC1" w:rsidR="00564EC1">
      <w:pPr>
        <w:pStyle w:val="Tijeloteksta"/>
        <w:numPr>
          <w:ilvl w:val="0"/>
          <w:numId w:val="10"/>
        </w:numPr>
      </w:pPr>
      <w:r>
        <w:t xml:space="preserve">Privremeni stečajni upravitelj </w:t>
      </w:r>
    </w:p>
    <w:p w:rsidRDefault="00564EC1" w:rsidP="00564EC1" w:rsidR="00564EC1">
      <w:pPr>
        <w:pStyle w:val="Tijeloteksta"/>
        <w:numPr>
          <w:ilvl w:val="0"/>
          <w:numId w:val="10"/>
        </w:numPr>
      </w:pPr>
      <w:r>
        <w:t>zz dužnika</w:t>
      </w:r>
    </w:p>
    <w:p w:rsidRDefault="00564EC1" w:rsidP="00564EC1" w:rsidR="00564EC1">
      <w:pPr>
        <w:pStyle w:val="Tijeloteksta"/>
        <w:numPr>
          <w:ilvl w:val="0"/>
          <w:numId w:val="10"/>
        </w:numPr>
      </w:pPr>
      <w:r>
        <w:t>ŽDO Osijek</w:t>
      </w:r>
    </w:p>
    <w:p w:rsidRDefault="00564EC1" w:rsidP="00564EC1" w:rsidR="00564EC1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564EC1" w:rsidP="00564EC1" w:rsidR="00566FF3">
      <w:pPr>
        <w:pStyle w:val="Tijeloteksta"/>
        <w:numPr>
          <w:ilvl w:val="0"/>
          <w:numId w:val="10"/>
        </w:numPr>
        <w:jc w:val="left"/>
      </w:pPr>
      <w:r>
        <w:t xml:space="preserve"> </w:t>
      </w:r>
      <w:r w:rsidR="00BF36CC">
        <w:t>kal. 14/3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1"/>
      <w:headerReference w:type="default" r:id="rId12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3D1D"/>
    <w:rsid w:val="000D5D8B"/>
    <w:rsid w:val="000E4C48"/>
    <w:rsid w:val="000F1D3A"/>
    <w:rsid w:val="00100156"/>
    <w:rsid w:val="0010048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7B6B"/>
    <w:rsid w:val="00342B9D"/>
    <w:rsid w:val="003465FB"/>
    <w:rsid w:val="0036623A"/>
    <w:rsid w:val="00383969"/>
    <w:rsid w:val="00387665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64EC1"/>
    <w:rsid w:val="00566FF3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076"/>
    <w:rsid w:val="00711E3C"/>
    <w:rsid w:val="00750269"/>
    <w:rsid w:val="007E41DD"/>
    <w:rsid w:val="008219B7"/>
    <w:rsid w:val="00825B4D"/>
    <w:rsid w:val="008273E8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6CC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77551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EF7939"/>
    <w:rsid w:val="00F17DA4"/>
    <w:rsid w:val="00F65328"/>
    <w:rsid w:val="00F7618A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7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5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7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5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750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33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93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St-2080/2016-9</izvorni_sadrzaj>
    <derivirana_varijabla naziv="DomainObject.Oznaka_1">St-2080/2016-9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St-2080/2016</izvorni_sadrzaj>
    <derivirana_varijabla naziv="DomainObject.Predmet.OznakaBroj_1">St-2080/2016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N&amp;B HERGET d.o.o. za proizvodnju i usluge</izvorni_sadrzaj>
    <derivirana_varijabla naziv="DomainObject.Predmet.ProtustrankaFormated_1">  N&amp;B HERGET d.o.o. za proizvodnju i usluge</derivirana_varijabla>
  </DomainObject.Predmet.ProtustrankaFormated>
  <DomainObject.Predmet.ProtustrankaFormatedOIB>
    <izvorni_sadrzaj>  N&amp;B HERGET d.o.o. za proizvodnju i usluge, OIB 68752991591</izvorni_sadrzaj>
    <derivirana_varijabla naziv="DomainObject.Predmet.ProtustrankaFormatedOIB_1">  N&amp;B HERGET d.o.o. za proizvodnju i usluge, OIB 68752991591</derivirana_varijabla>
  </DomainObject.Predmet.ProtustrankaFormatedOIB>
  <DomainObject.Predmet.ProtustrankaFormatedWithAdress>
    <izvorni_sadrzaj> N&amp;B HERGET d.o.o. za proizvodnju i usluge, Ružina ulica 113, 31000 Osijek</izvorni_sadrzaj>
    <derivirana_varijabla naziv="DomainObject.Predmet.ProtustrankaFormatedWithAdress_1"> N&amp;B HERGET d.o.o. za proizvodnju i usluge, Ružina ulica 113, 31000 Osijek</derivirana_varijabla>
  </DomainObject.Predmet.ProtustrankaFormatedWithAdress>
  <DomainObject.Predmet.ProtustrankaFormatedWithAdressOIB>
    <izvorni_sadrzaj> N&amp;B HERGET d.o.o. za proizvodnju i usluge, OIB 68752991591, Ružina ulica 113, 31000 Osijek</izvorni_sadrzaj>
    <derivirana_varijabla naziv="DomainObject.Predmet.ProtustrankaFormatedWithAdressOIB_1"> N&amp;B HERGET d.o.o. za proizvodnju i usluge, OIB 68752991591, Ružina ulica 113, 31000 Osijek</derivirana_varijabla>
  </DomainObject.Predmet.ProtustrankaFormatedWithAdressOIB>
  <DomainObject.Predmet.ProtustrankaWithAdress>
    <izvorni_sadrzaj>N&amp;B HERGET d.o.o. za proizvodnju i usluge Ružina ulica 113, 31000 Osijek</izvorni_sadrzaj>
    <derivirana_varijabla naziv="DomainObject.Predmet.ProtustrankaWithAdress_1">N&amp;B HERGET d.o.o. za proizvodnju i usluge Ružina ulica 113, 31000 Osijek</derivirana_varijabla>
  </DomainObject.Predmet.ProtustrankaWithAdress>
  <DomainObject.Predmet.ProtustrankaWithAdressOIB>
    <izvorni_sadrzaj>N&amp;B HERGET d.o.o. za proizvodnju i usluge, OIB 68752991591, Ružina ulica 113, 31000 Osijek</izvorni_sadrzaj>
    <derivirana_varijabla naziv="DomainObject.Predmet.ProtustrankaWithAdressOIB_1">N&amp;B HERGET d.o.o. za proizvodnju i usluge, OIB 68752991591, Ružina ulica 113, 31000 Osijek</derivirana_varijabla>
  </DomainObject.Predmet.ProtustrankaWithAdressOIB>
  <DomainObject.Predmet.ProtustrankaNazivFormated>
    <izvorni_sadrzaj>N&amp;B HERGET d.o.o. za proizvodnju i usluge</izvorni_sadrzaj>
    <derivirana_varijabla naziv="DomainObject.Predmet.ProtustrankaNazivFormated_1">N&amp;B HERGET d.o.o. za proizvodnju i usluge</derivirana_varijabla>
  </DomainObject.Predmet.ProtustrankaNazivFormated>
  <DomainObject.Predmet.ProtustrankaNazivFormatedOIB>
    <izvorni_sadrzaj>N&amp;B HERGET d.o.o. za proizvodnju i usluge, OIB 68752991591</izvorni_sadrzaj>
    <derivirana_varijabla naziv="DomainObject.Predmet.ProtustrankaNazivFormatedOIB_1">N&amp;B HERGET d.o.o. za proizvodnju i usluge, OIB 68752991591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N&amp;B HERGET d.o.o. za proizvodnju i usluge</item>
    </izvorni_sadrzaj>
    <derivirana_varijabla naziv="DomainObject.Predmet.ProtuStrankaListFormated_1">
      <item>N&amp;B HERGET d.o.o. za proizvodnju i usluge</item>
    </derivirana_varijabla>
  </DomainObject.Predmet.ProtuStrankaListFormated>
  <DomainObject.Predmet.ProtuStrankaListFormatedOIB>
    <izvorni_sadrzaj>
      <item>N&amp;B HERGET d.o.o. za proizvodnju i usluge, OIB 68752991591</item>
    </izvorni_sadrzaj>
    <derivirana_varijabla naziv="DomainObject.Predmet.ProtuStrankaListFormatedOIB_1">
      <item>N&amp;B HERGET d.o.o. za proizvodnju i usluge, OIB 68752991591</item>
    </derivirana_varijabla>
  </DomainObject.Predmet.ProtuStrankaListFormatedOIB>
  <DomainObject.Predmet.ProtuStrankaListFormatedWithAdress>
    <izvorni_sadrzaj>
      <item>N&amp;B HERGET d.o.o. za proizvodnju i usluge, Ružina ulica 113, 31000 Osijek</item>
    </izvorni_sadrzaj>
    <derivirana_varijabla naziv="DomainObject.Predmet.ProtuStrankaListFormatedWithAdress_1">
      <item>N&amp;B HERGET d.o.o. za proizvodnju i usluge, Ružina ulica 113, 31000 Osijek</item>
    </derivirana_varijabla>
  </DomainObject.Predmet.ProtuStrankaListFormatedWithAdress>
  <DomainObject.Predmet.ProtuStrankaListFormatedWithAdressOIB>
    <izvorni_sadrzaj>
      <item>N&amp;B HERGET d.o.o. za proizvodnju i usluge, OIB 68752991591, Ružina ulica 113, 31000 Osijek</item>
    </izvorni_sadrzaj>
    <derivirana_varijabla naziv="DomainObject.Predmet.ProtuStrankaListFormatedWithAdressOIB_1">
      <item>N&amp;B HERGET d.o.o. za proizvodnju i usluge, OIB 68752991591, Ružina ulica 113, 31000 Osijek</item>
    </derivirana_varijabla>
  </DomainObject.Predmet.ProtuStrankaListFormatedWithAdressOIB>
  <DomainObject.Predmet.ProtuStrankaListNazivFormated>
    <izvorni_sadrzaj>
      <item>N&amp;B HERGET d.o.o. za proizvodnju i usluge</item>
    </izvorni_sadrzaj>
    <derivirana_varijabla naziv="DomainObject.Predmet.ProtuStrankaListNazivFormated_1">
      <item>N&amp;B HERGET d.o.o. za proizvodnju i usluge</item>
    </derivirana_varijabla>
  </DomainObject.Predmet.ProtuStrankaListNazivFormated>
  <DomainObject.Predmet.ProtuStrankaListNazivFormatedOIB>
    <izvorni_sadrzaj>
      <item>N&amp;B HERGET d.o.o. za proizvodnju i usluge, OIB 68752991591</item>
    </izvorni_sadrzaj>
    <derivirana_varijabla naziv="DomainObject.Predmet.ProtuStrankaListNazivFormatedOIB_1">
      <item>N&amp;B HERGET d.o.o. za proizvodnju i usluge, OIB 68752991591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St-2080/2016-9</izvorni_sadrzaj>
    <derivirana_varijabla naziv="DomainObject.PoslovniBrojDokumenta_1">St-2080/2016-9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N&amp;B HERGET d.o.o. za proizvodnju i usluge</izvorni_sadrzaj>
    <derivirana_varijabla naziv="DomainObject.Predmet.ProtustrankaIDrugi_1">N&amp;B HERGET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N&amp;B HERGET d.o.o. za proizvodnju i usluge, OIB 68752991591, Ružina ulica 113, 31000 Osijek</izvorni_sadrzaj>
    <derivirana_varijabla naziv="DomainObject.Predmet.ProtustrankaIDrugiAdressOIB_1">N&amp;B HERGET d.o.o. za proizvodnju i usluge, OIB 68752991591, Ružina ulica 113,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N&amp;B HERGET d.o.o. za proizvodnju i usluge</item>
    </izvorni_sadrzaj>
    <derivirana_varijabla naziv="DomainObject.Predmet.SudioniciListNaziv_1">
      <item>FINA RC OSIJEK</item>
      <item>N&amp;B HERGET d.o.o. za proizvodnju i usluge</item>
    </derivirana_varijabla>
  </DomainObject.Predmet.SudioniciListNaziv>
  <DomainObject.Predmet.SudioniciListAdressOIB>
    <izvorni_sadrzaj>
      <item>FINA RC OSIJEK, OIB 85821130368</item>
      <item>N&amp;B HERGET d.o.o. za proizvodnju i usluge, OIB 68752991591, Ružina ulica 113,31000 Osijek</item>
    </izvorni_sadrzaj>
    <derivirana_varijabla naziv="DomainObject.Predmet.SudioniciListAdressOIB_1">
      <item>FINA RC OSIJEK, OIB 85821130368</item>
      <item>N&amp;B HERGET d.o.o. za proizvodnju i usluge, OIB 68752991591, Ružina ulica 113,31000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68752991591</item>
    </izvorni_sadrzaj>
    <derivirana_varijabla naziv="DomainObject.Predmet.SudioniciListNazivOIB_1">
      <item>, OIB 85821130368</item>
      <item>, OIB 68752991591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78392-1827-4EA3-9F60-3B9CE39291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2595</properties:Characters>
  <properties:Lines>89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2017-02-14T10:39:00Z</dcterms:created>
  <dc:creator>..</dc:creator>
  <cp:lastModifiedBy>Maja Kocijan</cp:lastModifiedBy>
  <cp:lastPrinted>2017-02-14T10:43:00Z</cp:lastPrinted>
  <dcterms:modified xmlns:xsi="http://www.w3.org/2001/XMLSchema-instance" xsi:type="dcterms:W3CDTF">2017-02-14T10:49:00Z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St-2080/2016-9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