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7b3c" w14:paraId="e347b3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148CC">
        <w:rPr>
          <w:rFonts w:hAnsi="Times New Roman" w:ascii="Times New Roman"/>
          <w:b/>
          <w:sz w:val="24"/>
          <w:szCs w:val="24"/>
        </w:rPr>
        <w:t>17</w:t>
      </w:r>
      <w:r w:rsidR="00DB03B0">
        <w:rPr>
          <w:rFonts w:hAnsi="Times New Roman" w:ascii="Times New Roman"/>
          <w:b/>
          <w:sz w:val="24"/>
          <w:szCs w:val="24"/>
        </w:rPr>
        <w:t>83</w:t>
      </w:r>
      <w:r w:rsidR="00B156DC">
        <w:rPr>
          <w:rFonts w:hAnsi="Times New Roman" w:ascii="Times New Roman"/>
          <w:b/>
          <w:sz w:val="24"/>
          <w:szCs w:val="24"/>
        </w:rPr>
        <w:t>/</w:t>
      </w:r>
      <w:r w:rsidR="004E234D">
        <w:rPr>
          <w:rFonts w:hAnsi="Times New Roman" w:ascii="Times New Roman"/>
          <w:b/>
          <w:sz w:val="24"/>
          <w:szCs w:val="24"/>
        </w:rPr>
        <w:t>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148CC">
        <w:rPr>
          <w:rFonts w:hAnsi="Times New Roman" w:ascii="Times New Roman"/>
        </w:rPr>
        <w:t>178</w:t>
      </w:r>
      <w:r w:rsidR="00DB03B0">
        <w:rPr>
          <w:rFonts w:hAnsi="Times New Roman" w:ascii="Times New Roman"/>
        </w:rPr>
        <w:t>3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DB03B0" w:rsidRPr="00DB03B0">
        <w:t>ZIL d.o.o.</w:t>
      </w:r>
      <w:r w:rsidR="00E73910">
        <w:t xml:space="preserve">iz </w:t>
      </w:r>
      <w:r w:rsidR="00DB03B0"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B03B0" w:rsidRPr="00DB03B0">
        <w:rPr>
          <w:rFonts w:hAnsi="Times New Roman" w:ascii="Times New Roman"/>
        </w:rPr>
        <w:t>91676188104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038B9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32550"/>
    <w:rsid w:val="00896299"/>
    <w:rsid w:val="009148CC"/>
    <w:rsid w:val="00984EEC"/>
    <w:rsid w:val="00A45276"/>
    <w:rsid w:val="00B156DC"/>
    <w:rsid w:val="00B31F70"/>
    <w:rsid w:val="00CB1ABA"/>
    <w:rsid w:val="00DB03B0"/>
    <w:rsid w:val="00DE61EF"/>
    <w:rsid w:val="00DF220D"/>
    <w:rsid w:val="00E73910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8B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B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B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B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8B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B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B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B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ZIL d.o.o. za mjenjačke poslove, unutarnju i vanjsku trgovinu i usluge</izvorni_sadrzaj>
    <derivirana_varijabla naziv="DomainObject.Predmet.ProtustrankaFormated_1">  ZIL d.o.o. za mjenjačke poslove, unutarnju i vanjsku trgovinu i usluge</derivirana_varijabla>
  </DomainObject.Predmet.ProtustrankaFormated>
  <DomainObject.Predmet.ProtustrankaFormatedOIB>
    <izvorni_sadrzaj>  ZIL d.o.o. za mjenjačke poslove, unutarnju i vanjsku trgovinu i usluge, OIB 91676188104</izvorni_sadrzaj>
    <derivirana_varijabla naziv="DomainObject.Predmet.ProtustrankaFormatedOIB_1">  ZIL d.o.o. za mjenjačke poslove, unutarnju i vanjsku trgovinu i usluge, OIB 91676188104</derivirana_varijabla>
  </DomainObject.Predmet.ProtustrankaFormatedOIB>
  <DomainObject.Predmet.ProtustrankaFormatedWithAdress>
    <izvorni_sadrzaj> ZIL d.o.o. za mjenjačke poslove, unutarnju i vanjsku trgovinu i usluge, Kneza Višeslava 5, 10000 Zagreb</izvorni_sadrzaj>
    <derivirana_varijabla naziv="DomainObject.Predmet.ProtustrankaFormatedWithAdress_1"> ZIL d.o.o. za mjenjačke poslove, unutarnju i vanjsku trgovinu i usluge, Kneza Višeslava 5, 10000 Zagreb</derivirana_varijabla>
  </DomainObject.Predmet.ProtustrankaFormatedWithAdress>
  <DomainObject.Predmet.ProtustrankaFormatedWithAdressOIB>
    <izvorni_sadrzaj> ZIL d.o.o. za mjenjačke poslove, unutarnju i vanjsku trgovinu i usluge, OIB 91676188104, Kneza Višeslava 5, 10000 Zagreb</izvorni_sadrzaj>
    <derivirana_varijabla naziv="DomainObject.Predmet.ProtustrankaFormatedWithAdressOIB_1"> ZIL d.o.o. za mjenjačke poslove, unutarnju i vanjsku trgovinu i usluge, OIB 91676188104, Kneza Višeslava 5, 10000 Zagreb</derivirana_varijabla>
  </DomainObject.Predmet.ProtustrankaFormatedWithAdressOIB>
  <DomainObject.Predmet.ProtustrankaWithAdress>
    <izvorni_sadrzaj>ZIL d.o.o. za mjenjačke poslove, unutarnju i vanjsku trgovinu i usluge Kneza Višeslava 5, 10000 Zagreb</izvorni_sadrzaj>
    <derivirana_varijabla naziv="DomainObject.Predmet.ProtustrankaWithAdress_1">ZIL d.o.o. za mjenjačke poslove, unutarnju i vanjsku trgovinu i usluge Kneza Višeslava 5, 10000 Zagreb</derivirana_varijabla>
  </DomainObject.Predmet.ProtustrankaWithAdress>
  <DomainObject.Predmet.ProtustrankaWithAdressOIB>
    <izvorni_sadrzaj>ZIL d.o.o. za mjenjačke poslove, unutarnju i vanjsku trgovinu i usluge, OIB 91676188104, Kneza Višeslava 5, 10000 Zagreb</izvorni_sadrzaj>
    <derivirana_varijabla naziv="DomainObject.Predmet.ProtustrankaWithAdressOIB_1">ZIL d.o.o. za mjenjačke poslove, unutarnju i vanjsku trgovinu i usluge, OIB 91676188104, Kneza Višeslava 5, 10000 Zagreb</derivirana_varijabla>
  </DomainObject.Predmet.ProtustrankaWithAdressOIB>
  <DomainObject.Predmet.ProtustrankaNazivFormated>
    <izvorni_sadrzaj>ZIL d.o.o. za mjenjačke poslove, unutarnju i vanjsku trgovinu i usluge</izvorni_sadrzaj>
    <derivirana_varijabla naziv="DomainObject.Predmet.ProtustrankaNazivFormated_1">ZIL d.o.o. za mjenjačke poslove, unutarnju i vanjsku trgovinu i usluge</derivirana_varijabla>
  </DomainObject.Predmet.ProtustrankaNazivFormated>
  <DomainObject.Predmet.ProtustrankaNazivFormatedOIB>
    <izvorni_sadrzaj>ZIL d.o.o. za mjenjačke poslove, unutarnju i vanjsku trgovinu i usluge, OIB 91676188104</izvorni_sadrzaj>
    <derivirana_varijabla naziv="DomainObject.Predmet.ProtustrankaNazivFormatedOIB_1">ZIL d.o.o. za mjenjačke poslove, unutarnju i vanjsku trgovinu i usluge, OIB 91676188104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ZIL d.o.o. za mjenjačke poslove, unutarnju i vanjsku trgovinu i usluge</item>
    </izvorni_sadrzaj>
    <derivirana_varijabla naziv="DomainObject.Predmet.ProtuStrankaListFormated_1">
      <item>ZIL d.o.o. za mjenjačke poslove, unutarnju i vanjsku trgovinu i usluge</item>
    </derivirana_varijabla>
  </DomainObject.Predmet.ProtuStrankaListFormated>
  <DomainObject.Predmet.ProtuStrankaListFormatedOIB>
    <izvorni_sadrzaj>
      <item>ZIL d.o.o. za mjenjačke poslove, unutarnju i vanjsku trgovinu i usluge, OIB 91676188104</item>
    </izvorni_sadrzaj>
    <derivirana_varijabla naziv="DomainObject.Predmet.ProtuStrankaListFormatedOIB_1">
      <item>ZIL d.o.o. za mjenjačke poslove, unutarnju i vanjsku trgovinu i usluge, OIB 91676188104</item>
    </derivirana_varijabla>
  </DomainObject.Predmet.ProtuStrankaListFormatedOIB>
  <DomainObject.Predmet.ProtuStrankaListFormatedWithAdress>
    <izvorni_sadrzaj>
      <item>ZIL d.o.o. za mjenjačke poslove, unutarnju i vanjsku trgovinu i usluge, Kneza Višeslava 5, 10000 Zagreb</item>
    </izvorni_sadrzaj>
    <derivirana_varijabla naziv="DomainObject.Predmet.ProtuStrankaListFormatedWithAdress_1">
      <item>ZIL d.o.o. za mjenjačke poslove, unutarnju i vanjsku trgovinu i usluge, Kneza Višeslava 5, 10000 Zagreb</item>
    </derivirana_varijabla>
  </DomainObject.Predmet.ProtuStrankaListFormatedWithAdress>
  <DomainObject.Predmet.ProtuStrankaListFormatedWithAdressOIB>
    <izvorni_sadrzaj>
      <item>ZIL d.o.o. za mjenjačke poslove, unutarnju i vanjsku trgovinu i usluge, OIB 91676188104, Kneza Višeslava 5, 10000 Zagreb</item>
    </izvorni_sadrzaj>
    <derivirana_varijabla naziv="DomainObject.Predmet.ProtuStrankaListFormatedWithAdressOIB_1">
      <item>ZIL d.o.o. za mjenjačke poslove, unutarnju i vanjsku trgovinu i usluge, OIB 91676188104, Kneza Višeslava 5, 10000 Zagreb</item>
    </derivirana_varijabla>
  </DomainObject.Predmet.ProtuStrankaListFormatedWithAdressOIB>
  <DomainObject.Predmet.ProtuStrankaListNazivFormated>
    <izvorni_sadrzaj>
      <item>ZIL d.o.o. za mjenjačke poslove, unutarnju i vanjsku trgovinu i usluge</item>
    </izvorni_sadrzaj>
    <derivirana_varijabla naziv="DomainObject.Predmet.ProtuStrankaListNazivFormated_1">
      <item>ZIL d.o.o. za mjenjačke poslove, unutarnju i vanjsku trgovinu i usluge</item>
    </derivirana_varijabla>
  </DomainObject.Predmet.ProtuStrankaListNazivFormated>
  <DomainObject.Predmet.ProtuStrankaListNazivFormatedOIB>
    <izvorni_sadrzaj>
      <item>ZIL d.o.o. za mjenjačke poslove, unutarnju i vanjsku trgovinu i usluge, OIB 91676188104</item>
    </izvorni_sadrzaj>
    <derivirana_varijabla naziv="DomainObject.Predmet.ProtuStrankaListNazivFormatedOIB_1">
      <item>ZIL d.o.o. za mjenjačke poslove, unutarnju i vanjsku trgovinu i usluge, OIB 91676188104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ZIL d.o.o. za mjenjačke poslove, unutarnju i vanjsku trgovinu i usluge</izvorni_sadrzaj>
    <derivirana_varijabla naziv="DomainObject.Predmet.ProtustrankaIDrugi_1">ZIL d.o.o. za mjenjačke poslove, unutarnju i vanjsku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ZIL d.o.o. za mjenjačke poslove, unutarnju i vanjsku trgovinu i usluge, OIB 91676188104, Kneza Višeslava 5, 10000 Zagreb</izvorni_sadrzaj>
    <derivirana_varijabla naziv="DomainObject.Predmet.ProtustrankaIDrugiAdressOIB_1">ZIL d.o.o. za mjenjačke poslove, unutarnju i vanjsku trgovinu i usluge, OIB 91676188104, Kneza Višeslava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ZIL d.o.o. za mjenjačke poslove, unutarnju i vanjsku trgovinu i usluge</item>
    </izvorni_sadrzaj>
    <derivirana_varijabla naziv="DomainObject.Predmet.SudioniciListNaziv_1">
      <item>FINA Regionalni centar Zagreb</item>
      <item>ZIL d.o.o. za mjenjačke poslove, unutarnju i vanjsku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ZIL d.o.o. za mjenjačke poslove, unutarnju i vanjsku trgovinu i usluge, OIB 91676188104, Kneza Višeslava 5,10000 Zagreb</item>
    </izvorni_sadrzaj>
    <derivirana_varijabla naziv="DomainObject.Predmet.SudioniciListAdressOIB_1">
      <item>FINA Regionalni centar Zagreb, OIB 85821130368, Trg svibanjskih žrtava 1995. br.1,10000 Zagreb</item>
      <item>ZIL d.o.o. za mjenjačke poslove, unutarnju i vanjsku trgovinu i usluge, OIB 91676188104, Kneza Višeslava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91676188104</item>
    </izvorni_sadrzaj>
    <derivirana_varijabla naziv="DomainObject.Predmet.SudioniciListNazivOIB_1">
      <item>, OIB 85821130368</item>
      <item>, OIB 91676188104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753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2016-04-21T07:07:00Z</cp:lastPrinted>
  <dcterms:modified xmlns:xsi="http://www.w3.org/2001/XMLSchema-instance" xsi:type="dcterms:W3CDTF">2016-04-21T07:07:00Z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