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61dd" w14:paraId="5f761d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22001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FB3386">
        <w:t>SLAV.BRODU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516893">
        <w:t>19</w:t>
      </w:r>
      <w:r w:rsidR="005A06A3">
        <w:t>77</w:t>
      </w:r>
      <w:r w:rsidR="0006089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272E8B">
        <w:t>TIGERMANN d.o.o za nakladništvo i trgovinu Zagreb, Andrije Buvine 25, OIB 78325196307</w:t>
      </w:r>
      <w:r w:rsidR="00865713">
        <w:t>,</w:t>
      </w:r>
      <w:r w:rsidR="00FD4BA6">
        <w:t xml:space="preserve"> </w:t>
      </w:r>
      <w:r w:rsidR="00910C24">
        <w:t>teme</w:t>
      </w:r>
      <w:r w:rsidR="002C58FF">
        <w:t>ljem članka 444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272E8B" w:rsidRPr="00272E8B">
        <w:t xml:space="preserve"> </w:t>
      </w:r>
      <w:r w:rsidR="00272E8B">
        <w:t>TIGERMANN d.o.o za nakladništvo i trgovinu Zagreb, Andrije Buvine 25, OIB 78325196307,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272E8B">
        <w:t>1.546,92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2D48BE">
        <w:t>zakonska zastupnica Ir</w:t>
      </w:r>
      <w:r w:rsidR="00272E8B">
        <w:t>a Tigermann, Zagreb, Andrije Buvine 25, OIB 95726188369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5A06A3">
        <w:t>77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r w:rsidR="00B878D9">
        <w:t>Slav.Brodu,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E9D" w:rsidR="008D0E9D">
      <w:r>
        <w:separator/>
      </w:r>
    </w:p>
  </w:endnote>
  <w:endnote w:id="0" w:type="continuationSeparator">
    <w:p w:rsidRDefault="008D0E9D" w:rsidR="008D0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E9D" w:rsidR="008D0E9D">
      <w:r>
        <w:separator/>
      </w:r>
    </w:p>
  </w:footnote>
  <w:footnote w:id="0" w:type="continuationSeparator">
    <w:p w:rsidRDefault="008D0E9D" w:rsidR="008D0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4472"/>
    <w:rsid w:val="0003540B"/>
    <w:rsid w:val="00035864"/>
    <w:rsid w:val="00036441"/>
    <w:rsid w:val="0004134B"/>
    <w:rsid w:val="00044699"/>
    <w:rsid w:val="000462AA"/>
    <w:rsid w:val="000477CD"/>
    <w:rsid w:val="00047A8F"/>
    <w:rsid w:val="00050860"/>
    <w:rsid w:val="000535EA"/>
    <w:rsid w:val="0005442C"/>
    <w:rsid w:val="0005541E"/>
    <w:rsid w:val="00056CFC"/>
    <w:rsid w:val="00060899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48BE"/>
    <w:rsid w:val="002D6EE6"/>
    <w:rsid w:val="002D7681"/>
    <w:rsid w:val="002E4A30"/>
    <w:rsid w:val="002F1D42"/>
    <w:rsid w:val="002F4AAF"/>
    <w:rsid w:val="002F66FE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001"/>
    <w:rsid w:val="005267C0"/>
    <w:rsid w:val="00532341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286"/>
    <w:rsid w:val="005958A1"/>
    <w:rsid w:val="005A06A3"/>
    <w:rsid w:val="005B1166"/>
    <w:rsid w:val="005B54EF"/>
    <w:rsid w:val="005B59B6"/>
    <w:rsid w:val="005B5CA0"/>
    <w:rsid w:val="005C01B9"/>
    <w:rsid w:val="005C608A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E9D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358B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5123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35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3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35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3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St-1977/2016</izvorni_sadrzaj>
    <derivirana_varijabla naziv="DomainObject.Predmet.OznakaBroj_1">St-1977/2016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TIGERMANN d.o.o.</izvorni_sadrzaj>
    <derivirana_varijabla naziv="DomainObject.Predmet.ProtustrankaFormated_1">  TIGERMANN d.o.o.</derivirana_varijabla>
  </DomainObject.Predmet.ProtustrankaFormated>
  <DomainObject.Predmet.ProtustrankaFormatedOIB>
    <izvorni_sadrzaj>  TIGERMANN d.o.o., OIB 78325196307</izvorni_sadrzaj>
    <derivirana_varijabla naziv="DomainObject.Predmet.ProtustrankaFormatedOIB_1">  TIGERMANN d.o.o., OIB 78325196307</derivirana_varijabla>
  </DomainObject.Predmet.ProtustrankaFormatedOIB>
  <DomainObject.Predmet.ProtustrankaFormatedWithAdress>
    <izvorni_sadrzaj> TIGERMANN d.o.o., Andrije Buvine 25, 10000 Zagreb</izvorni_sadrzaj>
    <derivirana_varijabla naziv="DomainObject.Predmet.ProtustrankaFormatedWithAdress_1"> TIGERMANN d.o.o., Andrije Buvine 25, 10000 Zagreb</derivirana_varijabla>
  </DomainObject.Predmet.ProtustrankaFormatedWithAdress>
  <DomainObject.Predmet.ProtustrankaFormatedWithAdressOIB>
    <izvorni_sadrzaj> TIGERMANN d.o.o., OIB 78325196307, Andrije Buvine 25, 10000 Zagreb</izvorni_sadrzaj>
    <derivirana_varijabla naziv="DomainObject.Predmet.ProtustrankaFormatedWithAdressOIB_1"> TIGERMANN d.o.o., OIB 78325196307, Andrije Buvine 25, 10000 Zagreb</derivirana_varijabla>
  </DomainObject.Predmet.ProtustrankaFormatedWithAdressOIB>
  <DomainObject.Predmet.ProtustrankaWithAdress>
    <izvorni_sadrzaj>TIGERMANN d.o.o. Andrije Buvine 25, 10000 Zagreb</izvorni_sadrzaj>
    <derivirana_varijabla naziv="DomainObject.Predmet.ProtustrankaWithAdress_1">TIGERMANN d.o.o. Andrije Buvine 25, 10000 Zagreb</derivirana_varijabla>
  </DomainObject.Predmet.ProtustrankaWithAdress>
  <DomainObject.Predmet.ProtustrankaWithAdressOIB>
    <izvorni_sadrzaj>TIGERMANN d.o.o., OIB 78325196307, Andrije Buvine 25, 10000 Zagreb</izvorni_sadrzaj>
    <derivirana_varijabla naziv="DomainObject.Predmet.ProtustrankaWithAdressOIB_1">TIGERMANN d.o.o., OIB 78325196307, Andrije Buvine 25, 10000 Zagreb</derivirana_varijabla>
  </DomainObject.Predmet.ProtustrankaWithAdressOIB>
  <DomainObject.Predmet.ProtustrankaNazivFormated>
    <izvorni_sadrzaj>TIGERMANN d.o.o.</izvorni_sadrzaj>
    <derivirana_varijabla naziv="DomainObject.Predmet.ProtustrankaNazivFormated_1">TIGERMANN d.o.o.</derivirana_varijabla>
  </DomainObject.Predmet.ProtustrankaNazivFormated>
  <DomainObject.Predmet.ProtustrankaNazivFormatedOIB>
    <izvorni_sadrzaj>TIGERMANN d.o.o., OIB 78325196307</izvorni_sadrzaj>
    <derivirana_varijabla naziv="DomainObject.Predmet.ProtustrankaNazivFormatedOIB_1">TIGERMANN d.o.o., OIB 78325196307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1546.92</izvorni_sadrzaj>
    <derivirana_varijabla naziv="DomainObject.Predmet.TrenutnaVrijednost_1">1546.92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TIGERMANN d.o.o.</item>
    </izvorni_sadrzaj>
    <derivirana_varijabla naziv="DomainObject.Predmet.ProtuStrankaListFormated_1">
      <item>TIGERMANN d.o.o.</item>
    </derivirana_varijabla>
  </DomainObject.Predmet.ProtuStrankaListFormated>
  <DomainObject.Predmet.ProtuStrankaListFormatedOIB>
    <izvorni_sadrzaj>
      <item>TIGERMANN d.o.o., OIB 78325196307</item>
    </izvorni_sadrzaj>
    <derivirana_varijabla naziv="DomainObject.Predmet.ProtuStrankaListFormatedOIB_1">
      <item>TIGERMANN d.o.o., OIB 78325196307</item>
    </derivirana_varijabla>
  </DomainObject.Predmet.ProtuStrankaListFormatedOIB>
  <DomainObject.Predmet.ProtuStrankaListFormatedWithAdress>
    <izvorni_sadrzaj>
      <item>TIGERMANN d.o.o., Andrije Buvine 25, 10000 Zagreb</item>
    </izvorni_sadrzaj>
    <derivirana_varijabla naziv="DomainObject.Predmet.ProtuStrankaListFormatedWithAdress_1">
      <item>TIGERMANN d.o.o., Andrije Buvine 25, 10000 Zagreb</item>
    </derivirana_varijabla>
  </DomainObject.Predmet.ProtuStrankaListFormatedWithAdress>
  <DomainObject.Predmet.ProtuStrankaListFormatedWithAdressOIB>
    <izvorni_sadrzaj>
      <item>TIGERMANN d.o.o., OIB 78325196307, Andrije Buvine 25, 10000 Zagreb</item>
    </izvorni_sadrzaj>
    <derivirana_varijabla naziv="DomainObject.Predmet.ProtuStrankaListFormatedWithAdressOIB_1">
      <item>TIGERMANN d.o.o., OIB 78325196307, Andrije Buvine 25, 10000 Zagreb</item>
    </derivirana_varijabla>
  </DomainObject.Predmet.ProtuStrankaListFormatedWithAdressOIB>
  <DomainObject.Predmet.ProtuStrankaListNazivFormated>
    <izvorni_sadrzaj>
      <item>TIGERMANN d.o.o.</item>
    </izvorni_sadrzaj>
    <derivirana_varijabla naziv="DomainObject.Predmet.ProtuStrankaListNazivFormated_1">
      <item>TIGERMANN d.o.o.</item>
    </derivirana_varijabla>
  </DomainObject.Predmet.ProtuStrankaListNazivFormated>
  <DomainObject.Predmet.ProtuStrankaListNazivFormatedOIB>
    <izvorni_sadrzaj>
      <item>TIGERMANN d.o.o., OIB 78325196307</item>
    </izvorni_sadrzaj>
    <derivirana_varijabla naziv="DomainObject.Predmet.ProtuStrankaListNazivFormatedOIB_1">
      <item>TIGERMANN d.o.o., OIB 78325196307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TIGERMANN d.o.o.</izvorni_sadrzaj>
    <derivirana_varijabla naziv="DomainObject.Predmet.ProtustrankaIDrugi_1">TIGERMANN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TIGERMANN d.o.o., OIB 78325196307, Andrije Buvine 25, 10000 Zagreb</izvorni_sadrzaj>
    <derivirana_varijabla naziv="DomainObject.Predmet.ProtustrankaIDrugiAdressOIB_1">TIGERMANN d.o.o., OIB 78325196307, Andrije Buvine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TIGERMANN d.o.o.</item>
      <item>FINA Regionalni centar Zagreb</item>
    </izvorni_sadrzaj>
    <derivirana_varijabla naziv="DomainObject.Predmet.SudioniciListNaziv_1">
      <item>TIGERMANN d.o.o.</item>
      <item>FINA Regionalni centar Zagreb</item>
    </derivirana_varijabla>
  </DomainObject.Predmet.SudioniciListNaziv>
  <DomainObject.Predmet.SudioniciListAdressOIB>
    <izvorni_sadrzaj>
      <item>TIGERMANN d.o.o., OIB 78325196307, Andrije Buvine 25,10000 Zagreb</item>
      <item>FINA Regionalni centar Zagreb, OIB 85821130368, Trg svibanjskih žrtava 1995. 1,10000 Zagreb</item>
    </izvorni_sadrzaj>
    <derivirana_varijabla naziv="DomainObject.Predmet.SudioniciListAdressOIB_1">
      <item>TIGERMANN d.o.o., OIB 78325196307, Andrije Buvine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78325196307</item>
      <item>, OIB 85821130368</item>
    </izvorni_sadrzaj>
    <derivirana_varijabla naziv="DomainObject.Predmet.SudioniciListNazivOIB_1">
      <item>, OIB 78325196307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1916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2016-07-12T06:18:00Z</dcterms:created>
  <dc:creator>Korisnik</dc:creator>
  <cp:lastModifiedBy>wsadmin</cp:lastModifiedBy>
  <cp:lastPrinted>2016-07-05T07:29:00Z</cp:lastPrinted>
  <dcterms:modified xmlns:xsi="http://www.w3.org/2001/XMLSchema-instance" xsi:type="dcterms:W3CDTF">2016-07-12T06:19:00Z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