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d4b6" w14:paraId="d95d4b6" w:rsidRDefault="003C0AF4" w:rsidP="003C0AF4" w:rsidR="003C0AF4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C0AF4" w:rsidP="003C0AF4" w:rsidR="003C0AF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C0AF4" w:rsidP="003C0AF4" w:rsidR="003C0AF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C0AF4" w:rsidP="003C0AF4" w:rsidR="003C0AF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C0AF4" w:rsidP="003C0AF4" w:rsidR="003C0AF4">
      <w:pPr>
        <w:pStyle w:val="Zaglavlje"/>
      </w:pPr>
    </w:p>
    <w:p w:rsidRDefault="003C0AF4" w:rsidP="003C0AF4" w:rsidR="003C0AF4">
      <w:pPr>
        <w:pStyle w:val="Zaglavlje"/>
        <w:spacing w:after="0"/>
        <w:jc w:val="center"/>
      </w:pPr>
      <w:r>
        <w:t>R E P U B L I K A    H R V A T S K A</w:t>
      </w:r>
    </w:p>
    <w:p w:rsidRDefault="003C0AF4" w:rsidP="003C0AF4" w:rsidR="003C0AF4">
      <w:pPr>
        <w:pStyle w:val="Zaglavlje"/>
        <w:spacing w:after="0"/>
        <w:jc w:val="left"/>
      </w:pPr>
    </w:p>
    <w:p w:rsidRDefault="003C0AF4" w:rsidP="003C0AF4" w:rsidR="003C0AF4">
      <w:pPr>
        <w:pStyle w:val="Zaglavlje"/>
        <w:spacing w:after="0"/>
        <w:jc w:val="center"/>
      </w:pPr>
      <w:r>
        <w:t>R J E Š E N J E</w:t>
      </w:r>
    </w:p>
    <w:p w:rsidRDefault="003C0AF4" w:rsidP="003C0AF4" w:rsidR="003C0AF4">
      <w:pPr>
        <w:pStyle w:val="Zaglavlje"/>
        <w:spacing w:after="0"/>
        <w:jc w:val="center"/>
      </w:pPr>
    </w:p>
    <w:p w:rsidRDefault="003C0AF4" w:rsidP="003C0AF4" w:rsidR="003C0AF4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u stečajnom  predmetu, povodom prijedloga predlagatelja </w:t>
      </w:r>
      <w:r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6674F4">
        <w:t>SLAP d.o.o., OIB: 04562354789, Križevci, Bjelovarska ulica 39</w:t>
      </w:r>
      <w:r>
        <w:t>, dana 2</w:t>
      </w:r>
      <w:r w:rsidR="006674F4">
        <w:t>8</w:t>
      </w:r>
      <w:r>
        <w:t xml:space="preserve">. </w:t>
      </w:r>
      <w:r w:rsidR="006674F4">
        <w:t>prosinca</w:t>
      </w:r>
      <w:r>
        <w:t xml:space="preserve"> 2016. godine</w:t>
      </w:r>
    </w:p>
    <w:p w:rsidRDefault="003C0AF4" w:rsidP="003C0AF4" w:rsidR="003C0AF4">
      <w:pPr>
        <w:spacing w:lineRule="auto" w:line="240" w:after="0"/>
      </w:pPr>
    </w:p>
    <w:p w:rsidRDefault="003C0AF4" w:rsidP="003C0AF4" w:rsidR="003C0AF4">
      <w:pPr>
        <w:spacing w:lineRule="auto" w:line="240" w:after="0"/>
        <w:jc w:val="center"/>
      </w:pPr>
      <w:r>
        <w:t>r i j e š i o  j e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25DFC">
        <w:t>SLAP d.o.o., OIB: 04562354789, Križevci, Bjelovarska ulica 39</w:t>
      </w:r>
      <w:r>
        <w:t>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C0AF4" w:rsidP="003C0AF4" w:rsidR="003C0AF4">
      <w:pPr>
        <w:spacing w:lineRule="auto" w:line="240" w:after="0"/>
        <w:jc w:val="both"/>
      </w:pPr>
    </w:p>
    <w:p w:rsidRDefault="00025DFC" w:rsidP="003C0AF4" w:rsidR="003C0AF4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28</w:t>
      </w:r>
      <w:r w:rsidR="003C0AF4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3C0AF4">
        <w:rPr>
          <w:b/>
          <w:u w:val="single"/>
        </w:rPr>
        <w:t xml:space="preserve"> 201</w:t>
      </w:r>
      <w:r>
        <w:rPr>
          <w:b/>
          <w:u w:val="single"/>
        </w:rPr>
        <w:t>7</w:t>
      </w:r>
      <w:r w:rsidR="003C0AF4">
        <w:rPr>
          <w:b/>
          <w:u w:val="single"/>
        </w:rPr>
        <w:t xml:space="preserve">. u </w:t>
      </w:r>
      <w:r>
        <w:rPr>
          <w:b/>
          <w:u w:val="single"/>
        </w:rPr>
        <w:t>09</w:t>
      </w:r>
      <w:r w:rsidR="003C0AF4">
        <w:rPr>
          <w:b/>
          <w:u w:val="single"/>
        </w:rPr>
        <w:t>,00 sati</w:t>
      </w:r>
    </w:p>
    <w:p w:rsidRDefault="003C0AF4" w:rsidP="003C0AF4" w:rsidR="003C0AF4">
      <w:pPr>
        <w:spacing w:lineRule="auto" w:line="240" w:after="0"/>
        <w:jc w:val="center"/>
        <w:rPr>
          <w:b/>
          <w:u w:val="single"/>
        </w:rPr>
      </w:pPr>
    </w:p>
    <w:p w:rsidRDefault="003C0AF4" w:rsidP="003C0AF4" w:rsidR="003C0AF4">
      <w:pPr>
        <w:spacing w:lineRule="auto" w:line="240" w:after="0"/>
        <w:jc w:val="center"/>
        <w:rPr>
          <w:b/>
          <w:u w:val="single"/>
        </w:rPr>
      </w:pPr>
    </w:p>
    <w:p w:rsidRDefault="003C0AF4" w:rsidP="003C0AF4" w:rsidR="003C0AF4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 xml:space="preserve">- </w:t>
      </w:r>
      <w:r w:rsidR="00A307F5">
        <w:t>direktor</w:t>
      </w:r>
      <w:r>
        <w:t xml:space="preserve"> dužnika </w:t>
      </w:r>
      <w:r w:rsidR="00A307F5">
        <w:t xml:space="preserve">Jelena </w:t>
      </w:r>
      <w:proofErr w:type="spellStart"/>
      <w:r w:rsidR="00A307F5">
        <w:t>Vanjhard</w:t>
      </w:r>
      <w:proofErr w:type="spellEnd"/>
      <w:r w:rsidR="00A307F5">
        <w:t>, Križevci, Ulica Petra Zrinskog 8/A</w:t>
      </w:r>
    </w:p>
    <w:p w:rsidRDefault="003C0AF4" w:rsidP="003C0AF4" w:rsidR="003C0AF4">
      <w:pPr>
        <w:spacing w:lineRule="auto" w:line="240" w:after="0"/>
        <w:jc w:val="both"/>
      </w:pPr>
      <w:r>
        <w:t>- Županijsko državno odvjetništvo, Građansko-upravni odjel.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  <w:t xml:space="preserve">III. Nalaže se </w:t>
      </w:r>
      <w:r w:rsidR="00B31087">
        <w:t>direktoru</w:t>
      </w:r>
      <w:r>
        <w:t xml:space="preserve"> dužnika da do dana održavanja ročišta iz točke II. izreke ovog rješenja dostavi sudu popis imovine i obveza sukladno čl. 17. SZ-a.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 xml:space="preserve">IV. Ako se </w:t>
      </w:r>
      <w:r w:rsidR="00B31087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center"/>
      </w:pPr>
    </w:p>
    <w:p w:rsidRDefault="003C0AF4" w:rsidP="003C0AF4" w:rsidR="003C0AF4">
      <w:pPr>
        <w:spacing w:lineRule="auto" w:line="240" w:after="0"/>
        <w:jc w:val="center"/>
      </w:pPr>
    </w:p>
    <w:p w:rsidRDefault="003C0AF4" w:rsidP="003C0AF4" w:rsidR="003C0AF4">
      <w:pPr>
        <w:spacing w:lineRule="auto" w:line="240" w:after="0"/>
        <w:jc w:val="center"/>
      </w:pPr>
    </w:p>
    <w:p w:rsidRDefault="003C0AF4" w:rsidP="003C0AF4" w:rsidR="003C0AF4">
      <w:pPr>
        <w:spacing w:lineRule="auto" w:line="240" w:after="0"/>
        <w:jc w:val="center"/>
      </w:pPr>
      <w:r>
        <w:t>Obrazloženje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  <w:t xml:space="preserve">Financijska agencija je dana </w:t>
      </w:r>
      <w:r w:rsidR="00B31087">
        <w:t>05</w:t>
      </w:r>
      <w:r>
        <w:t xml:space="preserve">. </w:t>
      </w:r>
      <w:r w:rsidR="00B31087">
        <w:t>studenog</w:t>
      </w:r>
      <w:r>
        <w:t xml:space="preserve">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B31087">
        <w:t>719</w:t>
      </w:r>
      <w:r>
        <w:t>/15-</w:t>
      </w:r>
      <w:r w:rsidR="00B31087">
        <w:t>6</w:t>
      </w:r>
      <w:r>
        <w:t xml:space="preserve"> od </w:t>
      </w:r>
      <w:r w:rsidR="00B31087">
        <w:t>17</w:t>
      </w:r>
      <w:r>
        <w:t xml:space="preserve">. </w:t>
      </w:r>
      <w:r w:rsidR="00B31087">
        <w:t>ožujka</w:t>
      </w:r>
      <w:r>
        <w:t xml:space="preserve"> 201</w:t>
      </w:r>
      <w:r w:rsidR="00B31087">
        <w:t>6</w:t>
      </w:r>
      <w:r>
        <w:t>. obustavio skraćeni stečajni postupak.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  <w:t>Stoga je sud, primjenom čl. 433., 115. st.1., 117. st. 1. i 6., 177., 178. , 123. i 128. st. 1. SZ-a, odlučio kao u izreci.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center"/>
      </w:pPr>
      <w:r>
        <w:t>U Varaždinu, 2</w:t>
      </w:r>
      <w:r w:rsidR="00B31087">
        <w:t>8</w:t>
      </w:r>
      <w:r>
        <w:t xml:space="preserve">. </w:t>
      </w:r>
      <w:r w:rsidR="00B31087">
        <w:t xml:space="preserve">prosinca </w:t>
      </w:r>
      <w:r>
        <w:t>2016. godine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C0AF4" w:rsidP="003C0AF4" w:rsidR="003C0AF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</w:t>
      </w:r>
      <w:proofErr w:type="spellStart"/>
      <w:r>
        <w:t>Poljanec</w:t>
      </w:r>
      <w:proofErr w:type="spellEnd"/>
      <w:r>
        <w:t xml:space="preserve"> Bubaš, v.r.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>UPUTA O PRAVNOM LIJEKU :</w:t>
      </w:r>
    </w:p>
    <w:p w:rsidRDefault="003C0AF4" w:rsidP="003C0AF4" w:rsidR="003C0AF4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3C0AF4" w:rsidP="003C0AF4" w:rsidR="003C0AF4">
      <w:pPr>
        <w:spacing w:lineRule="auto" w:line="240" w:after="0"/>
        <w:jc w:val="both"/>
      </w:pPr>
    </w:p>
    <w:p w:rsidRDefault="003C0AF4" w:rsidP="003C0AF4" w:rsidR="003C0AF4">
      <w:pPr>
        <w:spacing w:lineRule="auto" w:line="240" w:after="0"/>
        <w:jc w:val="both"/>
      </w:pPr>
      <w:r>
        <w:t>DNA:</w:t>
      </w:r>
    </w:p>
    <w:p w:rsidRDefault="003C0AF4" w:rsidP="002C7CE7" w:rsidR="002C7CE7">
      <w:pPr>
        <w:spacing w:lineRule="auto" w:line="240" w:after="0"/>
        <w:jc w:val="both"/>
      </w:pPr>
      <w:r>
        <w:t xml:space="preserve">- </w:t>
      </w:r>
      <w:r w:rsidR="002C7CE7">
        <w:t xml:space="preserve">direktor dužnika Jelena </w:t>
      </w:r>
      <w:proofErr w:type="spellStart"/>
      <w:r w:rsidR="002C7CE7">
        <w:t>Vanjhard</w:t>
      </w:r>
      <w:proofErr w:type="spellEnd"/>
      <w:r w:rsidR="002C7CE7">
        <w:t>, Križevci, Ulica Petra Zrinskog 8/A</w:t>
      </w:r>
    </w:p>
    <w:p w:rsidRDefault="003C0AF4" w:rsidP="003C0AF4" w:rsidR="003C0AF4">
      <w:pPr>
        <w:spacing w:lineRule="auto" w:line="240" w:after="0"/>
        <w:jc w:val="both"/>
      </w:pPr>
      <w:r>
        <w:t>- Županijsko državno odvjetništvo, Građansko-upravni odjel.</w:t>
      </w:r>
    </w:p>
    <w:p w:rsidRDefault="003C0AF4" w:rsidP="003C0AF4" w:rsidR="003C0AF4">
      <w:pPr>
        <w:spacing w:lineRule="auto" w:line="240" w:after="0"/>
        <w:jc w:val="both"/>
      </w:pPr>
      <w:r>
        <w:t xml:space="preserve">- stečajna e-Oglasna ploča </w:t>
      </w:r>
    </w:p>
    <w:p w:rsidRDefault="00DA0242" w:rsidP="003C0AF4" w:rsidR="00DA0242" w:rsidRPr="003C0AF4"/>
    <w:sectPr w:rsidSect="0032366B" w:rsidR="00DA0242" w:rsidRPr="003C0AF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AF4" w:rsidP="003C0AF4" w:rsidR="008333A9">
    <w:pPr>
      <w:pStyle w:val="Zaglavlje"/>
    </w:pPr>
    <w:r>
      <w:t>Poslovni broj: 2 St-</w:t>
    </w:r>
    <w:r>
      <w:t>784</w:t>
    </w:r>
    <w:r>
      <w:t>/16-</w:t>
    </w:r>
    <w:r>
      <w:t>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DFC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986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C7CE7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AF4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1CD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B3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4F4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376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7F5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653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087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6E90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F2D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367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8C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0636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0636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81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St-784/2016-3</izvorni_sadrzaj>
    <derivirana_varijabla naziv="DomainObject.Oznaka_1">St-784/2016-3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10.2.2016</izvorni_sadrzaj>
    <derivirana_varijabla naziv="DomainObject.Predmet.Opis_1">prijedlog za otvaranje st. postupka 10.2.2016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 društvo s ograničenom odgovornošću za ugostiteljstvo</izvorni_sadrzaj>
    <derivirana_varijabla naziv="DomainObject.Predmet.ProtustrankaFormated_1">  SLAP društvo s ograničenom odgovornošću za ugostiteljstvo</derivirana_varijabla>
  </DomainObject.Predmet.ProtustrankaFormated>
  <DomainObject.Predmet.ProtustrankaFormatedOIB>
    <izvorni_sadrzaj>  SLAP društvo s ograničenom odgovornošću za ugostiteljstvo, OIB 04562354789</izvorni_sadrzaj>
    <derivirana_varijabla naziv="DomainObject.Predmet.ProtustrankaFormatedOIB_1">  SLAP društvo s ograničenom odgovornošću za ugostiteljstvo, OIB 04562354789</derivirana_varijabla>
  </DomainObject.Predmet.ProtustrankaFormatedOIB>
  <DomainObject.Predmet.ProtustrankaFormatedWithAdress>
    <izvorni_sadrzaj> SLAP društvo s ograničenom odgovornošću za ugostiteljstvo, Bjelovarska ulica 39, 48260 Križevci</izvorni_sadrzaj>
    <derivirana_varijabla naziv="DomainObject.Predmet.ProtustrankaFormatedWithAdress_1"> SLAP društvo s ograničenom odgovornošću za ugostiteljstvo, Bjelovarska ulica 39, 48260 Križevci</derivirana_varijabla>
  </DomainObject.Predmet.ProtustrankaFormatedWithAdress>
  <DomainObject.Predmet.ProtustrankaFormatedWithAdressOIB>
    <izvorni_sadrzaj> SLAP društvo s ograničenom odgovornošću za ugostiteljstvo, OIB 04562354789, Bjelovarska ulica 39, 48260 Križevci</izvorni_sadrzaj>
    <derivirana_varijabla naziv="DomainObject.Predmet.ProtustrankaFormatedWithAdressOIB_1"> SLAP društvo s ograničenom odgovornošću za ugostiteljstvo, OIB 04562354789, Bjelovarska ulica 39, 48260 Križevci</derivirana_varijabla>
  </DomainObject.Predmet.ProtustrankaFormatedWithAdressOIB>
  <DomainObject.Predmet.ProtustrankaWithAdress>
    <izvorni_sadrzaj>SLAP društvo s ograničenom odgovornošću za ugostiteljstvo Bjelovarska ulica 39, 48260 Križevci</izvorni_sadrzaj>
    <derivirana_varijabla naziv="DomainObject.Predmet.ProtustrankaWithAdress_1">SLAP društvo s ograničenom odgovornošću za ugostiteljstvo Bjelovarska ulica 39, 48260 Križevci</derivirana_varijabla>
  </DomainObject.Predmet.ProtustrankaWithAdress>
  <DomainObject.Predmet.ProtustrankaWithAdressOIB>
    <izvorni_sadrzaj>SLAP društvo s ograničenom odgovornošću za ugostiteljstvo, OIB 04562354789, Bjelovarska ulica 39, 48260 Križevci</izvorni_sadrzaj>
    <derivirana_varijabla naziv="DomainObject.Predmet.ProtustrankaWithAdressOIB_1">SLAP društvo s ograničenom odgovornošću za ugostiteljstvo, OIB 04562354789, Bjelovarska ulica 39, 48260 Križevci</derivirana_varijabla>
  </DomainObject.Predmet.ProtustrankaWithAdressOIB>
  <DomainObject.Predmet.ProtustrankaNazivFormated>
    <izvorni_sadrzaj>SLAP društvo s ograničenom odgovornošću za ugostiteljstvo</izvorni_sadrzaj>
    <derivirana_varijabla naziv="DomainObject.Predmet.ProtustrankaNazivFormated_1">SLAP društvo s ograničenom odgovornošću za ugostiteljstvo</derivirana_varijabla>
  </DomainObject.Predmet.ProtustrankaNazivFormated>
  <DomainObject.Predmet.ProtustrankaNazivFormatedOIB>
    <izvorni_sadrzaj>SLAP društvo s ograničenom odgovornošću za ugostiteljstvo, OIB 04562354789</izvorni_sadrzaj>
    <derivirana_varijabla naziv="DomainObject.Predmet.ProtustrankaNazivFormatedOIB_1">SLAP društvo s ograničenom odgovornošću za ugostiteljstvo, OIB 04562354789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84779.20</izvorni_sadrzaj>
    <derivirana_varijabla naziv="DomainObject.Predmet.TrenutnaVrijednost_1">84779.20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SLAP društvo s ograničenom odgovornošću za ugostiteljstvo</item>
    </izvorni_sadrzaj>
    <derivirana_varijabla naziv="DomainObject.Predmet.ProtuStrankaListFormated_1">
      <item>SLAP društvo s ograničenom odgovornošću za ugostiteljstvo</item>
    </derivirana_varijabla>
  </DomainObject.Predmet.ProtuStrankaListFormated>
  <DomainObject.Predmet.ProtuStrankaListFormatedOIB>
    <izvorni_sadrzaj>
      <item>SLAP društvo s ograničenom odgovornošću za ugostiteljstvo, OIB 04562354789</item>
    </izvorni_sadrzaj>
    <derivirana_varijabla naziv="DomainObject.Predmet.ProtuStrankaListFormatedOIB_1">
      <item>SLAP društvo s ograničenom odgovornošću za ugostiteljstvo, OIB 04562354789</item>
    </derivirana_varijabla>
  </DomainObject.Predmet.ProtuStrankaListFormatedOIB>
  <DomainObject.Predmet.ProtuStrankaListFormatedWithAdress>
    <izvorni_sadrzaj>
      <item>SLAP društvo s ograničenom odgovornošću za ugostiteljstvo, Bjelovarska ulica 39, 48260 Križevci</item>
    </izvorni_sadrzaj>
    <derivirana_varijabla naziv="DomainObject.Predmet.ProtuStrankaListFormatedWithAdress_1">
      <item>SLAP društvo s ograničenom odgovornošću za ugostiteljstvo, Bjelovarska ulica 39, 48260 Križevci</item>
    </derivirana_varijabla>
  </DomainObject.Predmet.ProtuStrankaListFormatedWithAdress>
  <DomainObject.Predmet.ProtuStrankaListFormatedWithAdressOIB>
    <izvorni_sadrzaj>
      <item>SLAP društvo s ograničenom odgovornošću za ugostiteljstvo, OIB 04562354789, Bjelovarska ulica 39, 48260 Križevci</item>
    </izvorni_sadrzaj>
    <derivirana_varijabla naziv="DomainObject.Predmet.ProtuStrankaListFormatedWithAdressOIB_1">
      <item>SLAP društvo s ograničenom odgovornošću za ugostiteljstvo, OIB 04562354789, Bjelovarska ulica 39, 48260 Križevci</item>
    </derivirana_varijabla>
  </DomainObject.Predmet.ProtuStrankaListFormatedWithAdressOIB>
  <DomainObject.Predmet.ProtuStrankaListNazivFormated>
    <izvorni_sadrzaj>
      <item>SLAP društvo s ograničenom odgovornošću za ugostiteljstvo</item>
    </izvorni_sadrzaj>
    <derivirana_varijabla naziv="DomainObject.Predmet.ProtuStrankaListNazivFormated_1">
      <item>SLAP društvo s ograničenom odgovornošću za ugostiteljstvo</item>
    </derivirana_varijabla>
  </DomainObject.Predmet.ProtuStrankaListNazivFormated>
  <DomainObject.Predmet.ProtuStrankaListNazivFormatedOIB>
    <izvorni_sadrzaj>
      <item>SLAP društvo s ograničenom odgovornošću za ugostiteljstvo, OIB 04562354789</item>
    </izvorni_sadrzaj>
    <derivirana_varijabla naziv="DomainObject.Predmet.ProtuStrankaListNazivFormatedOIB_1">
      <item>SLAP društvo s ograničenom odgovornošću za ugostiteljstvo, OIB 04562354789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St-784/2016-3</izvorni_sadrzaj>
    <derivirana_varijabla naziv="DomainObject.PoslovniBrojDokumenta_1">St-784/2016-3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SLAP društvo s ograničenom odgovornošću za ugostiteljstvo</izvorni_sadrzaj>
    <derivirana_varijabla naziv="DomainObject.Predmet.ProtustrankaIDrugi_1">SLAP društvo s ograničenom odgovornošću za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SLAP društvo s ograničenom odgovornošću za ugostiteljstvo, OIB 04562354789, Bjelovarska ulica 39, 48260 Križevci</izvorni_sadrzaj>
    <derivirana_varijabla naziv="DomainObject.Predmet.ProtustrankaIDrugiAdressOIB_1">SLAP društvo s ograničenom odgovornošću za ugostiteljstvo, OIB 04562354789, Bjelovarska ulica 39,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 društvo s ograničenom odgovornošću za ugostiteljstvo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SLAP društvo s ograničenom odgovornošću za ugostiteljstvo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SLAP društvo s ograničenom odgovornošću za ugostiteljstvo, OIB 04562354789, Bjelovarska ulica 39,48260 Križevci</item>
      <item>RH Ministarstvo financija - Porezna uprava, Područni ured sjeverna Hrvatska, OIB 18683136487, Graberje 1,42000 Varaždin</item>
      <item>Županijsko državno odvjetništvo u Varaždinu</item>
    </izvorni_sadrzaj>
    <derivirana_varijabla naziv="DomainObject.Predmet.SudioniciListAdressOIB_1">
      <item>SLAP društvo s ograničenom odgovornošću za ugostiteljstvo, OIB 04562354789, Bjelovarska ulica 39,48260 Križevci</item>
      <item>RH Ministarstvo financija - Porezna uprava, Područni ured sjeverna Hrvatska,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D9CB1-9B7E-4B52-BDF1-415EA2188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2629</properties:Characters>
  <properties:Lines>81</properties:Lines>
  <properties:Paragraphs>29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2016-12-28T07:57:00Z</cp:lastPrinted>
  <dcterms:modified xmlns:xsi="http://www.w3.org/2001/XMLSchema-instance" xsi:type="dcterms:W3CDTF">2016-12-28T07:57:00Z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St-784/2016-3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