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4156" w14:paraId="0ee4156" w:rsidRDefault="0097040B" w:rsidP="003B2A53" w:rsidR="0097040B">
      <w:pPr>
        <w:pStyle w:val="Tijeloteksta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BD535C" w:rsidR="0097040B" w:rsidRPr="00197AF1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197AF1">
              <w:rPr>
                <w:b w:val="false"/>
                <w:sz w:val="24"/>
              </w:rPr>
              <w:t xml:space="preserve">REPUBLIKA </w:t>
            </w:r>
            <w:r w:rsidR="00197AF1">
              <w:rPr>
                <w:b w:val="false"/>
                <w:sz w:val="24"/>
              </w:rPr>
              <w:t xml:space="preserve"> </w:t>
            </w:r>
            <w:r w:rsidRPr="00197AF1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197AF1">
            <w:pPr>
              <w:ind w:firstLine="0"/>
            </w:pPr>
            <w:r w:rsidRPr="00197AF1">
              <w:t>Trgovački sud u Zagrebu</w:t>
            </w:r>
          </w:p>
          <w:p w:rsidRDefault="0097040B" w:rsidP="00BD535C" w:rsidR="0097040B" w:rsidRPr="00197AF1">
            <w:pPr>
              <w:ind w:firstLine="0"/>
            </w:pPr>
            <w:r w:rsidRPr="00197AF1">
              <w:t>Zagreb, Amruševa 2/II</w:t>
            </w:r>
          </w:p>
        </w:tc>
      </w:tr>
    </w:tbl>
    <w:p w:rsidRDefault="004008CE" w:rsidP="00795B14" w:rsidR="004008CE">
      <w:pPr>
        <w:ind w:left="6480"/>
      </w:pPr>
      <w:r w:rsidRPr="001D5467">
        <w:t>4</w:t>
      </w:r>
      <w:r w:rsidR="00D15754">
        <w:t>8</w:t>
      </w:r>
      <w:r w:rsidR="002971AD">
        <w:t>.</w:t>
      </w:r>
      <w:r w:rsidR="00551AA2">
        <w:rPr>
          <w:b/>
        </w:rPr>
        <w:t xml:space="preserve"> </w:t>
      </w:r>
      <w:r w:rsidRPr="001D5467">
        <w:t>St-</w:t>
      </w:r>
      <w:r w:rsidR="00503552">
        <w:t>1060</w:t>
      </w:r>
      <w:r w:rsidRPr="001D5467">
        <w:t>/1</w:t>
      </w:r>
      <w:r w:rsidR="0053231D">
        <w:t>9</w:t>
      </w:r>
      <w:r w:rsidR="00672B87">
        <w:t>-4</w:t>
      </w:r>
    </w:p>
    <w:p w:rsidRDefault="00672B87" w:rsidP="003B2A53" w:rsidR="00672B87" w:rsidRPr="001D5467"/>
    <w:p w:rsidRDefault="004008CE" w:rsidP="00672B87" w:rsidR="004008CE" w:rsidRPr="001D5467">
      <w:pPr>
        <w:jc w:val="center"/>
      </w:pPr>
      <w:r w:rsidRPr="001D5467">
        <w:t xml:space="preserve">R E P U B L I K A  </w:t>
      </w:r>
      <w:r w:rsidR="00197AF1">
        <w:t xml:space="preserve"> </w:t>
      </w:r>
      <w:r w:rsidRPr="001D5467">
        <w:t>H R V A T S K A</w:t>
      </w:r>
    </w:p>
    <w:p w:rsidRDefault="004008CE" w:rsidP="00672B87" w:rsidR="00A303F9">
      <w:pPr>
        <w:jc w:val="center"/>
      </w:pPr>
      <w:r w:rsidRPr="001D5467">
        <w:t>R J E Š E N</w:t>
      </w:r>
      <w:r w:rsidR="00672B87">
        <w:t xml:space="preserve"> </w:t>
      </w:r>
      <w:r w:rsidRPr="001D5467">
        <w:t>J E</w:t>
      </w:r>
    </w:p>
    <w:p w:rsidRDefault="00672B87" w:rsidP="00672B87" w:rsidR="00672B87">
      <w:pPr>
        <w:ind w:firstLine="0"/>
      </w:pPr>
    </w:p>
    <w:p w:rsidRDefault="00843D11" w:rsidP="00672B87" w:rsidR="004008CE">
      <w:r w:rsidRPr="00843D11">
        <w:t>TRGOVAČKI SUD U ZAGREBU po sucu Vesni Sremac Šoštar, kao stečajnom sucu, u stečajnom postupku nad dužnikom Stečajna masa iza steč</w:t>
      </w:r>
      <w:r w:rsidR="00A303F9">
        <w:t>ajnog dužnika HERMESGRAF d.o.o.</w:t>
      </w:r>
      <w:r w:rsidRPr="00843D11">
        <w:t xml:space="preserve"> u stečaju, Osijek, Donjodravska obala 16, OIB: 79331592638</w:t>
      </w:r>
      <w:r>
        <w:t>,</w:t>
      </w:r>
      <w:r w:rsidR="00D15754" w:rsidRPr="00D15754">
        <w:t xml:space="preserve"> radi </w:t>
      </w:r>
      <w:r w:rsidR="00D15754">
        <w:t xml:space="preserve">razrješenja dužnosti stečajnog upravitelja, </w:t>
      </w:r>
      <w:r w:rsidR="004008CE" w:rsidRPr="001D5467">
        <w:t xml:space="preserve">dana </w:t>
      </w:r>
      <w:r>
        <w:t xml:space="preserve"> 1</w:t>
      </w:r>
      <w:r w:rsidR="002647A7">
        <w:t>3</w:t>
      </w:r>
      <w:r w:rsidR="00197AF1">
        <w:t xml:space="preserve">. </w:t>
      </w:r>
      <w:r w:rsidR="002647A7">
        <w:t xml:space="preserve">lipnja </w:t>
      </w:r>
      <w:r w:rsidR="004008CE" w:rsidRPr="001D5467">
        <w:t>201</w:t>
      </w:r>
      <w:r w:rsidR="002647A7">
        <w:t>9.</w:t>
      </w:r>
    </w:p>
    <w:p w:rsidRDefault="000D234B" w:rsidP="003B2A53" w:rsidR="000D234B" w:rsidRPr="0081411E"/>
    <w:p w:rsidRDefault="002179C2" w:rsidP="00672B87" w:rsidR="002179C2">
      <w:pPr>
        <w:jc w:val="center"/>
      </w:pPr>
      <w:r w:rsidRPr="002179C2">
        <w:t>r i j e š i o    j e</w:t>
      </w:r>
    </w:p>
    <w:p w:rsidRDefault="0097040B" w:rsidP="003B2A53" w:rsidR="0097040B" w:rsidRPr="007F4666"/>
    <w:p w:rsidRDefault="00843D11" w:rsidP="003D252C" w:rsidR="008A56FB" w:rsidRPr="008A56FB">
      <w:pPr>
        <w:pStyle w:val="Odlomakpopisa"/>
        <w:numPr>
          <w:ilvl w:val="0"/>
          <w:numId w:val="3"/>
        </w:numPr>
      </w:pPr>
      <w:r>
        <w:t xml:space="preserve">Edita Đurkin iz Osijeka, Donjodravska obala 16, OIB: 65118926772, razrješava se dužnosti stečajnog upravitelja dužnika </w:t>
      </w:r>
      <w:r w:rsidR="003D252C" w:rsidRPr="003D252C">
        <w:t>Stečajna masa iza stečajnog dužnika HERMESGRAF d.o.o., u stečaju, Osijek, Donjodravska obala 16, OIB: 79331592638</w:t>
      </w:r>
      <w:r w:rsidR="003D252C">
        <w:t>.</w:t>
      </w:r>
    </w:p>
    <w:p w:rsidRDefault="000164EF" w:rsidP="003D252C" w:rsidR="004C20D2" w:rsidRPr="004C20D2">
      <w:pPr>
        <w:pStyle w:val="Odlomakpopisa"/>
        <w:numPr>
          <w:ilvl w:val="0"/>
          <w:numId w:val="3"/>
        </w:numPr>
      </w:pPr>
      <w:r w:rsidRPr="000164EF">
        <w:t>Rajka Jagmarević iz Zagreba, Jurja Dalmatinca 7, OIB: 54873974132</w:t>
      </w:r>
      <w:r w:rsidR="006B600E" w:rsidRPr="003240C3">
        <w:t xml:space="preserve">, </w:t>
      </w:r>
      <w:r w:rsidR="00604508">
        <w:t xml:space="preserve">imenuje </w:t>
      </w:r>
      <w:r w:rsidR="002971AD">
        <w:t xml:space="preserve">se </w:t>
      </w:r>
      <w:r w:rsidR="006B600E" w:rsidRPr="008A56FB">
        <w:t>stečajn</w:t>
      </w:r>
      <w:r w:rsidR="007F3910" w:rsidRPr="008A56FB">
        <w:t>im</w:t>
      </w:r>
      <w:r w:rsidR="006B600E" w:rsidRPr="008A56FB">
        <w:t xml:space="preserve"> upravitelj</w:t>
      </w:r>
      <w:r w:rsidR="007F3910" w:rsidRPr="008A56FB">
        <w:t>em</w:t>
      </w:r>
      <w:r w:rsidR="006B600E" w:rsidRPr="008A56FB">
        <w:t xml:space="preserve"> dužnika</w:t>
      </w:r>
      <w:r w:rsidR="004C20D2" w:rsidRPr="004C20D2">
        <w:t xml:space="preserve"> </w:t>
      </w:r>
      <w:r w:rsidR="003D252C" w:rsidRPr="003D252C">
        <w:t>Stečajna masa iza stečajnog dužnika HERMESGRAF d.o.o., u stečaju, Osijek, Donjodravska obala 16, OIB: 79331592638</w:t>
      </w:r>
      <w:r w:rsidR="004F4270" w:rsidRPr="004F4270">
        <w:t xml:space="preserve">. </w:t>
      </w:r>
    </w:p>
    <w:p w:rsidRDefault="008E6585" w:rsidP="00BD535C" w:rsidR="007C698F">
      <w:pPr>
        <w:pStyle w:val="Odlomakpopisa"/>
        <w:numPr>
          <w:ilvl w:val="0"/>
          <w:numId w:val="3"/>
        </w:numPr>
      </w:pPr>
      <w:r>
        <w:t xml:space="preserve">Ovo rješenje će se </w:t>
      </w:r>
      <w:r w:rsidR="00E614F7">
        <w:t>ob</w:t>
      </w:r>
      <w:r w:rsidR="00A303F9">
        <w:t>javiti na e-oglasnoj ploči suda</w:t>
      </w:r>
      <w:r w:rsidR="00E614F7">
        <w:t xml:space="preserve"> te </w:t>
      </w:r>
      <w:r>
        <w:t xml:space="preserve">dostaviti sudskom registru ovog suda. </w:t>
      </w:r>
    </w:p>
    <w:p w:rsidRDefault="001976F7" w:rsidP="003B2A53" w:rsidR="001976F7" w:rsidRPr="00963321"/>
    <w:p w:rsidRDefault="008E6585" w:rsidP="00672B87" w:rsidR="008E6585">
      <w:pPr>
        <w:jc w:val="center"/>
      </w:pPr>
      <w:r>
        <w:t>Obrazloženje</w:t>
      </w:r>
    </w:p>
    <w:p w:rsidRDefault="000E55DB" w:rsidP="003B2A53" w:rsidR="000E55DB"/>
    <w:p w:rsidRDefault="004F4270" w:rsidP="003B2A53" w:rsidR="004718D2">
      <w:r>
        <w:t>R</w:t>
      </w:r>
      <w:r w:rsidR="000B3E4B" w:rsidRPr="000B3E4B">
        <w:t xml:space="preserve">ešenjem </w:t>
      </w:r>
      <w:r>
        <w:t>ovog suda</w:t>
      </w:r>
      <w:r w:rsidR="00DD51F0">
        <w:t>, broj St-1904/13 od 14</w:t>
      </w:r>
      <w:r w:rsidR="009D6EF3">
        <w:t xml:space="preserve">. </w:t>
      </w:r>
      <w:r w:rsidR="002D76C4">
        <w:t>s</w:t>
      </w:r>
      <w:r w:rsidR="00DD51F0">
        <w:t>iječnja 2014</w:t>
      </w:r>
      <w:r w:rsidR="000B3E4B" w:rsidRPr="000B3E4B">
        <w:t xml:space="preserve">. nad dužnikom </w:t>
      </w:r>
      <w:r w:rsidR="003D252C" w:rsidRPr="003D252C">
        <w:t>HERMESGRAF d.o.o., u stečaju, Osijek, Donjodravska obala 16, OIB: 79331592638</w:t>
      </w:r>
      <w:r w:rsidR="00473436" w:rsidRPr="00473436">
        <w:t xml:space="preserve">, </w:t>
      </w:r>
      <w:r w:rsidR="000B3E4B" w:rsidRPr="000B3E4B">
        <w:t>otvoren je stečajni pos</w:t>
      </w:r>
      <w:r w:rsidR="009D6EF3">
        <w:t>tupak (toč.I.), sukladno odredbama</w:t>
      </w:r>
      <w:r w:rsidR="000B3E4B" w:rsidRPr="000B3E4B">
        <w:t xml:space="preserve"> član</w:t>
      </w:r>
      <w:r w:rsidR="009D6EF3">
        <w:t>a</w:t>
      </w:r>
      <w:r w:rsidR="000B3E4B" w:rsidRPr="000B3E4B">
        <w:t xml:space="preserve">ka </w:t>
      </w:r>
      <w:r w:rsidR="009D6EF3">
        <w:t>53 stava</w:t>
      </w:r>
      <w:r w:rsidR="004718D2">
        <w:t>k 3, 54. i 55. SZ-a ( NN 44/96).</w:t>
      </w:r>
    </w:p>
    <w:p w:rsidRDefault="004718D2" w:rsidP="003B2A53" w:rsidR="00473436">
      <w:r>
        <w:t>S</w:t>
      </w:r>
      <w:r w:rsidR="000B3E4B" w:rsidRPr="000B3E4B">
        <w:t xml:space="preserve">tečajni upravitelj </w:t>
      </w:r>
      <w:r w:rsidR="00E50DFB" w:rsidRPr="00E50DFB">
        <w:t>Edita Đurkin iz Osijeka, Donjodravska obala 16, OIB: 65118926772</w:t>
      </w:r>
      <w:r>
        <w:t xml:space="preserve"> imenovana je rješenjem ovog suda, broj St-1904/13 od 13. prosinca 2017. (list 334 spisa).</w:t>
      </w:r>
    </w:p>
    <w:p w:rsidRDefault="00473436" w:rsidP="003B2A53" w:rsidR="000B3E4B">
      <w:r w:rsidRPr="000B3E4B">
        <w:t xml:space="preserve"> </w:t>
      </w:r>
      <w:r w:rsidR="00E50DFB">
        <w:t xml:space="preserve">Uvidom u spis ovog suda, broj gornji, naročito </w:t>
      </w:r>
      <w:r w:rsidR="003F724C">
        <w:t xml:space="preserve">u podnesak stečajnog upravitelja </w:t>
      </w:r>
      <w:r w:rsidR="000B3E4B" w:rsidRPr="000B3E4B">
        <w:t xml:space="preserve">od </w:t>
      </w:r>
      <w:r w:rsidR="003F724C">
        <w:t>14.01</w:t>
      </w:r>
      <w:r w:rsidR="0018574A">
        <w:t>.2019</w:t>
      </w:r>
      <w:r w:rsidR="004161FB">
        <w:t>.</w:t>
      </w:r>
      <w:r w:rsidR="00503552">
        <w:t>,</w:t>
      </w:r>
      <w:r w:rsidR="003B2A53">
        <w:t xml:space="preserve"> </w:t>
      </w:r>
      <w:r w:rsidR="00370F05">
        <w:t>ovaj</w:t>
      </w:r>
      <w:r w:rsidR="009E65BB">
        <w:t xml:space="preserve"> sud je ocijenio da imenovani stečajni upravitelj, zbog narušenog zdravlja</w:t>
      </w:r>
      <w:r w:rsidR="00503552">
        <w:t xml:space="preserve"> i česte hospitalizacije,</w:t>
      </w:r>
      <w:r w:rsidR="009E65BB">
        <w:t xml:space="preserve"> nije u mogućnosti obavljati tu odgovornu dužnost, to tim više što nije u mogućnosti prisustvovati na ročištima</w:t>
      </w:r>
      <w:r w:rsidR="00F025E2">
        <w:t xml:space="preserve"> za dražbu</w:t>
      </w:r>
      <w:r w:rsidR="009E65BB">
        <w:t>, skupšt</w:t>
      </w:r>
      <w:r w:rsidR="00FC41A0">
        <w:t xml:space="preserve">inama vjerovnika (listovi 478, 454-455, </w:t>
      </w:r>
      <w:r w:rsidR="00F025E2">
        <w:t>466, 492-493 spisa)</w:t>
      </w:r>
      <w:r w:rsidR="00503552">
        <w:t>.</w:t>
      </w:r>
    </w:p>
    <w:p w:rsidRDefault="00455405" w:rsidP="003B2A53" w:rsidR="00455405"/>
    <w:p w:rsidRDefault="00455405" w:rsidP="003B2A53" w:rsidR="00455405"/>
    <w:p w:rsidRDefault="00455405" w:rsidP="003B2A53" w:rsidR="00455405"/>
    <w:p w:rsidRDefault="00455405" w:rsidP="003B2A53" w:rsidR="00455405"/>
    <w:p w:rsidRDefault="00455405" w:rsidP="003B2A53" w:rsidR="00455405" w:rsidRPr="000B3E4B"/>
    <w:p w:rsidRDefault="006F52B0" w:rsidP="00455405" w:rsidR="005258C2">
      <w:r>
        <w:lastRenderedPageBreak/>
        <w:t>Slijedom naprijed navedenog</w:t>
      </w:r>
      <w:r w:rsidR="003B2A53">
        <w:t>, valjalo je dosadašnjeg stečajnog upravitelja razriješ</w:t>
      </w:r>
      <w:r w:rsidR="00BD535C">
        <w:t>iti</w:t>
      </w:r>
      <w:r w:rsidR="005258C2">
        <w:t>, imenovati novoga</w:t>
      </w:r>
      <w:r w:rsidR="004161FB">
        <w:t xml:space="preserve"> ručno</w:t>
      </w:r>
      <w:r w:rsidR="00273282">
        <w:t>,</w:t>
      </w:r>
      <w:r w:rsidR="004161FB">
        <w:t xml:space="preserve"> jer se radi o stečaju koji je pokrenut prije 1.9.2015., pa</w:t>
      </w:r>
      <w:r w:rsidR="005258C2">
        <w:t xml:space="preserve"> primjenom članka 84 SZ-a (</w:t>
      </w:r>
      <w:r w:rsidR="002813B4">
        <w:t>"</w:t>
      </w:r>
      <w:r w:rsidR="005258C2">
        <w:t>NN</w:t>
      </w:r>
      <w:r w:rsidR="002813B4">
        <w:t>"</w:t>
      </w:r>
      <w:r w:rsidR="005258C2">
        <w:t xml:space="preserve"> 71/15</w:t>
      </w:r>
      <w:r w:rsidR="00E02E5E">
        <w:t>, 104/17</w:t>
      </w:r>
      <w:r w:rsidR="005258C2">
        <w:t xml:space="preserve">) </w:t>
      </w:r>
      <w:r w:rsidR="00BD535C">
        <w:t>i temeljem članka</w:t>
      </w:r>
      <w:r w:rsidR="005258C2">
        <w:t xml:space="preserve"> 91 stavaka</w:t>
      </w:r>
      <w:r w:rsidR="00BD535C">
        <w:t xml:space="preserve"> </w:t>
      </w:r>
      <w:r w:rsidR="005258C2">
        <w:t>5 i 8, a u svezi s člankom 445 stavka 1 SZ-a (</w:t>
      </w:r>
      <w:r w:rsidR="002813B4">
        <w:t>"</w:t>
      </w:r>
      <w:r w:rsidR="005258C2">
        <w:t>NN</w:t>
      </w:r>
      <w:r w:rsidR="002813B4">
        <w:t>"</w:t>
      </w:r>
      <w:r w:rsidR="005258C2">
        <w:t xml:space="preserve"> 71/15</w:t>
      </w:r>
      <w:r w:rsidR="00E02E5E">
        <w:t>, 104/17</w:t>
      </w:r>
      <w:r w:rsidR="005258C2">
        <w:t>)</w:t>
      </w:r>
      <w:r w:rsidR="00BD535C">
        <w:t xml:space="preserve"> </w:t>
      </w:r>
      <w:r w:rsidR="005258C2">
        <w:t xml:space="preserve"> riješiti </w:t>
      </w:r>
      <w:r>
        <w:t xml:space="preserve">kao </w:t>
      </w:r>
      <w:r w:rsidR="00455405">
        <w:t>u izreci.</w:t>
      </w:r>
    </w:p>
    <w:p w:rsidRDefault="00455405" w:rsidP="00455405" w:rsidR="00455405"/>
    <w:p w:rsidRDefault="005258C2" w:rsidP="00455405" w:rsidR="008E6585">
      <w:pPr>
        <w:jc w:val="center"/>
      </w:pPr>
      <w:r>
        <w:t xml:space="preserve">U </w:t>
      </w:r>
      <w:r w:rsidR="008E6585">
        <w:t>Zagreb</w:t>
      </w:r>
      <w:r>
        <w:t>u</w:t>
      </w:r>
      <w:r w:rsidR="00402495">
        <w:t>, 1</w:t>
      </w:r>
      <w:r w:rsidR="00E02E5E">
        <w:t>3</w:t>
      </w:r>
      <w:r w:rsidR="00197AF1">
        <w:t xml:space="preserve">. </w:t>
      </w:r>
      <w:r w:rsidR="00E02E5E">
        <w:t>lipnja</w:t>
      </w:r>
      <w:r w:rsidR="00FD2D6D">
        <w:t xml:space="preserve"> </w:t>
      </w:r>
      <w:r w:rsidR="00E02E5E">
        <w:t>2019</w:t>
      </w:r>
      <w:r w:rsidR="00B84D54">
        <w:t>.</w:t>
      </w:r>
      <w:r w:rsidR="002813B4">
        <w:t xml:space="preserve"> </w:t>
      </w:r>
      <w:r>
        <w:t>g.</w:t>
      </w:r>
    </w:p>
    <w:p w:rsidRDefault="002179C2" w:rsidP="003B2A53" w:rsidR="002179C2" w:rsidRPr="002179C2"/>
    <w:p w:rsidRDefault="00DE242F" w:rsidP="00455405" w:rsidR="008E6585"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55405">
        <w:t xml:space="preserve">         </w:t>
      </w:r>
      <w:r w:rsidR="00455405">
        <w:tab/>
      </w:r>
      <w:r w:rsidR="00455405">
        <w:tab/>
      </w:r>
      <w:r w:rsidR="00A41B09">
        <w:t xml:space="preserve">          STEČAJNI SUDAC</w:t>
      </w:r>
    </w:p>
    <w:p w:rsidRDefault="005258C2" w:rsidP="00197AF1" w:rsidR="008D5B22">
      <w:pPr>
        <w:jc w:val="right"/>
      </w:pPr>
      <w:r>
        <w:t xml:space="preserve">                                                                                    Vesna Sremac Šoštar</w:t>
      </w:r>
      <w:r w:rsidR="007256CF">
        <w:t>,v.r.</w:t>
      </w:r>
    </w:p>
    <w:p w:rsidRDefault="00073F7B" w:rsidP="00197AF1" w:rsidR="00073F7B">
      <w:pPr>
        <w:ind w:firstLine="0"/>
      </w:pPr>
    </w:p>
    <w:p w:rsidRDefault="00197AF1" w:rsidP="00197AF1" w:rsidR="008E6585">
      <w:pPr>
        <w:ind w:firstLine="0"/>
      </w:pPr>
      <w:r>
        <w:t xml:space="preserve">UPUTA O PRAVNOM LIJEKU: </w:t>
      </w:r>
    </w:p>
    <w:p w:rsidRDefault="008E6585" w:rsidP="00197AF1" w:rsidR="008E6585">
      <w:pPr>
        <w:ind w:firstLine="0"/>
      </w:pPr>
      <w:r>
        <w:t>Protiv ovog rješenja dopušt</w:t>
      </w:r>
      <w:r w:rsidR="00197AF1">
        <w:t xml:space="preserve">ena je žalba u roku od 8 dana. </w:t>
      </w:r>
      <w:r>
        <w:t>Žalba se podnosi ovom sudu u 2 primj</w:t>
      </w:r>
      <w:r w:rsidR="00B84D54">
        <w:t>erka za Visoki trgovački sud RH.</w:t>
      </w:r>
    </w:p>
    <w:p w:rsidRDefault="00E2112B" w:rsidP="00E2112B" w:rsidR="00E2112B">
      <w:pPr>
        <w:ind w:firstLine="0"/>
      </w:pPr>
    </w:p>
    <w:p w:rsidRDefault="007256CF" w:rsidR="007256CF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7256CF" w:rsidR="007256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E2112B" w:rsidP="007256CF" w:rsidR="00E2112B">
      <w:pPr>
        <w:ind w:firstLine="0"/>
      </w:pPr>
      <w:r>
        <w:t xml:space="preserve"> </w:t>
      </w:r>
    </w:p>
    <w:sectPr w:rsidSect="00672B87" w:rsidR="00E2112B">
      <w:headerReference w:type="default" r:id="rId11"/>
      <w:footerReference w:type="even" r:id="rId12"/>
      <w:footerReference w:type="default" r:id="rId13"/>
      <w:pgSz w:h="16838" w:w="11906"/>
      <w:pgMar w:gutter="0" w:footer="720" w:header="720" w:left="1418" w:bottom="136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11B" w:rsidP="003B2A53" w:rsidR="00BD211B">
      <w:r>
        <w:separator/>
      </w:r>
    </w:p>
  </w:endnote>
  <w:endnote w:id="0" w:type="continuationSeparator">
    <w:p w:rsidRDefault="00BD211B" w:rsidP="003B2A53" w:rsidR="00BD2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56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11B" w:rsidP="003B2A53" w:rsidR="00BD211B">
      <w:r>
        <w:separator/>
      </w:r>
    </w:p>
  </w:footnote>
  <w:footnote w:id="0" w:type="continuationSeparator">
    <w:p w:rsidRDefault="00BD211B" w:rsidP="003B2A53" w:rsidR="00BD2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991BFC">
      <w:rPr>
        <w:rStyle w:val="Brojstranice"/>
      </w:rPr>
      <w:tab/>
    </w:r>
    <w:r w:rsidR="00991BFC">
      <w:rPr>
        <w:rStyle w:val="Brojstranice"/>
      </w:rPr>
      <w:tab/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7256CF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672B87">
      <w:rPr>
        <w:rStyle w:val="Brojstranice"/>
      </w:rPr>
      <w:t xml:space="preserve">                   </w:t>
    </w:r>
    <w:r w:rsidRPr="005258C2">
      <w:rPr>
        <w:rStyle w:val="Brojstranice"/>
      </w:rPr>
      <w:t>48</w:t>
    </w:r>
    <w:r w:rsidR="002971AD">
      <w:rPr>
        <w:rStyle w:val="Brojstranice"/>
      </w:rPr>
      <w:t>.</w:t>
    </w:r>
    <w:r w:rsidR="00503552">
      <w:rPr>
        <w:rStyle w:val="Brojstranice"/>
      </w:rPr>
      <w:t xml:space="preserve"> St-1060</w:t>
    </w:r>
    <w:r w:rsidR="00F12E95">
      <w:rPr>
        <w:rStyle w:val="Brojstranice"/>
      </w:rPr>
      <w:t>/19</w:t>
    </w:r>
    <w:r w:rsidR="00672B87">
      <w:rPr>
        <w:rStyle w:val="Brojstranice"/>
      </w:rPr>
      <w:t>-4</w:t>
    </w:r>
    <w:r w:rsidRPr="005258C2">
      <w:rPr>
        <w:rStyle w:val="Brojstranice"/>
      </w:rPr>
      <w:t xml:space="preserve">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E4179C8"/>
    <w:multiLevelType w:val="hybridMultilevel"/>
    <w:tmpl w:val="8528B25E"/>
    <w:lvl w:tplc="614E7D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76A6681"/>
    <w:multiLevelType w:val="hybridMultilevel"/>
    <w:tmpl w:val="88A0EC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64EF"/>
    <w:rsid w:val="000577CA"/>
    <w:rsid w:val="00073F7B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8574A"/>
    <w:rsid w:val="001976F7"/>
    <w:rsid w:val="00197AF1"/>
    <w:rsid w:val="001B5FB4"/>
    <w:rsid w:val="001B7C25"/>
    <w:rsid w:val="001C5F7A"/>
    <w:rsid w:val="001E7B4E"/>
    <w:rsid w:val="002179C2"/>
    <w:rsid w:val="00241809"/>
    <w:rsid w:val="002510A4"/>
    <w:rsid w:val="002647A7"/>
    <w:rsid w:val="00272876"/>
    <w:rsid w:val="00272E07"/>
    <w:rsid w:val="00273282"/>
    <w:rsid w:val="002813B4"/>
    <w:rsid w:val="002971AD"/>
    <w:rsid w:val="002A7704"/>
    <w:rsid w:val="002B1696"/>
    <w:rsid w:val="002D76C4"/>
    <w:rsid w:val="002E345C"/>
    <w:rsid w:val="002E7C19"/>
    <w:rsid w:val="00303420"/>
    <w:rsid w:val="003240C3"/>
    <w:rsid w:val="00325824"/>
    <w:rsid w:val="003559EE"/>
    <w:rsid w:val="00355D6D"/>
    <w:rsid w:val="00355DD4"/>
    <w:rsid w:val="00370F05"/>
    <w:rsid w:val="00391515"/>
    <w:rsid w:val="0039740D"/>
    <w:rsid w:val="003A0E2C"/>
    <w:rsid w:val="003A7539"/>
    <w:rsid w:val="003B2A53"/>
    <w:rsid w:val="003C6364"/>
    <w:rsid w:val="003D252C"/>
    <w:rsid w:val="003E71C4"/>
    <w:rsid w:val="003F724C"/>
    <w:rsid w:val="004008CE"/>
    <w:rsid w:val="00402495"/>
    <w:rsid w:val="0040710B"/>
    <w:rsid w:val="004161FB"/>
    <w:rsid w:val="00444428"/>
    <w:rsid w:val="004464D4"/>
    <w:rsid w:val="00447DD5"/>
    <w:rsid w:val="00455405"/>
    <w:rsid w:val="00460252"/>
    <w:rsid w:val="00467628"/>
    <w:rsid w:val="004718D2"/>
    <w:rsid w:val="00473436"/>
    <w:rsid w:val="004A3A5B"/>
    <w:rsid w:val="004B52A9"/>
    <w:rsid w:val="004C20D2"/>
    <w:rsid w:val="004E1BBF"/>
    <w:rsid w:val="004F4270"/>
    <w:rsid w:val="00503552"/>
    <w:rsid w:val="00517BEF"/>
    <w:rsid w:val="005258C2"/>
    <w:rsid w:val="00526CD9"/>
    <w:rsid w:val="0053231D"/>
    <w:rsid w:val="005362EA"/>
    <w:rsid w:val="00547465"/>
    <w:rsid w:val="00551AA2"/>
    <w:rsid w:val="00555986"/>
    <w:rsid w:val="005746AC"/>
    <w:rsid w:val="0059292A"/>
    <w:rsid w:val="005A05D3"/>
    <w:rsid w:val="005A34FE"/>
    <w:rsid w:val="005A46C4"/>
    <w:rsid w:val="005B4638"/>
    <w:rsid w:val="005C7B0B"/>
    <w:rsid w:val="005F0D20"/>
    <w:rsid w:val="005F1D81"/>
    <w:rsid w:val="00604508"/>
    <w:rsid w:val="0065330D"/>
    <w:rsid w:val="00665E6E"/>
    <w:rsid w:val="00667FF1"/>
    <w:rsid w:val="00672B87"/>
    <w:rsid w:val="006A3FEF"/>
    <w:rsid w:val="006A4A4A"/>
    <w:rsid w:val="006B600E"/>
    <w:rsid w:val="006B62F8"/>
    <w:rsid w:val="006E0203"/>
    <w:rsid w:val="006F52B0"/>
    <w:rsid w:val="007256CF"/>
    <w:rsid w:val="007478DB"/>
    <w:rsid w:val="00752D09"/>
    <w:rsid w:val="007624BD"/>
    <w:rsid w:val="0076263A"/>
    <w:rsid w:val="00764049"/>
    <w:rsid w:val="00764CE9"/>
    <w:rsid w:val="007850BD"/>
    <w:rsid w:val="00794035"/>
    <w:rsid w:val="00795B14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43D11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25C0"/>
    <w:rsid w:val="00963321"/>
    <w:rsid w:val="0097040B"/>
    <w:rsid w:val="00983FE5"/>
    <w:rsid w:val="00986ADD"/>
    <w:rsid w:val="00991BFC"/>
    <w:rsid w:val="009B2095"/>
    <w:rsid w:val="009B5F2C"/>
    <w:rsid w:val="009D6EF3"/>
    <w:rsid w:val="009E0EF6"/>
    <w:rsid w:val="009E65BB"/>
    <w:rsid w:val="009F6FF7"/>
    <w:rsid w:val="009F740A"/>
    <w:rsid w:val="00A0530D"/>
    <w:rsid w:val="00A06D54"/>
    <w:rsid w:val="00A303F9"/>
    <w:rsid w:val="00A41B09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CBC"/>
    <w:rsid w:val="00B2245F"/>
    <w:rsid w:val="00B534BC"/>
    <w:rsid w:val="00B62987"/>
    <w:rsid w:val="00B821C6"/>
    <w:rsid w:val="00B84D54"/>
    <w:rsid w:val="00B924A0"/>
    <w:rsid w:val="00B949C2"/>
    <w:rsid w:val="00BA7D17"/>
    <w:rsid w:val="00BD211B"/>
    <w:rsid w:val="00BD535C"/>
    <w:rsid w:val="00BD7216"/>
    <w:rsid w:val="00C06EC4"/>
    <w:rsid w:val="00C1024B"/>
    <w:rsid w:val="00C200E1"/>
    <w:rsid w:val="00C30121"/>
    <w:rsid w:val="00C365DD"/>
    <w:rsid w:val="00C41F13"/>
    <w:rsid w:val="00C42504"/>
    <w:rsid w:val="00C56F75"/>
    <w:rsid w:val="00C95AC8"/>
    <w:rsid w:val="00CB66D3"/>
    <w:rsid w:val="00CD45B7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51F0"/>
    <w:rsid w:val="00DD7DC5"/>
    <w:rsid w:val="00DE242F"/>
    <w:rsid w:val="00DE5AB8"/>
    <w:rsid w:val="00E02E5E"/>
    <w:rsid w:val="00E2112B"/>
    <w:rsid w:val="00E2474F"/>
    <w:rsid w:val="00E25D0C"/>
    <w:rsid w:val="00E50DFB"/>
    <w:rsid w:val="00E614F7"/>
    <w:rsid w:val="00E71F92"/>
    <w:rsid w:val="00E83465"/>
    <w:rsid w:val="00E93434"/>
    <w:rsid w:val="00E937CF"/>
    <w:rsid w:val="00EA0624"/>
    <w:rsid w:val="00EC1913"/>
    <w:rsid w:val="00F007D0"/>
    <w:rsid w:val="00F025E2"/>
    <w:rsid w:val="00F11B04"/>
    <w:rsid w:val="00F12E95"/>
    <w:rsid w:val="00F43FA9"/>
    <w:rsid w:val="00F82D66"/>
    <w:rsid w:val="00FA184C"/>
    <w:rsid w:val="00FB21FA"/>
    <w:rsid w:val="00FC41A0"/>
    <w:rsid w:val="00FC5A41"/>
    <w:rsid w:val="00FD2D6D"/>
    <w:rsid w:val="00FD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St-1060/2019</izvorni_sadrzaj>
    <derivirana_varijabla naziv="DomainObject.Predmet.OznakaBroj_1">St-1060/2019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HERMESGRAF društvo s ograničenom odgovornošću za proizvodnju grafičke opreme i trgovinu "u stečaju"</izvorni_sadrzaj>
    <derivirana_varijabla naziv="DomainObject.Predmet.ProtustrankaFormated_1">  Stečajna masa iza HERMESGRAF društvo s ograničenom odgovornošću za proizvodnju grafičke opreme i trgovinu "u stečaju"</derivirana_varijabla>
  </DomainObject.Predmet.ProtustrankaFormated>
  <DomainObject.Predmet.ProtustrankaFormatedOIB>
    <izvorni_sadrzaj>  Stečajna masa iza HERMESGRAF društvo s ograničenom odgovornošću za proizvodnju grafičke opreme i trgovinu "u stečaju", OIB 79331592638</izvorni_sadrzaj>
    <derivirana_varijabla naziv="DomainObject.Predmet.ProtustrankaFormatedOIB_1">  Stečajna masa iza HERMESGRAF društvo s ograničenom odgovornošću za proizvodnju grafičke opreme i trgovinu "u stečaju", OIB 79331592638</derivirana_varijabla>
  </DomainObject.Predmet.ProtustrankaFormatedOIB>
  <DomainObject.Predmet.ProtustrankaFormatedWithAdress>
    <izvorni_sadrzaj> Stečajna masa iza HERMESGRAF društvo s ograničenom odgovornošću za proizvodnju grafičke opreme i trgovinu "u stečaju", Donjodravska obala 16, 31000 Osijek</izvorni_sadrzaj>
    <derivirana_varijabla naziv="DomainObject.Predmet.ProtustrankaFormatedWithAdress_1"> Stečajna masa iza HERMESGRAF društvo s ograničenom odgovornošću za proizvodnju grafičke opreme i trgovinu "u stečaju", Donjodravska obala 16, 31000 Osijek</derivirana_varijabla>
  </DomainObject.Predmet.ProtustrankaFormatedWithAdress>
  <DomainObject.Predmet.ProtustrankaFormatedWithAdressOIB>
    <izvorni_sadrzaj> Stečajna masa iza HERMESGRAF društvo s ograničenom odgovornošću za proizvodnju grafičke opreme i trgovinu "u stečaju", OIB 79331592638, Donjodravska obala 16, 31000 Osijek</izvorni_sadrzaj>
    <derivirana_varijabla naziv="DomainObject.Predmet.ProtustrankaFormatedWithAdressOIB_1"> Stečajna masa iza HERMESGRAF društvo s ograničenom odgovornošću za proizvodnju grafičke opreme i trgovinu "u stečaju", OIB 79331592638, Donjodravska obala 16, 31000 Osijek</derivirana_varijabla>
  </DomainObject.Predmet.ProtustrankaFormatedWithAdressOIB>
  <DomainObject.Predmet.ProtustrankaWithAdress>
    <izvorni_sadrzaj>Stečajna masa iza HERMESGRAF društvo s ograničenom odgovornošću za proizvodnju grafičke opreme i trgovinu "u stečaju" Donjodravska obala 16, 31000 Osijek</izvorni_sadrzaj>
    <derivirana_varijabla naziv="DomainObject.Predmet.ProtustrankaWithAdress_1">Stečajna masa iza HERMESGRAF društvo s ograničenom odgovornošću za proizvodnju grafičke opreme i trgovinu "u stečaju" Donjodravska obala 16, 31000 Osijek</derivirana_varijabla>
  </DomainObject.Predmet.ProtustrankaWithAdress>
  <DomainObject.Predmet.ProtustrankaWithAdressOIB>
    <izvorni_sadrzaj>Stečajna masa iza HERMESGRAF društvo s ograničenom odgovornošću za proizvodnju grafičke opreme i trgovinu "u stečaju", OIB 79331592638, Donjodravska obala 16, 31000 Osijek</izvorni_sadrzaj>
    <derivirana_varijabla naziv="DomainObject.Predmet.ProtustrankaWithAdressOIB_1">Stečajna masa iza HERMESGRAF društvo s ograničenom odgovornošću za proizvodnju grafičke opreme i trgovinu "u stečaju", OIB 79331592638, Donjodravska obala 16, 31000 Osijek</derivirana_varijabla>
  </DomainObject.Predmet.ProtustrankaWithAdressOIB>
  <DomainObject.Predmet.ProtustrankaNazivFormated>
    <izvorni_sadrzaj>Stečajna masa iza HERMESGRAF društvo s ograničenom odgovornošću za proizvodnju grafičke opreme i trgovinu "u stečaju"</izvorni_sadrzaj>
    <derivirana_varijabla naziv="DomainObject.Predmet.ProtustrankaNazivFormated_1">Stečajna masa iza HERMESGRAF društvo s ograničenom odgovornošću za proizvodnju grafičke opreme i trgovinu "u stečaju"</derivirana_varijabla>
  </DomainObject.Predmet.ProtustrankaNazivFormated>
  <DomainObject.Predmet.ProtustrankaNazivFormatedOIB>
    <izvorni_sadrzaj>Stečajna masa iza HERMESGRAF društvo s ograničenom odgovornošću za proizvodnju grafičke opreme i trgovinu "u stečaju", OIB 79331592638</izvorni_sadrzaj>
    <derivirana_varijabla naziv="DomainObject.Predmet.ProtustrankaNazivFormatedOIB_1">Stečajna masa iza HERMESGRAF društvo s ograničenom odgovornošću za proizvodnju grafičke opreme i trgovinu "u stečaju", OIB 79331592638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Edita Đurkin</izvorni_sadrzaj>
    <derivirana_varijabla naziv="DomainObject.Predmet.StrankaFormated_1">  Edita Đurkin</derivirana_varijabla>
  </DomainObject.Predmet.StrankaFormated>
  <DomainObject.Predmet.StrankaFormatedOIB>
    <izvorni_sadrzaj>  Edita Đurkin, OIB 65118926772</izvorni_sadrzaj>
    <derivirana_varijabla naziv="DomainObject.Predmet.StrankaFormatedOIB_1">  Edita Đurkin, OIB 65118926772</derivirana_varijabla>
  </DomainObject.Predmet.StrankaFormatedOIB>
  <DomainObject.Predmet.StrankaFormatedWithAdress>
    <izvorni_sadrzaj> Edita Đurkin, Donjodravska Obala 16, 31000 Osijek</izvorni_sadrzaj>
    <derivirana_varijabla naziv="DomainObject.Predmet.StrankaFormatedWithAdress_1"> Edita Đurkin, Donjodravska Obala 16, 31000 Osijek</derivirana_varijabla>
  </DomainObject.Predmet.StrankaFormatedWithAdress>
  <DomainObject.Predmet.StrankaFormatedWithAdressOIB>
    <izvorni_sadrzaj> Edita Đurkin, OIB 65118926772, Donjodravska Obala 16, 31000 Osijek</izvorni_sadrzaj>
    <derivirana_varijabla naziv="DomainObject.Predmet.StrankaFormatedWithAdressOIB_1"> Edita Đurkin, OIB 65118926772, Donjodravska Obala 16, 31000 Osijek</derivirana_varijabla>
  </DomainObject.Predmet.StrankaFormatedWithAdressOIB>
  <DomainObject.Predmet.StrankaWithAdress>
    <izvorni_sadrzaj>Edita Đurkin Donjodravska Obala 16,31000 Osijek</izvorni_sadrzaj>
    <derivirana_varijabla naziv="DomainObject.Predmet.StrankaWithAdress_1">Edita Đurkin Donjodravska Obala 16,31000 Osijek</derivirana_varijabla>
  </DomainObject.Predmet.StrankaWithAdress>
  <DomainObject.Predmet.StrankaWithAdressOIB>
    <izvorni_sadrzaj>Edita Đurkin, OIB 65118926772, Donjodravska Obala 16,31000 Osijek</izvorni_sadrzaj>
    <derivirana_varijabla naziv="DomainObject.Predmet.StrankaWithAdressOIB_1">Edita Đurkin, OIB 65118926772, Donjodravska Obala 16,31000 Osijek</derivirana_varijabla>
  </DomainObject.Predmet.StrankaWithAdressOIB>
  <DomainObject.Predmet.StrankaNazivFormated>
    <izvorni_sadrzaj>Edita Đurkin</izvorni_sadrzaj>
    <derivirana_varijabla naziv="DomainObject.Predmet.StrankaNazivFormated_1">Edita Đurkin</derivirana_varijabla>
  </DomainObject.Predmet.StrankaNazivFormated>
  <DomainObject.Predmet.StrankaNazivFormatedOIB>
    <izvorni_sadrzaj>Edita Đurkin, OIB 65118926772</izvorni_sadrzaj>
    <derivirana_varijabla naziv="DomainObject.Predmet.StrankaNazivFormatedOIB_1">Edita Đurkin, OIB 65118926772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Edita Đurkin</item>
    </izvorni_sadrzaj>
    <derivirana_varijabla naziv="DomainObject.Predmet.StrankaListFormated_1">
      <item>Edita Đurkin</item>
    </derivirana_varijabla>
  </DomainObject.Predmet.StrankaListFormated>
  <DomainObject.Predmet.StrankaListFormatedOIB>
    <izvorni_sadrzaj>
      <item>Edita Đurkin, OIB 65118926772</item>
    </izvorni_sadrzaj>
    <derivirana_varijabla naziv="DomainObject.Predmet.StrankaListFormatedOIB_1">
      <item>Edita Đurkin, OIB 65118926772</item>
    </derivirana_varijabla>
  </DomainObject.Predmet.StrankaListFormatedOIB>
  <DomainObject.Predmet.StrankaListFormatedWithAdress>
    <izvorni_sadrzaj>
      <item>Edita Đurkin, Donjodravska Obala 16, 31000 Osijek</item>
    </izvorni_sadrzaj>
    <derivirana_varijabla naziv="DomainObject.Predmet.StrankaListFormatedWithAdress_1">
      <item>Edita Đurkin, Donjodravska Obala 16, 31000 Osijek</item>
    </derivirana_varijabla>
  </DomainObject.Predmet.StrankaListFormatedWithAdress>
  <DomainObject.Predmet.StrankaListFormatedWithAdressOIB>
    <izvorni_sadrzaj>
      <item>Edita Đurkin, OIB 65118926772, Donjodravska Obala 16, 31000 Osijek</item>
    </izvorni_sadrzaj>
    <derivirana_varijabla naziv="DomainObject.Predmet.StrankaListFormatedWithAdressOIB_1">
      <item>Edita Đurkin, OIB 65118926772, Donjodravska Obala 16, 31000 Osijek</item>
    </derivirana_varijabla>
  </DomainObject.Predmet.StrankaListFormatedWithAdressOIB>
  <DomainObject.Predmet.StrankaListNazivFormated>
    <izvorni_sadrzaj>
      <item>Edita Đurkin</item>
    </izvorni_sadrzaj>
    <derivirana_varijabla naziv="DomainObject.Predmet.StrankaListNazivFormated_1">
      <item>Edita Đurkin</item>
    </derivirana_varijabla>
  </DomainObject.Predmet.StrankaListNazivFormated>
  <DomainObject.Predmet.StrankaListNazivFormatedOIB>
    <izvorni_sadrzaj>
      <item>Edita Đurkin, OIB 65118926772</item>
    </izvorni_sadrzaj>
    <derivirana_varijabla naziv="DomainObject.Predmet.StrankaListNazivFormatedOIB_1">
      <item>Edita Đurkin, OIB 65118926772</item>
    </derivirana_varijabla>
  </DomainObject.Predmet.StrankaListNazivFormatedOIB>
  <DomainObject.Predmet.ProtuStrankaListFormated>
    <izvorni_sadrzaj>
      <item>Stečajna masa iza HERMESGRAF društvo s ograničenom odgovornošću za proizvodnju grafičke opreme i trgovinu "u stečaju"</item>
    </izvorni_sadrzaj>
    <derivirana_varijabla naziv="DomainObject.Predmet.ProtuStrankaListFormated_1">
      <item>Stečajna masa iza HERMESGRAF društvo s ograničenom odgovornošću za proizvodnju grafičke opreme i trgovinu "u stečaju"</item>
    </derivirana_varijabla>
  </DomainObject.Predmet.ProtuStrankaListFormated>
  <DomainObject.Predmet.ProtuStrankaListFormatedOIB>
    <izvorni_sadrzaj>
      <item>Stečajna masa iza HERMESGRAF društvo s ograničenom odgovornošću za proizvodnju grafičke opreme i trgovinu "u stečaju", OIB 79331592638</item>
    </izvorni_sadrzaj>
    <derivirana_varijabla naziv="DomainObject.Predmet.ProtuStrankaListFormatedOIB_1">
      <item>Stečajna masa iza HERMESGRAF društvo s ograničenom odgovornošću za proizvodnju grafičke opreme i trgovinu "u stečaju", OIB 79331592638</item>
    </derivirana_varijabla>
  </DomainObject.Predmet.ProtuStrankaListFormatedOIB>
  <DomainObject.Predmet.ProtuStrankaListFormatedWithAdress>
    <izvorni_sadrzaj>
      <item>Stečajna masa iza HERMESGRAF društvo s ograničenom odgovornošću za proizvodnju grafičke opreme i trgovinu "u stečaju", Donjodravska obala 16, 31000 Osijek</item>
    </izvorni_sadrzaj>
    <derivirana_varijabla naziv="DomainObject.Predmet.ProtuStrankaListFormatedWithAdress_1">
      <item>Stečajna masa iza HERMESGRAF društvo s ograničenom odgovornošću za proizvodnju grafičke opreme i trgovinu "u stečaju", Donjodravska obala 16, 31000 Osijek</item>
    </derivirana_varijabla>
  </DomainObject.Predmet.ProtuStrankaListFormatedWithAdress>
  <DomainObject.Predmet.ProtuStrankaListFormatedWithAdressOIB>
    <izvorni_sadrzaj>
      <item>Stečajna masa iza HERMESGRAF društvo s ograničenom odgovornošću za proizvodnju grafičke opreme i trgovinu "u stečaju", OIB 79331592638, Donjodravska obala 16, 31000 Osijek</item>
    </izvorni_sadrzaj>
    <derivirana_varijabla naziv="DomainObject.Predmet.ProtuStrankaListFormatedWithAdressOIB_1">
      <item>Stečajna masa iza HERMESGRAF društvo s ograničenom odgovornošću za proizvodnju grafičke opreme i trgovinu "u stečaju", OIB 79331592638, Donjodravska obala 16, 31000 Osijek</item>
    </derivirana_varijabla>
  </DomainObject.Predmet.ProtuStrankaListFormatedWithAdressOIB>
  <DomainObject.Predmet.ProtuStrankaListNazivFormated>
    <izvorni_sadrzaj>
      <item>Stečajna masa iza HERMESGRAF društvo s ograničenom odgovornošću za proizvodnju grafičke opreme i trgovinu "u stečaju"</item>
    </izvorni_sadrzaj>
    <derivirana_varijabla naziv="DomainObject.Predmet.ProtuStrankaListNazivFormated_1">
      <item>Stečajna masa iza HERMESGRAF društvo s ograničenom odgovornošću za proizvodnju grafičke opreme i trgovinu "u stečaju"</item>
    </derivirana_varijabla>
  </DomainObject.Predmet.ProtuStrankaListNazivFormated>
  <DomainObject.Predmet.ProtuStrankaListNazivFormatedOIB>
    <izvorni_sadrzaj>
      <item>Stečajna masa iza HERMESGRAF društvo s ograničenom odgovornošću za proizvodnju grafičke opreme i trgovinu "u stečaju", OIB 79331592638</item>
    </izvorni_sadrzaj>
    <derivirana_varijabla naziv="DomainObject.Predmet.ProtuStrankaListNazivFormatedOIB_1">
      <item>Stečajna masa iza HERMESGRAF društvo s ograničenom odgovornošću za proizvodnju grafičke opreme i trgovinu "u stečaju", OIB 79331592638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Edita Đurkin</izvorni_sadrzaj>
    <derivirana_varijabla naziv="DomainObject.Predmet.StrankaIDrugi_1">Edita Đurkin</derivirana_varijabla>
  </DomainObject.Predmet.StrankaIDrugi>
  <DomainObject.Predmet.ProtustrankaIDrugi>
    <izvorni_sadrzaj>Stečajna masa iza HERMESGRAF društvo s ograničenom odgovornošću za proizvodnju grafičke opreme i trgovinu "u stečaju"</izvorni_sadrzaj>
    <derivirana_varijabla naziv="DomainObject.Predmet.ProtustrankaIDrugi_1">Stečajna masa iza HERMESGRAF društvo s ograničenom odgovornošću za proizvodnju grafičke opreme i trgovinu "u stečaju"</derivirana_varijabla>
  </DomainObject.Predmet.ProtustrankaIDrugi>
  <DomainObject.Predmet.StrankaIDrugiAdressOIB>
    <izvorni_sadrzaj>Edita Đurkin, OIB 65118926772, Donjodravska Obala 16, 31000 Osijek</izvorni_sadrzaj>
    <derivirana_varijabla naziv="DomainObject.Predmet.StrankaIDrugiAdressOIB_1">Edita Đurkin, OIB 65118926772, Donjodravska Obala 16, 31000 Osijek</derivirana_varijabla>
  </DomainObject.Predmet.StrankaIDrugiAdressOIB>
  <DomainObject.Predmet.ProtustrankaIDrugiAdressOIB>
    <izvorni_sadrzaj>Stečajna masa iza HERMESGRAF društvo s ograničenom odgovornošću za proizvodnju grafičke opreme i trgovinu "u stečaju", OIB 79331592638, Donjodravska obala 16, 31000 Osijek</izvorni_sadrzaj>
    <derivirana_varijabla naziv="DomainObject.Predmet.ProtustrankaIDrugiAdressOIB_1">Stečajna masa iza HERMESGRAF društvo s ograničenom odgovornošću za proizvodnju grafičke opreme i trgovinu "u stečaju", OIB 79331592638, Donjodravska obala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Edita Đurkin</item>
      <item>Stečajna masa iza HERMESGRAF društvo s ograničenom odgovornošću za proizvodnju grafičke opreme i trgovinu "u stečaju"</item>
    </izvorni_sadrzaj>
    <derivirana_varijabla naziv="DomainObject.Predmet.SudioniciListNaziv_1">
      <item>Edita Đurkin</item>
      <item>Stečajna masa iza HERMESGRAF društvo s ograničenom odgovornošću za proizvodnju grafičke opreme i trgovinu "u stečaju"</item>
    </derivirana_varijabla>
  </DomainObject.Predmet.SudioniciListNaziv>
  <DomainObject.Predmet.SudioniciListAdressOIB>
    <izvorni_sadrzaj>
      <item>Edita Đurkin, OIB 65118926772, Donjodravska Obala 16,31000 Osijek</item>
      <item>Stečajna masa iza HERMESGRAF društvo s ograničenom odgovornošću za proizvodnju grafičke opreme i trgovinu "u stečaju", OIB 79331592638, Donjodravska obala 16,31000 Osijek</item>
    </izvorni_sadrzaj>
    <derivirana_varijabla naziv="DomainObject.Predmet.SudioniciListAdressOIB_1">
      <item>Edita Đurkin, OIB 65118926772, Donjodravska Obala 16,31000 Osijek</item>
      <item>Stečajna masa iza HERMESGRAF društvo s ograničenom odgovornošću za proizvodnju grafičke opreme i trgovinu "u stečaju", OIB 79331592638, Donjodravska obala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65118926772</item>
      <item>, OIB 79331592638</item>
    </izvorni_sadrzaj>
    <derivirana_varijabla naziv="DomainObject.Predmet.SudioniciListNazivOIB_1">
      <item>, OIB 65118926772</item>
      <item>, OIB 79331592638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08188-E750-4AD0-9168-0ABFC713C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382</properties:Words>
  <properties:Characters>2066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2019-06-13T13:11:00Z</dcterms:created>
  <dc:creator>Ante</dc:creator>
  <cp:lastModifiedBy>Vinka Mihalinčić</cp:lastModifiedBy>
  <cp:lastPrinted>2019-06-13T13:14:00Z</cp:lastPrinted>
  <dcterms:modified xmlns:xsi="http://www.w3.org/2001/XMLSchema-instance" xsi:type="dcterms:W3CDTF">2019-06-13T13:14:00Z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(St-1060-19-razrješenje stečajnog upravitelja-ručno-stari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