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c517" w14:paraId="ef9c517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D65AEC">
        <w:t>2638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332709">
        <w:t>ZAGREB</w:t>
      </w:r>
      <w:r>
        <w:t xml:space="preserve">, </w:t>
      </w:r>
      <w:r w:rsidR="00332709">
        <w:t>Trg svibanjskih žrtava 1995. 1</w:t>
      </w:r>
      <w:r>
        <w:t xml:space="preserve">, </w:t>
      </w:r>
      <w:r w:rsidR="00D65AEC">
        <w:t xml:space="preserve">OIB 85821130368 </w:t>
      </w:r>
      <w:r>
        <w:t xml:space="preserve">za provedbom skraćenog stečajnog postupka nad dužnikom </w:t>
      </w:r>
      <w:r w:rsidR="00D65AEC">
        <w:t xml:space="preserve">KOBAŠ UGOSTITELJSTVO jednostavno društvo s ograničenom odgovornošću za ugostiteljstvo Velika Gorica, Ulica Matice Hrvatske 26, OIB 85026366516, MBS </w:t>
      </w:r>
      <w:r w:rsidR="00DD0909">
        <w:t>080984415</w:t>
      </w:r>
      <w:r w:rsidR="00332709">
        <w:t>, dana</w:t>
      </w:r>
      <w:r w:rsidR="00DD0909">
        <w:t xml:space="preserve"> 6. ožujka</w:t>
      </w:r>
      <w:r w:rsidR="00681776">
        <w:t xml:space="preserve"> </w:t>
      </w:r>
      <w:r w:rsidR="00332709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DD0909">
        <w:t>KOBAŠ UGOSTITELJSTVO jednostavno društvo s ograničenom odgovornošću za ugostiteljstvo Velika Gorica, Ulica Matice Hrvatske 26, OIB 85026366516, MBS 080984415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4D4E60">
        <w:t xml:space="preserve"> </w:t>
      </w:r>
      <w:r w:rsidR="00DD18E0">
        <w:t xml:space="preserve">Krešimir Fučkar iz </w:t>
      </w:r>
      <w:proofErr w:type="spellStart"/>
      <w:r w:rsidR="00DD18E0">
        <w:t>Sladojevaca</w:t>
      </w:r>
      <w:proofErr w:type="spellEnd"/>
      <w:r w:rsidR="00DD18E0">
        <w:t>,  Braće Radića 63, OIB 01195634741.</w:t>
      </w:r>
    </w:p>
    <w:p w:rsidRDefault="00DD0909" w:rsidP="00DD0909" w:rsidR="00DD0909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DD0909">
        <w:t>KOBAŠ UGOSTITELJSTVO jednostavno društvo s ograničenom odgovornošću za ugostiteljstvo Velika Gorica, Ulica Matice Hrvatske 26, OIB 85026366516, MBS 080984415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Zagreb podnijela je Trgovačkom sudu u Zagrebu, dana </w:t>
      </w:r>
      <w:r w:rsidR="00081B23">
        <w:t>1</w:t>
      </w:r>
      <w:r w:rsidR="00DD0909">
        <w:t>5. lipnja</w:t>
      </w:r>
      <w:r w:rsidR="00081B23">
        <w:t xml:space="preserve"> 2</w:t>
      </w:r>
      <w:r>
        <w:t xml:space="preserve">016. zahtjev za provedbu skraćenog stečajnog postupka nad dužnikom </w:t>
      </w:r>
      <w:r w:rsidR="00DD0909">
        <w:t>KOBAŠ UGOSTITELJSTVO jednostavno društvo s ograničenom odgovornošću za ugostiteljstvo, OIB 85026366516, sa sjedištem u Ulica Matice Hrvatske 26, Velika Gorica.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lastRenderedPageBreak/>
        <w:t>Visoki Trgovački suda RH u Zagrebu je rješenjem broj 31-Su-958/16-3 od 20. rujna 2016.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</w:p>
    <w:p w:rsidRDefault="00332709" w:rsidP="00332709" w:rsidR="00332709">
      <w:pPr>
        <w:ind w:firstLine="708"/>
        <w:jc w:val="both"/>
      </w:pPr>
      <w:r>
        <w:t xml:space="preserve">Trgovački sud u Osijeku je dana </w:t>
      </w:r>
      <w:r w:rsidR="00081B23">
        <w:t>2</w:t>
      </w:r>
      <w:r w:rsidR="00DD0909">
        <w:t>8</w:t>
      </w:r>
      <w:r>
        <w:t>. studenoga 2016.  godine objavio oglas na mrežnoj stranici e-Oglasna ploča sudova pod poslovnim brojem St-2</w:t>
      </w:r>
      <w:r w:rsidR="00080E81">
        <w:t>638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080E81">
        <w:t>6. ožujka</w:t>
      </w:r>
      <w:r w:rsidR="00D62F0A">
        <w:t xml:space="preserve">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sectPr w:rsidSect="00595F9B" w:rsidR="00387471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218" w:rsidP="00C02BFE" w:rsidR="00105218">
      <w:r>
        <w:separator/>
      </w:r>
    </w:p>
  </w:endnote>
  <w:endnote w:id="0" w:type="continuationSeparator">
    <w:p w:rsidRDefault="00105218" w:rsidP="00C02BFE" w:rsidR="00105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218" w:rsidP="00C02BFE" w:rsidR="00105218">
      <w:r>
        <w:separator/>
      </w:r>
    </w:p>
  </w:footnote>
  <w:footnote w:id="0" w:type="continuationSeparator">
    <w:p w:rsidRDefault="00105218" w:rsidP="00C02BFE" w:rsidR="001052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080E81">
      <w:t>638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0E81"/>
    <w:rsid w:val="00081B23"/>
    <w:rsid w:val="00086BC9"/>
    <w:rsid w:val="00094B08"/>
    <w:rsid w:val="000A64A8"/>
    <w:rsid w:val="000B3807"/>
    <w:rsid w:val="000F7E2C"/>
    <w:rsid w:val="00105218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07C66"/>
    <w:rsid w:val="00211BFE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71496C"/>
    <w:rsid w:val="00715428"/>
    <w:rsid w:val="00716632"/>
    <w:rsid w:val="00741E59"/>
    <w:rsid w:val="0078007A"/>
    <w:rsid w:val="007843B5"/>
    <w:rsid w:val="007A2A05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29A7"/>
    <w:rsid w:val="00886ACB"/>
    <w:rsid w:val="00896E37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934A6"/>
    <w:rsid w:val="009A7D2C"/>
    <w:rsid w:val="009B5AFE"/>
    <w:rsid w:val="009B76F4"/>
    <w:rsid w:val="009C193D"/>
    <w:rsid w:val="009C3D31"/>
    <w:rsid w:val="009F6327"/>
    <w:rsid w:val="00A05179"/>
    <w:rsid w:val="00A229AD"/>
    <w:rsid w:val="00A23CDA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957C6"/>
    <w:rsid w:val="00CC340C"/>
    <w:rsid w:val="00CF1046"/>
    <w:rsid w:val="00CF2B6E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C12DF"/>
    <w:rsid w:val="00DC1DED"/>
    <w:rsid w:val="00DD0909"/>
    <w:rsid w:val="00DD18E0"/>
    <w:rsid w:val="00E0015C"/>
    <w:rsid w:val="00E42F9C"/>
    <w:rsid w:val="00E50563"/>
    <w:rsid w:val="00E51095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B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B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B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B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1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B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B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B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B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2638</izvorni_sadrzaj>
    <derivirana_varijabla naziv="DomainObject.Predmet.Broj_1">2638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St-2638/2016</izvorni_sadrzaj>
    <derivirana_varijabla naziv="DomainObject.Predmet.OznakaBroj_1">St-2638/2016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KOBAŠ UGOSTITELJSTVO jednostavno društvo s ograničenom odgovornošću za ugostiteljstvo</izvorni_sadrzaj>
    <derivirana_varijabla naziv="DomainObject.Predmet.ProtustrankaFormated_1">  KOBAŠ UGOSTITELJSTVO jednostavno društvo s ograničenom odgovornošću za ugostiteljstvo</derivirana_varijabla>
  </DomainObject.Predmet.ProtustrankaFormated>
  <DomainObject.Predmet.ProtustrankaFormatedOIB>
    <izvorni_sadrzaj>  KOBAŠ UGOSTITELJSTVO jednostavno društvo s ograničenom odgovornošću za ugostiteljstvo, OIB 85026366516</izvorni_sadrzaj>
    <derivirana_varijabla naziv="DomainObject.Predmet.ProtustrankaFormatedOIB_1">  KOBAŠ UGOSTITELJSTVO jednostavno društvo s ograničenom odgovornošću za ugostiteljstvo, OIB 85026366516</derivirana_varijabla>
  </DomainObject.Predmet.ProtustrankaFormatedOIB>
  <DomainObject.Predmet.ProtustrankaFormatedWithAdress>
    <izvorni_sadrzaj> KOBAŠ UGOSTITELJSTVO jednostavno društvo s ograničenom odgovornošću za ugostiteljstvo, Ulica Matice Hrvatske 26, 10410 Velika Gorica</izvorni_sadrzaj>
    <derivirana_varijabla naziv="DomainObject.Predmet.ProtustrankaFormatedWithAdress_1"> KOBAŠ UGOSTITELJSTVO jednostavno društvo s ograničenom odgovornošću za ugostiteljstvo, Ulica Matice Hrvatske 26, 10410 Velika Gorica</derivirana_varijabla>
  </DomainObject.Predmet.ProtustrankaFormatedWithAdress>
  <DomainObject.Predmet.ProtustrankaFormatedWithAdressOIB>
    <izvorni_sadrzaj> KOBAŠ UGOSTITELJSTVO jednostavno društvo s ograničenom odgovornošću za ugostiteljstvo, OIB 85026366516, Ulica Matice Hrvatske 26, 10410 Velika Gorica</izvorni_sadrzaj>
    <derivirana_varijabla naziv="DomainObject.Predmet.ProtustrankaFormatedWithAdressOIB_1"> KOBAŠ UGOSTITELJSTVO jednostavno društvo s ograničenom odgovornošću za ugostiteljstvo, OIB 85026366516, Ulica Matice Hrvatske 26, 10410 Velika Gorica</derivirana_varijabla>
  </DomainObject.Predmet.ProtustrankaFormatedWithAdressOIB>
  <DomainObject.Predmet.ProtustrankaWithAdress>
    <izvorni_sadrzaj>KOBAŠ UGOSTITELJSTVO jednostavno društvo s ograničenom odgovornošću za ugostiteljstvo Ulica Matice Hrvatske 26, 10410 Velika Gorica</izvorni_sadrzaj>
    <derivirana_varijabla naziv="DomainObject.Predmet.ProtustrankaWithAdress_1">KOBAŠ UGOSTITELJSTVO jednostavno društvo s ograničenom odgovornošću za ugostiteljstvo Ulica Matice Hrvatske 26, 10410 Velika Gorica</derivirana_varijabla>
  </DomainObject.Predmet.ProtustrankaWithAdress>
  <DomainObject.Predmet.ProtustrankaWithAdressOIB>
    <izvorni_sadrzaj>KOBAŠ UGOSTITELJSTVO jednostavno društvo s ograničenom odgovornošću za ugostiteljstvo, OIB 85026366516, Ulica Matice Hrvatske 26, 10410 Velika Gorica</izvorni_sadrzaj>
    <derivirana_varijabla naziv="DomainObject.Predmet.ProtustrankaWithAdressOIB_1">KOBAŠ UGOSTITELJSTVO jednostavno društvo s ograničenom odgovornošću za ugostiteljstvo, OIB 85026366516, Ulica Matice Hrvatske 26, 10410 Velika Gorica</derivirana_varijabla>
  </DomainObject.Predmet.ProtustrankaWithAdressOIB>
  <DomainObject.Predmet.ProtustrankaNazivFormated>
    <izvorni_sadrzaj>KOBAŠ UGOSTITELJSTVO jednostavno društvo s ograničenom odgovornošću za ugostiteljstvo</izvorni_sadrzaj>
    <derivirana_varijabla naziv="DomainObject.Predmet.ProtustrankaNazivFormated_1">KOBAŠ UGOSTITELJSTVO jednostavno društvo s ograničenom odgovornošću za ugostiteljstvo</derivirana_varijabla>
  </DomainObject.Predmet.ProtustrankaNazivFormated>
  <DomainObject.Predmet.ProtustrankaNazivFormatedOIB>
    <izvorni_sadrzaj>KOBAŠ UGOSTITELJSTVO jednostavno društvo s ograničenom odgovornošću za ugostiteljstvo, OIB 85026366516</izvorni_sadrzaj>
    <derivirana_varijabla naziv="DomainObject.Predmet.ProtustrankaNazivFormatedOIB_1">KOBAŠ UGOSTITELJSTVO jednostavno društvo s ograničenom odgovornošću za ugostiteljstvo, OIB 85026366516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KOBAŠ UGOSTITELJSTVO jednostavno društvo s ograničenom odgovornošću za ugostiteljstvo</item>
    </izvorni_sadrzaj>
    <derivirana_varijabla naziv="DomainObject.Predmet.ProtuStrankaListFormated_1">
      <item>KOBAŠ UGOSTITELJSTVO jednostavno društvo s ograničenom odgovornošću za ugostiteljstvo</item>
    </derivirana_varijabla>
  </DomainObject.Predmet.ProtuStrankaListFormated>
  <DomainObject.Predmet.ProtuStrankaListFormatedOIB>
    <izvorni_sadrzaj>
      <item>KOBAŠ UGOSTITELJSTVO jednostavno društvo s ograničenom odgovornošću za ugostiteljstvo, OIB 85026366516</item>
    </izvorni_sadrzaj>
    <derivirana_varijabla naziv="DomainObject.Predmet.ProtuStrankaListFormatedOIB_1">
      <item>KOBAŠ UGOSTITELJSTVO jednostavno društvo s ograničenom odgovornošću za ugostiteljstvo, OIB 85026366516</item>
    </derivirana_varijabla>
  </DomainObject.Predmet.ProtuStrankaListFormatedOIB>
  <DomainObject.Predmet.ProtuStrankaListFormatedWithAdress>
    <izvorni_sadrzaj>
      <item>KOBAŠ UGOSTITELJSTVO jednostavno društvo s ograničenom odgovornošću za ugostiteljstvo, Ulica Matice Hrvatske 26, 10410 Velika Gorica</item>
    </izvorni_sadrzaj>
    <derivirana_varijabla naziv="DomainObject.Predmet.ProtuStrankaListFormatedWithAdress_1">
      <item>KOBAŠ UGOSTITELJSTVO jednostavno društvo s ograničenom odgovornošću za ugostiteljstvo, Ulica Matice Hrvatske 26, 10410 Velika Gorica</item>
    </derivirana_varijabla>
  </DomainObject.Predmet.ProtuStrankaListFormatedWithAdress>
  <DomainObject.Predmet.ProtuStrankaListFormatedWithAdressOIB>
    <izvorni_sadrzaj>
      <item>KOBAŠ UGOSTITELJSTVO jednostavno društvo s ograničenom odgovornošću za ugostiteljstvo, OIB 85026366516, Ulica Matice Hrvatske 26, 10410 Velika Gorica</item>
    </izvorni_sadrzaj>
    <derivirana_varijabla naziv="DomainObject.Predmet.ProtuStrankaListFormatedWithAdressOIB_1">
      <item>KOBAŠ UGOSTITELJSTVO jednostavno društvo s ograničenom odgovornošću za ugostiteljstvo, OIB 85026366516, Ulica Matice Hrvatske 26, 10410 Velika Gorica</item>
    </derivirana_varijabla>
  </DomainObject.Predmet.ProtuStrankaListFormatedWithAdressOIB>
  <DomainObject.Predmet.ProtuStrankaListNazivFormated>
    <izvorni_sadrzaj>
      <item>KOBAŠ UGOSTITELJSTVO jednostavno društvo s ograničenom odgovornošću za ugostiteljstvo</item>
    </izvorni_sadrzaj>
    <derivirana_varijabla naziv="DomainObject.Predmet.ProtuStrankaListNazivFormated_1">
      <item>KOBAŠ UGOSTITELJSTVO jednostavno društvo s ograničenom odgovornošću za ugostiteljstvo</item>
    </derivirana_varijabla>
  </DomainObject.Predmet.ProtuStrankaListNazivFormated>
  <DomainObject.Predmet.ProtuStrankaListNazivFormatedOIB>
    <izvorni_sadrzaj>
      <item>KOBAŠ UGOSTITELJSTVO jednostavno društvo s ograničenom odgovornošću za ugostiteljstvo, OIB 85026366516</item>
    </izvorni_sadrzaj>
    <derivirana_varijabla naziv="DomainObject.Predmet.ProtuStrankaListNazivFormatedOIB_1">
      <item>KOBAŠ UGOSTITELJSTVO jednostavno društvo s ograničenom odgovornošću za ugostiteljstvo, OIB 85026366516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KOBAŠ UGOSTITELJSTVO jednostavno društvo s ograničenom odgovornošću za ugostiteljstvo</izvorni_sadrzaj>
    <derivirana_varijabla naziv="DomainObject.Predmet.ProtustrankaIDrugi_1">KOBAŠ UGOSTITELJSTVO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KOBAŠ UGOSTITELJSTVO jednostavno društvo s ograničenom odgovornošću za ugostiteljstvo, OIB 85026366516, Ulica Matice Hrvatske 26, 10410 Velika Gorica</izvorni_sadrzaj>
    <derivirana_varijabla naziv="DomainObject.Predmet.ProtustrankaIDrugiAdressOIB_1">KOBAŠ UGOSTITELJSTVO jednostavno društvo s ograničenom odgovornošću za ugostiteljstvo, OIB 85026366516, Ulica Matice Hrvatske 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KOBAŠ UGOSTITELJSTVO jednostavno društvo s ograničenom odgovornošću za ugostiteljstvo</item>
      <item>FINA Regionalni centar Zagreb</item>
    </izvorni_sadrzaj>
    <derivirana_varijabla naziv="DomainObject.Predmet.SudioniciListNaziv_1">
      <item>KOBAŠ UGOSTITELJSTVO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KOBAŠ UGOSTITELJSTVO jednostavno društvo s ograničenom odgovornošću za ugostiteljstvo, OIB 85026366516, Ulica Matice Hrvatske 26,10410 Velika Gorica</item>
      <item>FINA Regionalni centar Zagreb, OIB 85821130368, Trg svibanjskih žrtava 1995. br. 1,10000 Zagreb</item>
    </izvorni_sadrzaj>
    <derivirana_varijabla naziv="DomainObject.Predmet.SudioniciListAdressOIB_1">
      <item>KOBAŠ UGOSTITELJSTVO jednostavno društvo s ograničenom odgovornošću za ugostiteljstvo, OIB 85026366516, Ulica Matice Hrvatske 26,10410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85026366516</item>
      <item>, OIB 85821130368</item>
    </izvorni_sadrzaj>
    <derivirana_varijabla naziv="DomainObject.Predmet.SudioniciListNazivOIB_1">
      <item>, OIB 85026366516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642F4F-A8BE-489C-8042-AFCD84463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2565</properties:Characters>
  <properties:Lines>86</properties:Lines>
  <properties:Paragraphs>24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2017-01-20T07:39:00Z</dcterms:created>
  <dc:creator>Darija Miličević</dc:creator>
  <cp:lastModifiedBy>Darija Miličević</cp:lastModifiedBy>
  <cp:lastPrinted>2017-02-24T07:23:00Z</cp:lastPrinted>
  <dcterms:modified xmlns:xsi="http://www.w3.org/2001/XMLSchema-instance" xsi:type="dcterms:W3CDTF">2017-03-06T07:37:00Z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