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d5f51" w14:paraId="11d5f51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68221C">
        <w:t>44</w:t>
      </w:r>
      <w:r w:rsidR="00DE189B">
        <w:t>6</w:t>
      </w:r>
      <w:r w:rsidR="00BE14DE">
        <w:t>/</w:t>
      </w:r>
      <w:r w:rsidR="00245588">
        <w:t>16-</w:t>
      </w:r>
      <w:r w:rsidR="00F30741">
        <w:t>5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DE189B">
        <w:t>VRHOVINA j.d.o.o., za usluge i trgovinu, Sukošan, Podvornica 4,</w:t>
      </w:r>
      <w:r w:rsidR="00DE189B" w:rsidRPr="007A679F">
        <w:t xml:space="preserve"> OIB: </w:t>
      </w:r>
      <w:r w:rsidR="00DE189B">
        <w:t>94688499140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68221C">
        <w:t>24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DE189B">
        <w:t>VRHOVINA j.d.o.o., za usluge i trgovinu, Sukošan, Podvornica 4,</w:t>
      </w:r>
      <w:r w:rsidR="00DE189B" w:rsidRPr="007A679F">
        <w:t xml:space="preserve"> OIB: </w:t>
      </w:r>
      <w:r w:rsidR="00DE189B">
        <w:t>94688499140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68221C" w:rsidP="00A70A5D" w:rsidR="00A70A5D">
      <w:pPr>
        <w:jc w:val="center"/>
      </w:pPr>
      <w:r>
        <w:t>13</w:t>
      </w:r>
      <w:r w:rsidR="0050074C">
        <w:t>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09</w:t>
      </w:r>
      <w:r w:rsidR="00A70A5D">
        <w:t>,</w:t>
      </w:r>
      <w:r w:rsidR="00DE189B">
        <w:t>15</w:t>
      </w:r>
      <w:r w:rsidR="00A70A5D" w:rsidRPr="00F60CD9">
        <w:t xml:space="preserve"> sati kod ovog suda, Ulica Franje Tuđmana br. 35, sudnica br, </w:t>
      </w:r>
      <w:r w:rsidR="00A70A5D">
        <w:t>26/</w:t>
      </w:r>
      <w:r w:rsidR="00A70A5D" w:rsidRPr="00F60CD9">
        <w:t>I.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68221C" w:rsidP="00A70A5D" w:rsidR="00A70A5D">
      <w:pPr>
        <w:pStyle w:val="Odlomakpopisa"/>
        <w:ind w:left="0"/>
        <w:jc w:val="center"/>
      </w:pPr>
      <w:r>
        <w:t>13</w:t>
      </w:r>
      <w:r w:rsidR="0050074C">
        <w:t>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09</w:t>
      </w:r>
      <w:r w:rsidR="00F92198">
        <w:t>,</w:t>
      </w:r>
      <w:r w:rsidR="00DE189B">
        <w:t>2</w:t>
      </w:r>
      <w:r w:rsidR="00BA77B2">
        <w:t>0</w:t>
      </w:r>
      <w:r w:rsidR="00631438" w:rsidRPr="00F60CD9">
        <w:t xml:space="preserve"> </w:t>
      </w:r>
      <w:r w:rsidR="00A70A5D" w:rsidRPr="00F60CD9">
        <w:t xml:space="preserve">sati kod ovog suda, Ulica Franje Tuđmana br. 35, sudnica br, </w:t>
      </w:r>
      <w:r w:rsidR="00A70A5D">
        <w:t>26/</w:t>
      </w:r>
      <w:r w:rsidR="00A70A5D" w:rsidRPr="00F60CD9">
        <w:t>I.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DE189B">
        <w:t>VRHOVINA j.d.o.o., za usluge i trgovinu, Sukošan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651F68">
        <w:t>21. ožujka 2016</w:t>
      </w:r>
      <w:r w:rsidR="00245588" w:rsidRPr="006A6907">
        <w:t xml:space="preserve">. u Očevidniku redoslijeda osnova za plaćanje ima evidentirane neizvršene osnove za plaćanje u neprekinutom razdoblju od </w:t>
      </w:r>
      <w:r w:rsidR="00651F68">
        <w:t>120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F74D4B">
        <w:t>31.677,46</w:t>
      </w:r>
      <w:r w:rsidR="00245588" w:rsidRPr="006A6907">
        <w:t xml:space="preserve"> kun</w:t>
      </w:r>
      <w:r w:rsidR="00A41796">
        <w:t>e</w:t>
      </w:r>
      <w:r w:rsidR="00673D65" w:rsidRPr="006A6907">
        <w:t xml:space="preserve">, te da ima </w:t>
      </w:r>
      <w:r w:rsidR="008E0679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68221C">
        <w:t>24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F74D4B">
        <w:t>VRHOVINA j.d.o.o., za usluge i trgovinu, Sukošan</w:t>
      </w:r>
      <w:r w:rsidR="00F74D4B" w:rsidRPr="00F60CD9">
        <w:t xml:space="preserve"> </w:t>
      </w:r>
      <w:r w:rsidR="0020610B" w:rsidRPr="00F60CD9">
        <w:t>i za član</w:t>
      </w:r>
      <w:r w:rsidR="000C7F11">
        <w:t>ove</w:t>
      </w:r>
      <w:r w:rsidR="0020610B" w:rsidRPr="00F60CD9">
        <w:t xml:space="preserve"> uprave s upozorenjem</w:t>
      </w:r>
      <w:r w:rsidR="004E5FA3">
        <w:t xml:space="preserve"> i na e-oglasnu ploču suda</w:t>
      </w:r>
    </w:p>
    <w:p w:rsidRDefault="00F74D4B" w:rsidP="00A41796" w:rsidR="000C7F11" w:rsidRPr="00A41796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ĐURO PETRIĆ iz Sukošana, Podvornica 4 </w:t>
      </w:r>
      <w:r w:rsidR="000C7F11">
        <w:t xml:space="preserve">- uz upozorenje na adresu </w:t>
      </w:r>
      <w:r w:rsidR="004E5FA3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9D2208">
      <w:rPr>
        <w:noProof/>
      </w:rPr>
      <w:t>2</w:t>
    </w:r>
    <w:r w:rsidR="00631438">
      <w:fldChar w:fldCharType="end"/>
    </w:r>
    <w:r w:rsidR="0068221C">
      <w:tab/>
    </w:r>
    <w:r w:rsidR="0068221C">
      <w:tab/>
    </w:r>
    <w:r w:rsidR="0068221C">
      <w:tab/>
    </w:r>
    <w:r w:rsidR="0068221C">
      <w:tab/>
    </w:r>
    <w:r w:rsidR="003C6ABB">
      <w:t>Posl. br.: 1 St-</w:t>
    </w:r>
    <w:r w:rsidR="0068221C">
      <w:t>44</w:t>
    </w:r>
    <w:r w:rsidR="00F74D4B">
      <w:t>6</w:t>
    </w:r>
    <w:r w:rsidR="00F30741">
      <w:t>/16-5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C7F11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3AB3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1E39"/>
    <w:rsid w:val="004731FA"/>
    <w:rsid w:val="004807CF"/>
    <w:rsid w:val="004902BE"/>
    <w:rsid w:val="00490F40"/>
    <w:rsid w:val="004A5EB9"/>
    <w:rsid w:val="004A6503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E5FA3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1F68"/>
    <w:rsid w:val="00653F1D"/>
    <w:rsid w:val="006660FA"/>
    <w:rsid w:val="006706FF"/>
    <w:rsid w:val="00673D65"/>
    <w:rsid w:val="00675718"/>
    <w:rsid w:val="0068221C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0679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D2208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1796"/>
    <w:rsid w:val="00A42102"/>
    <w:rsid w:val="00A62A1F"/>
    <w:rsid w:val="00A70A5D"/>
    <w:rsid w:val="00A80B05"/>
    <w:rsid w:val="00A9730C"/>
    <w:rsid w:val="00A97B44"/>
    <w:rsid w:val="00AA1AD1"/>
    <w:rsid w:val="00AA4B0E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A77B2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1F49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189B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0B0F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30741"/>
    <w:rsid w:val="00F43640"/>
    <w:rsid w:val="00F45B41"/>
    <w:rsid w:val="00F4771D"/>
    <w:rsid w:val="00F568F8"/>
    <w:rsid w:val="00F60CD9"/>
    <w:rsid w:val="00F63403"/>
    <w:rsid w:val="00F72661"/>
    <w:rsid w:val="00F73E01"/>
    <w:rsid w:val="00F74D4B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D22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22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22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22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22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D22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22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22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22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22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St-446/2016</izvorni_sadrzaj>
    <derivirana_varijabla naziv="DomainObject.Predmet.OznakaBroj_1">St-446/2016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VRHOVINA j.d.o.o. za usluge i trgovinu</izvorni_sadrzaj>
    <derivirana_varijabla naziv="DomainObject.Predmet.ProtustrankaFormated_1">  VRHOVINA j.d.o.o. za usluge i trgovinu</derivirana_varijabla>
  </DomainObject.Predmet.ProtustrankaFormated>
  <DomainObject.Predmet.ProtustrankaFormatedOIB>
    <izvorni_sadrzaj>  VRHOVINA j.d.o.o. za usluge i trgovinu, OIB 94688499140</izvorni_sadrzaj>
    <derivirana_varijabla naziv="DomainObject.Predmet.ProtustrankaFormatedOIB_1">  VRHOVINA j.d.o.o. za usluge i trgovinu, OIB 94688499140</derivirana_varijabla>
  </DomainObject.Predmet.ProtustrankaFormatedOIB>
  <DomainObject.Predmet.ProtustrankaFormatedWithAdress>
    <izvorni_sadrzaj> VRHOVINA j.d.o.o. za usluge i trgovinu, Podvornica 4, 23206 Sukošan</izvorni_sadrzaj>
    <derivirana_varijabla naziv="DomainObject.Predmet.ProtustrankaFormatedWithAdress_1"> VRHOVINA j.d.o.o. za usluge i trgovinu, Podvornica 4, 23206 Sukošan</derivirana_varijabla>
  </DomainObject.Predmet.ProtustrankaFormatedWithAdress>
  <DomainObject.Predmet.ProtustrankaFormatedWithAdressOIB>
    <izvorni_sadrzaj> VRHOVINA j.d.o.o. za usluge i trgovinu, OIB 94688499140, Podvornica 4, 23206 Sukošan</izvorni_sadrzaj>
    <derivirana_varijabla naziv="DomainObject.Predmet.ProtustrankaFormatedWithAdressOIB_1"> VRHOVINA j.d.o.o. za usluge i trgovinu, OIB 94688499140, Podvornica 4, 23206 Sukošan</derivirana_varijabla>
  </DomainObject.Predmet.ProtustrankaFormatedWithAdressOIB>
  <DomainObject.Predmet.ProtustrankaWithAdress>
    <izvorni_sadrzaj>VRHOVINA j.d.o.o. za usluge i trgovinu Podvornica 4, 23206 Sukošan</izvorni_sadrzaj>
    <derivirana_varijabla naziv="DomainObject.Predmet.ProtustrankaWithAdress_1">VRHOVINA j.d.o.o. za usluge i trgovinu Podvornica 4, 23206 Sukošan</derivirana_varijabla>
  </DomainObject.Predmet.ProtustrankaWithAdress>
  <DomainObject.Predmet.ProtustrankaWithAdressOIB>
    <izvorni_sadrzaj>VRHOVINA j.d.o.o. za usluge i trgovinu, OIB 94688499140, Podvornica 4, 23206 Sukošan</izvorni_sadrzaj>
    <derivirana_varijabla naziv="DomainObject.Predmet.ProtustrankaWithAdressOIB_1">VRHOVINA j.d.o.o. za usluge i trgovinu, OIB 94688499140, Podvornica 4, 23206 Sukošan</derivirana_varijabla>
  </DomainObject.Predmet.ProtustrankaWithAdressOIB>
  <DomainObject.Predmet.ProtustrankaNazivFormated>
    <izvorni_sadrzaj>VRHOVINA j.d.o.o. za usluge i trgovinu</izvorni_sadrzaj>
    <derivirana_varijabla naziv="DomainObject.Predmet.ProtustrankaNazivFormated_1">VRHOVINA j.d.o.o. za usluge i trgovinu</derivirana_varijabla>
  </DomainObject.Predmet.ProtustrankaNazivFormated>
  <DomainObject.Predmet.ProtustrankaNazivFormatedOIB>
    <izvorni_sadrzaj>VRHOVINA j.d.o.o. za usluge i trgovinu, OIB 94688499140</izvorni_sadrzaj>
    <derivirana_varijabla naziv="DomainObject.Predmet.ProtustrankaNazivFormatedOIB_1">VRHOVINA j.d.o.o. za usluge i trgovinu, OIB 94688499140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31677.46</izvorni_sadrzaj>
    <derivirana_varijabla naziv="DomainObject.Predmet.TrenutnaVrijednost_1">31677.46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VRHOVINA j.d.o.o. za usluge i trgovinu</item>
    </izvorni_sadrzaj>
    <derivirana_varijabla naziv="DomainObject.Predmet.ProtuStrankaListFormated_1">
      <item>VRHOVINA j.d.o.o. za usluge i trgovinu</item>
    </derivirana_varijabla>
  </DomainObject.Predmet.ProtuStrankaListFormated>
  <DomainObject.Predmet.ProtuStrankaListFormatedOIB>
    <izvorni_sadrzaj>
      <item>VRHOVINA j.d.o.o. za usluge i trgovinu, OIB 94688499140</item>
    </izvorni_sadrzaj>
    <derivirana_varijabla naziv="DomainObject.Predmet.ProtuStrankaListFormatedOIB_1">
      <item>VRHOVINA j.d.o.o. za usluge i trgovinu, OIB 94688499140</item>
    </derivirana_varijabla>
  </DomainObject.Predmet.ProtuStrankaListFormatedOIB>
  <DomainObject.Predmet.ProtuStrankaListFormatedWithAdress>
    <izvorni_sadrzaj>
      <item>VRHOVINA j.d.o.o. za usluge i trgovinu, Podvornica 4, 23206 Sukošan</item>
    </izvorni_sadrzaj>
    <derivirana_varijabla naziv="DomainObject.Predmet.ProtuStrankaListFormatedWithAdress_1">
      <item>VRHOVINA j.d.o.o. za usluge i trgovinu, Podvornica 4, 23206 Sukošan</item>
    </derivirana_varijabla>
  </DomainObject.Predmet.ProtuStrankaListFormatedWithAdress>
  <DomainObject.Predmet.ProtuStrankaListFormatedWithAdressOIB>
    <izvorni_sadrzaj>
      <item>VRHOVINA j.d.o.o. za usluge i trgovinu, OIB 94688499140, Podvornica 4, 23206 Sukošan</item>
    </izvorni_sadrzaj>
    <derivirana_varijabla naziv="DomainObject.Predmet.ProtuStrankaListFormatedWithAdressOIB_1">
      <item>VRHOVINA j.d.o.o. za usluge i trgovinu, OIB 94688499140, Podvornica 4, 23206 Sukošan</item>
    </derivirana_varijabla>
  </DomainObject.Predmet.ProtuStrankaListFormatedWithAdressOIB>
  <DomainObject.Predmet.ProtuStrankaListNazivFormated>
    <izvorni_sadrzaj>
      <item>VRHOVINA j.d.o.o. za usluge i trgovinu</item>
    </izvorni_sadrzaj>
    <derivirana_varijabla naziv="DomainObject.Predmet.ProtuStrankaListNazivFormated_1">
      <item>VRHOVINA j.d.o.o. za usluge i trgovinu</item>
    </derivirana_varijabla>
  </DomainObject.Predmet.ProtuStrankaListNazivFormated>
  <DomainObject.Predmet.ProtuStrankaListNazivFormatedOIB>
    <izvorni_sadrzaj>
      <item>VRHOVINA j.d.o.o. za usluge i trgovinu, OIB 94688499140</item>
    </izvorni_sadrzaj>
    <derivirana_varijabla naziv="DomainObject.Predmet.ProtuStrankaListNazivFormatedOIB_1">
      <item>VRHOVINA j.d.o.o. za usluge i trgovinu, OIB 94688499140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VRHOVINA j.d.o.o. za usluge i trgovinu</izvorni_sadrzaj>
    <derivirana_varijabla naziv="DomainObject.Predmet.ProtustrankaIDrugi_1">VRHOVINA j.d.o.o. za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VRHOVINA j.d.o.o. za usluge i trgovinu, OIB 94688499140, Podvornica 4, 23206 Sukošan</izvorni_sadrzaj>
    <derivirana_varijabla naziv="DomainObject.Predmet.ProtustrankaIDrugiAdressOIB_1">VRHOVINA j.d.o.o. za usluge i trgovinu, OIB 94688499140, Podvornica 4,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VRHOVINA j.d.o.o. za usluge i trgovinu</item>
    </izvorni_sadrzaj>
    <derivirana_varijabla naziv="DomainObject.Predmet.SudioniciListNaziv_1">
      <item>FINA</item>
      <item>VRHOVINA j.d.o.o. za usluge i trgovinu</item>
    </derivirana_varijabla>
  </DomainObject.Predmet.SudioniciListNaziv>
  <DomainObject.Predmet.SudioniciListAdressOIB>
    <izvorni_sadrzaj>
      <item>FINA, OIB 85821130368</item>
      <item>VRHOVINA j.d.o.o. za usluge i trgovinu, OIB 94688499140, Podvornica 4,23206 Sukošan</item>
    </izvorni_sadrzaj>
    <derivirana_varijabla naziv="DomainObject.Predmet.SudioniciListAdressOIB_1">
      <item>FINA, OIB 85821130368</item>
      <item>VRHOVINA j.d.o.o. za usluge i trgovinu, OIB 94688499140, Podvornica 4,23206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94688499140</item>
    </izvorni_sadrzaj>
    <derivirana_varijabla naziv="DomainObject.Predmet.SudioniciListNazivOIB_1">
      <item>, OIB 85821130368</item>
      <item>, OIB 94688499140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F8E021-3CCA-4CAA-A2FD-21A5791282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374</properties:Words>
  <properties:Characters>1969</properties:Characters>
  <properties:Lines>78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2016-03-24T08:00:00Z</dcterms:created>
  <dc:creator>Administrator</dc:creator>
  <cp:lastModifiedBy>wsadmin</cp:lastModifiedBy>
  <cp:lastPrinted>2016-03-18T09:50:00Z</cp:lastPrinted>
  <dcterms:modified xmlns:xsi="http://www.w3.org/2001/XMLSchema-instance" xsi:type="dcterms:W3CDTF">2016-03-24T12:59:00Z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