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73af9" w14:paraId="f073af9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693AB7">
        <w:rPr>
          <w:lang w:val="hr-HR"/>
        </w:rPr>
        <w:t>Sukoišanska</w:t>
      </w:r>
      <w:proofErr w:type="spellEnd"/>
      <w:r w:rsidRPr="00693AB7">
        <w:rPr>
          <w:lang w:val="hr-HR"/>
        </w:rPr>
        <w:t xml:space="preserve">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5B5D7E">
        <w:t xml:space="preserve">OSINI </w:t>
      </w:r>
      <w:proofErr w:type="spellStart"/>
      <w:r w:rsidR="005B5D7E">
        <w:t>d.o.o</w:t>
      </w:r>
      <w:proofErr w:type="spellEnd"/>
      <w:r w:rsidR="005B5D7E">
        <w:t xml:space="preserve">., </w:t>
      </w:r>
      <w:proofErr w:type="spellStart"/>
      <w:r w:rsidR="005B5D7E">
        <w:t>Osječka</w:t>
      </w:r>
      <w:proofErr w:type="spellEnd"/>
      <w:r w:rsidR="005B5D7E">
        <w:t xml:space="preserve"> 7, Split, OIB: 48658240114</w:t>
      </w:r>
      <w:r>
        <w:rPr>
          <w:lang w:val="hr-HR"/>
        </w:rPr>
        <w:t xml:space="preserve">, </w:t>
      </w:r>
      <w:proofErr w:type="gramStart"/>
      <w:r>
        <w:rPr>
          <w:lang w:val="hr-HR"/>
        </w:rPr>
        <w:t>dana</w:t>
      </w:r>
      <w:proofErr w:type="gramEnd"/>
      <w:r>
        <w:rPr>
          <w:lang w:val="hr-HR"/>
        </w:rPr>
        <w:t xml:space="preserve"> </w:t>
      </w:r>
      <w:r w:rsidR="002106AF">
        <w:rPr>
          <w:lang w:val="hr-HR"/>
        </w:rPr>
        <w:t>11. siječnja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5B5D7E">
        <w:t xml:space="preserve">OSINI </w:t>
      </w:r>
      <w:proofErr w:type="spellStart"/>
      <w:r w:rsidR="005B5D7E">
        <w:t>d.o.o</w:t>
      </w:r>
      <w:proofErr w:type="spellEnd"/>
      <w:r w:rsidR="005B5D7E">
        <w:t xml:space="preserve">., </w:t>
      </w:r>
      <w:proofErr w:type="spellStart"/>
      <w:r w:rsidR="005B5D7E">
        <w:t>Osječka</w:t>
      </w:r>
      <w:proofErr w:type="spellEnd"/>
      <w:r w:rsidR="005B5D7E">
        <w:t xml:space="preserve"> 7, Split, OIB: 48658240114 </w:t>
      </w:r>
      <w:proofErr w:type="gramStart"/>
      <w:r>
        <w:rPr>
          <w:lang w:val="hr-HR"/>
        </w:rPr>
        <w:t>na</w:t>
      </w:r>
      <w:proofErr w:type="gramEnd"/>
      <w:r>
        <w:rPr>
          <w:lang w:val="hr-HR"/>
        </w:rPr>
        <w:t xml:space="preserve"> dan </w:t>
      </w:r>
      <w:r w:rsidR="00A429D1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5B5D7E">
        <w:rPr>
          <w:lang w:val="hr-HR"/>
        </w:rPr>
        <w:t>2384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5B5D7E">
        <w:rPr>
          <w:lang w:val="hr-HR"/>
        </w:rPr>
        <w:t>145.829,60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106AF">
        <w:rPr>
          <w:lang w:val="hr-HR"/>
        </w:rPr>
        <w:t>11. siječnja 2017</w:t>
      </w:r>
      <w:r w:rsidR="00693AB7">
        <w:rPr>
          <w:lang w:val="hr-HR"/>
        </w:rPr>
        <w:t>. godine</w:t>
      </w:r>
    </w:p>
    <w:p w:rsidRDefault="00693AB7" w:rsidP="002106AF" w:rsidR="005A61D0">
      <w:pPr>
        <w:ind w:firstLine="708" w:left="7080"/>
        <w:jc w:val="center"/>
      </w:pPr>
      <w:r>
        <w:t xml:space="preserve">SUDAC </w:t>
      </w:r>
    </w:p>
    <w:p w:rsidRDefault="002106AF" w:rsidP="00693AB7" w:rsidR="002106AF">
      <w:pPr>
        <w:ind w:firstLine="708" w:left="7080"/>
        <w:jc w:val="right"/>
      </w:pPr>
    </w:p>
    <w:p w:rsidRDefault="00B45E79" w:rsidP="00B157B2" w:rsidR="00B45E7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45E79" w:rsidRPr="00B45E79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AC1E97" w:rsidR="00473132">
    <w:pPr>
      <w:pStyle w:val="Zaglavlje"/>
      <w:jc w:val="center"/>
    </w:pPr>
  </w:p>
  <w:p w:rsidRDefault="00AC1E97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proofErr w:type="gramStart"/>
    <w:r>
      <w:t>4.St</w:t>
    </w:r>
    <w:proofErr w:type="gramEnd"/>
    <w:r>
      <w:t>-</w:t>
    </w:r>
    <w:r w:rsidR="005B5D7E">
      <w:t>898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106AF"/>
    <w:rsid w:val="00291D1D"/>
    <w:rsid w:val="003652A6"/>
    <w:rsid w:val="00394F80"/>
    <w:rsid w:val="003C2F22"/>
    <w:rsid w:val="00417EA6"/>
    <w:rsid w:val="00455956"/>
    <w:rsid w:val="004F1BAF"/>
    <w:rsid w:val="004F4530"/>
    <w:rsid w:val="00525F2C"/>
    <w:rsid w:val="005A61D0"/>
    <w:rsid w:val="005B5D7E"/>
    <w:rsid w:val="00684A08"/>
    <w:rsid w:val="00693AB7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81D37"/>
    <w:rsid w:val="009B56F1"/>
    <w:rsid w:val="00A17F84"/>
    <w:rsid w:val="00A2481E"/>
    <w:rsid w:val="00A429D1"/>
    <w:rsid w:val="00A51DE9"/>
    <w:rsid w:val="00AC1E97"/>
    <w:rsid w:val="00B12DB9"/>
    <w:rsid w:val="00B157B2"/>
    <w:rsid w:val="00B45E79"/>
    <w:rsid w:val="00B7506F"/>
    <w:rsid w:val="00BF4DF3"/>
    <w:rsid w:val="00D54741"/>
    <w:rsid w:val="00DD0D50"/>
    <w:rsid w:val="00E146CF"/>
    <w:rsid w:val="00EA4F9E"/>
    <w:rsid w:val="00EB6A52"/>
    <w:rsid w:val="00F2599E"/>
    <w:rsid w:val="00F31E42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C1E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E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E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E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E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C1E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1E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E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E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E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</izvorni_sadrzaj>
    <derivirana_varijabla naziv="DomainObject.Predmet.Broj_1">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St-898/2015</izvorni_sadrzaj>
    <derivirana_varijabla naziv="DomainObject.Predmet.OznakaBroj_1">St-898/2015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OSINI društvo sa ograničenom odgovornošću za trgovinu na veliko i posredovanje u trgovini</izvorni_sadrzaj>
    <derivirana_varijabla naziv="DomainObject.Predmet.ProtustrankaFormated_1">  OSINI društvo sa ograničenom odgovornošću za trgovinu na veliko i posredovanje u trgovini</derivirana_varijabla>
  </DomainObject.Predmet.ProtustrankaFormated>
  <DomainObject.Predmet.ProtustrankaFormatedOIB>
    <izvorni_sadrzaj>  OSINI društvo sa ograničenom odgovornošću za trgovinu na veliko i posredovanje u trgovini, OIB 48658240114</izvorni_sadrzaj>
    <derivirana_varijabla naziv="DomainObject.Predmet.ProtustrankaFormatedOIB_1">  OSINI društvo sa ograničenom odgovornošću za trgovinu na veliko i posredovanje u trgovini, OIB 48658240114</derivirana_varijabla>
  </DomainObject.Predmet.ProtustrankaFormatedOIB>
  <DomainObject.Predmet.ProtustrankaFormatedWithAdress>
    <izvorni_sadrzaj> OSINI društvo sa ograničenom odgovornošću za trgovinu na veliko i posredovanje u trgovini, Osječka 7, 21000 Split</izvorni_sadrzaj>
    <derivirana_varijabla naziv="DomainObject.Predmet.ProtustrankaFormatedWithAdress_1"> OSINI društvo sa ograničenom odgovornošću za trgovinu na veliko i posredovanje u trgovini, Osječka 7, 21000 Split</derivirana_varijabla>
  </DomainObject.Predmet.ProtustrankaFormatedWithAdress>
  <DomainObject.Predmet.ProtustrankaFormatedWithAdressOIB>
    <izvorni_sadrzaj> OSINI društvo sa ograničenom odgovornošću za trgovinu na veliko i posredovanje u trgovini, OIB 48658240114, Osječka 7, 21000 Split</izvorni_sadrzaj>
    <derivirana_varijabla naziv="DomainObject.Predmet.ProtustrankaFormatedWithAdressOIB_1"> OSINI društvo sa ograničenom odgovornošću za trgovinu na veliko i posredovanje u trgovini, OIB 48658240114, Osječka 7, 21000 Split</derivirana_varijabla>
  </DomainObject.Predmet.ProtustrankaFormatedWithAdressOIB>
  <DomainObject.Predmet.ProtustrankaWithAdress>
    <izvorni_sadrzaj>OSINI društvo sa ograničenom odgovornošću za trgovinu na veliko i posredovanje u trgovini Osječka 7, 21000 Split</izvorni_sadrzaj>
    <derivirana_varijabla naziv="DomainObject.Predmet.ProtustrankaWithAdress_1">OSINI društvo sa ograničenom odgovornošću za trgovinu na veliko i posredovanje u trgovini Osječka 7, 21000 Split</derivirana_varijabla>
  </DomainObject.Predmet.ProtustrankaWithAdress>
  <DomainObject.Predmet.ProtustrankaWithAdressOIB>
    <izvorni_sadrzaj>OSINI društvo sa ograničenom odgovornošću za trgovinu na veliko i posredovanje u trgovini, OIB 48658240114, Osječka 7, 21000 Split</izvorni_sadrzaj>
    <derivirana_varijabla naziv="DomainObject.Predmet.ProtustrankaWithAdressOIB_1">OSINI društvo sa ograničenom odgovornošću za trgovinu na veliko i posredovanje u trgovini, OIB 48658240114, Osječka 7, 21000 Split</derivirana_varijabla>
  </DomainObject.Predmet.ProtustrankaWithAdressOIB>
  <DomainObject.Predmet.ProtustrankaNazivFormated>
    <izvorni_sadrzaj>OSINI društvo sa ograničenom odgovornošću za trgovinu na veliko i posredovanje u trgovini</izvorni_sadrzaj>
    <derivirana_varijabla naziv="DomainObject.Predmet.ProtustrankaNazivFormated_1">OSINI društvo sa ograničenom odgovornošću za trgovinu na veliko i posredovanje u trgovini</derivirana_varijabla>
  </DomainObject.Predmet.ProtustrankaNazivFormated>
  <DomainObject.Predmet.ProtustrankaNazivFormatedOIB>
    <izvorni_sadrzaj>OSINI društvo sa ograničenom odgovornošću za trgovinu na veliko i posredovanje u trgovini, OIB 48658240114</izvorni_sadrzaj>
    <derivirana_varijabla naziv="DomainObject.Predmet.ProtustrankaNazivFormatedOIB_1">OSINI društvo sa ograničenom odgovornošću za trgovinu na veliko i posredovanje u trgovini, OIB 48658240114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145829.60</izvorni_sadrzaj>
    <derivirana_varijabla naziv="DomainObject.Predmet.TrenutnaVrijednost_1">145829.60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OSINI društvo sa ograničenom odgovornošću za trgovinu na veliko i posredovanje u trgovini</item>
    </izvorni_sadrzaj>
    <derivirana_varijabla naziv="DomainObject.Predmet.ProtuStrankaListFormated_1">
      <item>OSINI društvo sa ograničenom odgovornošću za trgovinu na veliko i posredovanje u trgovini</item>
    </derivirana_varijabla>
  </DomainObject.Predmet.ProtuStrankaListFormated>
  <DomainObject.Predmet.ProtuStrankaListFormatedOIB>
    <izvorni_sadrzaj>
      <item>OSINI društvo sa ograničenom odgovornošću za trgovinu na veliko i posredovanje u trgovini, OIB 48658240114</item>
    </izvorni_sadrzaj>
    <derivirana_varijabla naziv="DomainObject.Predmet.ProtuStrankaListFormatedOIB_1">
      <item>OSINI društvo sa ograničenom odgovornošću za trgovinu na veliko i posredovanje u trgovini, OIB 48658240114</item>
    </derivirana_varijabla>
  </DomainObject.Predmet.ProtuStrankaListFormatedOIB>
  <DomainObject.Predmet.ProtuStrankaListFormatedWithAdress>
    <izvorni_sadrzaj>
      <item>OSINI društvo sa ograničenom odgovornošću za trgovinu na veliko i posredovanje u trgovini, Osječka 7, 21000 Split</item>
    </izvorni_sadrzaj>
    <derivirana_varijabla naziv="DomainObject.Predmet.ProtuStrankaListFormatedWithAdress_1">
      <item>OSINI društvo sa ograničenom odgovornošću za trgovinu na veliko i posredovanje u trgovini, Osječka 7, 21000 Split</item>
    </derivirana_varijabla>
  </DomainObject.Predmet.ProtuStrankaListFormatedWithAdress>
  <DomainObject.Predmet.ProtuStrankaListFormatedWithAdressOIB>
    <izvorni_sadrzaj>
      <item>OSINI društvo sa ograničenom odgovornošću za trgovinu na veliko i posredovanje u trgovini, OIB 48658240114, Osječka 7, 21000 Split</item>
    </izvorni_sadrzaj>
    <derivirana_varijabla naziv="DomainObject.Predmet.ProtuStrankaListFormatedWithAdressOIB_1">
      <item>OSINI društvo sa ograničenom odgovornošću za trgovinu na veliko i posredovanje u trgovini, OIB 48658240114, Osječka 7, 21000 Split</item>
    </derivirana_varijabla>
  </DomainObject.Predmet.ProtuStrankaListFormatedWithAdressOIB>
  <DomainObject.Predmet.ProtuStrankaListNazivFormated>
    <izvorni_sadrzaj>
      <item>OSINI društvo sa ograničenom odgovornošću za trgovinu na veliko i posredovanje u trgovini</item>
    </izvorni_sadrzaj>
    <derivirana_varijabla naziv="DomainObject.Predmet.ProtuStrankaListNazivFormated_1">
      <item>OSINI društvo sa ograničenom odgovornošću za trgovinu na veliko i posredovanje u trgovini</item>
    </derivirana_varijabla>
  </DomainObject.Predmet.ProtuStrankaListNazivFormated>
  <DomainObject.Predmet.ProtuStrankaListNazivFormatedOIB>
    <izvorni_sadrzaj>
      <item>OSINI društvo sa ograničenom odgovornošću za trgovinu na veliko i posredovanje u trgovini, OIB 48658240114</item>
    </izvorni_sadrzaj>
    <derivirana_varijabla naziv="DomainObject.Predmet.ProtuStrankaListNazivFormatedOIB_1">
      <item>OSINI društvo sa ograničenom odgovornošću za trgovinu na veliko i posredovanje u trgovini, OIB 48658240114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OSINI društvo sa ograničenom odgovornošću za trgovinu na veliko i posredovanje u trgovini</izvorni_sadrzaj>
    <derivirana_varijabla naziv="DomainObject.Predmet.ProtustrankaIDrugi_1">OSINI društvo sa ograničenom odgovornošću za trgovinu na veliko i posredovanje u trgovini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OSINI društvo sa ograničenom odgovornošću za trgovinu na veliko i posredovanje u trgovini, OIB 48658240114, Osječka 7, 21000 Split</izvorni_sadrzaj>
    <derivirana_varijabla naziv="DomainObject.Predmet.ProtustrankaIDrugiAdressOIB_1">OSINI društvo sa ograničenom odgovornošću za trgovinu na veliko i posredovanje u trgovini, OIB 48658240114, Osječka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OSINI društvo sa ograničenom odgovornošću za trgovinu na veliko i posredovanje u trgovini</item>
      <item>FINANCIJSKA AGENCIJA, RC SPLIT</item>
    </izvorni_sadrzaj>
    <derivirana_varijabla naziv="DomainObject.Predmet.SudioniciListNaziv_1">
      <item>OSINI društvo sa ograničenom odgovornošću za trgovinu na veliko i posredovanje u trgovini</item>
      <item>FINANCIJSKA AGENCIJA, RC SPLIT</item>
    </derivirana_varijabla>
  </DomainObject.Predmet.SudioniciListNaziv>
  <DomainObject.Predmet.SudioniciListAdressOIB>
    <izvorni_sadrzaj>
      <item>OSINI društvo sa ograničenom odgovornošću za trgovinu na veliko i posredovanje u trgovini, OIB 48658240114, Osječka 7,21000 Split</item>
      <item>FINANCIJSKA AGENCIJA, RC SPLIT, OIB 85821130368, Mažuranićevo šet. 24 b,21000 Split</item>
    </izvorni_sadrzaj>
    <derivirana_varijabla naziv="DomainObject.Predmet.SudioniciListAdressOIB_1">
      <item>OSINI društvo sa ograničenom odgovornošću za trgovinu na veliko i posredovanje u trgovini, OIB 48658240114, Osječka 7,21000 Split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48658240114</item>
      <item>, OIB 85821130368</item>
    </izvorni_sadrzaj>
    <derivirana_varijabla naziv="DomainObject.Predmet.SudioniciListNazivOIB_1">
      <item>, OIB 48658240114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315</properties:Words>
  <properties:Characters>1731</properties:Characters>
  <properties:Lines>46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2017-01-11T11:10:00Z</cp:lastPrinted>
  <dcterms:modified xmlns:xsi="http://www.w3.org/2001/XMLSchema-instance" xsi:type="dcterms:W3CDTF">2017-01-11T11:11:00Z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