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0607" w14:paraId="75a0607" w:rsidRDefault="00AB4602" w:rsidP="0097187A" w:rsidR="0097187A" w:rsidRPr="0097187A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187A" w:rsidRPr="0097187A">
        <w:rPr>
          <w:rFonts w:cs="Times New Roman"/>
          <w:b/>
        </w:rPr>
        <w:t xml:space="preserve">      </w:t>
      </w:r>
      <w:r w:rsidR="0097187A" w:rsidRPr="0097187A">
        <w:rPr>
          <w:rFonts w:cs="Times New Roman"/>
        </w:rPr>
        <w:t>REPUBLIKA HRVATSKA</w:t>
      </w:r>
    </w:p>
    <w:p w:rsidRDefault="0097187A" w:rsidP="0097187A" w:rsidR="0097187A" w:rsidRPr="0097187A">
      <w:pPr>
        <w:spacing w:after="0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 xml:space="preserve"> TRGOVAČKI SUD U ZAGREBU</w:t>
      </w:r>
    </w:p>
    <w:p w:rsidRDefault="0097187A" w:rsidP="0097187A" w:rsidR="0097187A" w:rsidRPr="0097187A">
      <w:pPr>
        <w:spacing w:after="0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 xml:space="preserve">           Stalna služba u Karlovcu </w:t>
      </w:r>
    </w:p>
    <w:p w:rsidRDefault="0097187A" w:rsidP="0097187A" w:rsidR="0097187A" w:rsidRPr="0097187A">
      <w:pPr>
        <w:spacing w:after="0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97187A" w:rsidP="0097187A" w:rsidR="0097187A" w:rsidRPr="0097187A">
      <w:pPr>
        <w:spacing w:after="0"/>
        <w:rPr>
          <w:rFonts w:cs="Times New Roman" w:eastAsia="Times New Roman"/>
          <w:lang w:eastAsia="hr-HR"/>
        </w:rPr>
      </w:pPr>
    </w:p>
    <w:p w:rsidRDefault="0097187A" w:rsidP="0097187A" w:rsidR="0097187A" w:rsidRPr="0097187A">
      <w:pPr>
        <w:spacing w:after="0"/>
        <w:rPr>
          <w:rFonts w:cs="Times New Roman" w:eastAsia="Times New Roman"/>
          <w:lang w:eastAsia="hr-HR"/>
        </w:rPr>
      </w:pPr>
    </w:p>
    <w:p w:rsidRDefault="0097187A" w:rsidP="0097187A" w:rsidR="0097187A" w:rsidRPr="0097187A">
      <w:pPr>
        <w:spacing w:after="0"/>
        <w:jc w:val="center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>R E P U B L I K A   H R V A T S K A</w:t>
      </w:r>
    </w:p>
    <w:p w:rsidRDefault="0097187A" w:rsidP="0097187A" w:rsidR="0097187A" w:rsidRPr="0097187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187A" w:rsidP="0097187A" w:rsidR="0097187A" w:rsidRPr="0097187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>R J E Š E N J E</w:t>
      </w:r>
    </w:p>
    <w:p w:rsidRDefault="0097187A" w:rsidP="0097187A" w:rsidR="0097187A" w:rsidRPr="0097187A">
      <w:pPr>
        <w:spacing w:after="0"/>
        <w:rPr>
          <w:rFonts w:cs="Times New Roman" w:eastAsia="Times New Roman"/>
          <w:lang w:eastAsia="hr-HR"/>
        </w:rPr>
      </w:pPr>
    </w:p>
    <w:p w:rsidRDefault="0097187A" w:rsidP="0097187A" w:rsidR="0097187A" w:rsidRPr="0097187A">
      <w:pPr>
        <w:spacing w:after="0"/>
        <w:jc w:val="both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MANDRE PROJEKT d.o.o. u stečaju, Zabok, Ksavera Šandora Đalskog 2, OIB: 37610644080, 14. svibnja 2019.</w:t>
      </w:r>
    </w:p>
    <w:p w:rsidRDefault="0097187A" w:rsidP="0097187A" w:rsidR="0097187A" w:rsidRPr="0097187A">
      <w:pPr>
        <w:spacing w:after="0"/>
        <w:rPr>
          <w:rFonts w:cs="Times New Roman" w:eastAsia="Times New Roman"/>
          <w:lang w:eastAsia="hr-HR"/>
        </w:rPr>
      </w:pPr>
    </w:p>
    <w:p w:rsidRDefault="0097187A" w:rsidP="0097187A" w:rsidR="0097187A" w:rsidRPr="0097187A">
      <w:pPr>
        <w:spacing w:after="0"/>
        <w:rPr>
          <w:rFonts w:cs="Times New Roman" w:eastAsia="Times New Roman"/>
          <w:lang w:eastAsia="hr-HR"/>
        </w:rPr>
      </w:pPr>
    </w:p>
    <w:p w:rsidRDefault="0097187A" w:rsidP="0097187A" w:rsidR="0097187A" w:rsidRPr="0097187A">
      <w:pPr>
        <w:spacing w:after="0"/>
        <w:jc w:val="center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>r i j e š i o   j e</w:t>
      </w:r>
    </w:p>
    <w:p w:rsidRDefault="0097187A" w:rsidP="0097187A" w:rsidR="0097187A" w:rsidRPr="0097187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187A" w:rsidP="0097187A" w:rsidR="0097187A" w:rsidRPr="0097187A">
      <w:pPr>
        <w:spacing w:after="0"/>
        <w:rPr>
          <w:rFonts w:cs="Times New Roman" w:eastAsia="Times New Roman"/>
          <w:lang w:eastAsia="hr-HR"/>
        </w:rPr>
      </w:pPr>
    </w:p>
    <w:p w:rsidRDefault="0097187A" w:rsidP="0097187A" w:rsidR="0097187A" w:rsidRPr="0097187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>Stečajnom upravitelju Marku Faku, Zagreb, Petrinjska 28, OIB: 25300508272, određuje se nagrada za rad stečajnog upravitelja u iznosu od 201.794,59 kn bruto uvećano za trošak obveznog doprinosa za zdravstveno osiguranje od 7,5 %  u iznosu od 15.134,50 kn, te naknada troškova u iznosu od 832,05 kn uvećano za doprinos za zdravstveno osiguranje u iznosu od 62,40 kn.</w:t>
      </w:r>
    </w:p>
    <w:p w:rsidRDefault="0097187A" w:rsidP="0097187A" w:rsidR="0097187A" w:rsidRPr="0097187A">
      <w:pPr>
        <w:spacing w:after="0"/>
        <w:ind w:left="708"/>
        <w:rPr>
          <w:rFonts w:cs="Times New Roman" w:eastAsia="Times New Roman"/>
          <w:lang w:eastAsia="hr-HR"/>
        </w:rPr>
      </w:pPr>
    </w:p>
    <w:p w:rsidRDefault="0097187A" w:rsidP="0097187A" w:rsidR="0097187A" w:rsidRPr="0097187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97187A" w:rsidP="0097187A" w:rsidR="0097187A" w:rsidRPr="0097187A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97187A" w:rsidP="0097187A" w:rsidR="0097187A" w:rsidRPr="0097187A">
      <w:pPr>
        <w:spacing w:after="0"/>
        <w:rPr>
          <w:rFonts w:cs="Times New Roman" w:eastAsia="Times New Roman"/>
          <w:lang w:eastAsia="hr-HR"/>
        </w:rPr>
      </w:pPr>
    </w:p>
    <w:p w:rsidRDefault="0097187A" w:rsidP="0097187A" w:rsidR="0097187A" w:rsidRPr="0097187A">
      <w:pPr>
        <w:spacing w:after="0"/>
        <w:jc w:val="center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>Obrazloženje</w:t>
      </w:r>
    </w:p>
    <w:p w:rsidRDefault="0097187A" w:rsidP="0097187A" w:rsidR="0097187A" w:rsidRPr="0097187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7187A" w:rsidP="0097187A" w:rsidR="0097187A" w:rsidRPr="009718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>Rješenjem ovog suda poslovni broj St-1356/17 od 8. lipnja 2017. Marko Fak imenovan je za stečajnog upravitelja dužnika.</w:t>
      </w:r>
    </w:p>
    <w:p w:rsidRDefault="0097187A" w:rsidP="0097187A" w:rsidR="0097187A" w:rsidRPr="009718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187A" w:rsidP="0097187A" w:rsidR="0097187A" w:rsidRPr="009718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>Sva imovina društva unovčena je za cijenu od 2.454.208,44 kn.</w:t>
      </w:r>
    </w:p>
    <w:p w:rsidRDefault="0097187A" w:rsidP="0097187A" w:rsidR="0097187A" w:rsidRPr="009718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187A" w:rsidP="0097187A" w:rsidR="0097187A" w:rsidRPr="009718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>Temeljem čl.94. st.1. Stečajnog zakona (Narodne novine broj 71/15, 104/17, dalje:SZ-a) stečajni upravitelj ima pravo na nagradu za svoj rad.</w:t>
      </w:r>
    </w:p>
    <w:p w:rsidRDefault="0097187A" w:rsidP="0097187A" w:rsidR="0097187A" w:rsidRPr="009718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187A" w:rsidP="0097187A" w:rsidR="0097187A" w:rsidRPr="009718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 xml:space="preserve">Nagrada stečajnom upravitelju izračunata je u skladu s čl.7. st.1. Uredbe o kriterijima i načinu obračuna i plaćanja nagrade stečajnim upraviteljima (Narodne novine broj 105/15, dalje:Uredba),  a po osnovi vrijednosti unovčene stečajne mase od 2.454.208,44 kn. </w:t>
      </w:r>
    </w:p>
    <w:p w:rsidRDefault="0097187A" w:rsidP="0097187A" w:rsidR="0097187A" w:rsidRPr="009718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187A" w:rsidP="0097187A" w:rsidR="0097187A" w:rsidRPr="009718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 xml:space="preserve">Dakle, bruto iznos nagrade stečajnom upravitelju je 201.794,59 kn koji se uvećava za obvezni doprinos za zdravstveno osiguranje od 7,5 % koji nije uključen u bruto iznos nagrade stečajnom upravitelju, jer se radi o doprinosu na osnovicu prema odredbi čl.113. st.1. toč.2.1. </w:t>
      </w:r>
      <w:r w:rsidRPr="0097187A">
        <w:rPr>
          <w:rFonts w:cs="Times New Roman" w:eastAsia="Times New Roman"/>
          <w:lang w:eastAsia="hr-HR"/>
        </w:rPr>
        <w:lastRenderedPageBreak/>
        <w:t>Zakona o doprinosima (Narodne novine broj 84/08, 152/08, 94/09, 18/11, 22/12, 144/12, 148/13, 41/14, 143/14 i 115/16), pa za navedeni iznos treba uvećati nagradu stečajnom upravitelju, budući je obveznik doprinosa na osnovicu isplatitelj primitka prema odredbi čl.111. Zakona o doprinosima (kao u odluci VTS RH broj Pž-7186/18 od 8. veljače 2019.). .</w:t>
      </w:r>
    </w:p>
    <w:p w:rsidRDefault="0097187A" w:rsidP="0097187A" w:rsidR="0097187A" w:rsidRPr="009718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187A" w:rsidP="0097187A" w:rsidR="0097187A" w:rsidRPr="009718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>Slijedom navedenog odlučeno je kao u točki 1. izreke rješenja, dok je temeljem čl. 94. st. 4. SZ-a odlučeno kao u točki 2.izreke rješenja.</w:t>
      </w:r>
    </w:p>
    <w:p w:rsidRDefault="0097187A" w:rsidP="0097187A" w:rsidR="0097187A" w:rsidRPr="009718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187A" w:rsidP="0097187A" w:rsidR="0097187A" w:rsidRPr="009718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>Trošak stečajnog upravitelja odnosi se na putni trošak za pristup na tri ročišta na relaciji Zagreb-Karlovac i obrnuto (ispitno i izvještajno  ročište, ročište za utvrđenje vrijednosti nekretnina i završno ročište) u iznosu od 832,05 kn bruto uvećano za doprinos za zdravstveno osiguranje u iznosu od 62,40 kn.</w:t>
      </w:r>
    </w:p>
    <w:p w:rsidRDefault="0097187A" w:rsidP="0097187A" w:rsidR="0097187A" w:rsidRPr="009718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187A" w:rsidP="0097187A" w:rsidR="0097187A" w:rsidRPr="009718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>Slijedom navedenog o naknadi stvarnih troškova stečajnog upravitelja odlučeno je temeljem čl.94. st.3. SZ-a kao u točki 1. izreke rješenja.</w:t>
      </w:r>
    </w:p>
    <w:p w:rsidRDefault="0097187A" w:rsidP="0097187A" w:rsidR="0097187A" w:rsidRPr="009718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187A" w:rsidP="0097187A" w:rsidR="0097187A" w:rsidRPr="009718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187A" w:rsidP="0097187A" w:rsidR="0097187A" w:rsidRPr="0097187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>U Karlovcu 14. svibnja 2019.</w:t>
      </w:r>
    </w:p>
    <w:p w:rsidRDefault="0097187A" w:rsidP="0097187A" w:rsidR="0097187A" w:rsidRPr="009718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87A" w:rsidP="0097187A" w:rsidR="0097187A" w:rsidRPr="0097187A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97187A" w:rsidP="0097187A" w:rsidR="0097187A" w:rsidRPr="0097187A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97187A" w:rsidP="0097187A" w:rsidR="0097187A" w:rsidRPr="0097187A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97187A" w:rsidP="0097187A" w:rsidR="0097187A" w:rsidRPr="0097187A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>Za točnost otpravka-ovlašteni službenik:</w:t>
      </w:r>
    </w:p>
    <w:p w:rsidRDefault="0097187A" w:rsidP="0097187A" w:rsidR="0097187A" w:rsidRPr="0097187A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 xml:space="preserve">             Draženka Prpić</w:t>
      </w:r>
    </w:p>
    <w:p w:rsidRDefault="0097187A" w:rsidP="0097187A" w:rsidR="0097187A" w:rsidRPr="0097187A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97187A" w:rsidP="0097187A" w:rsidR="0097187A" w:rsidRPr="0097187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>PRAVNA POUKA:</w:t>
      </w:r>
    </w:p>
    <w:p w:rsidRDefault="0097187A" w:rsidP="0097187A" w:rsidR="0097187A" w:rsidRPr="0097187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97187A" w:rsidP="0097187A" w:rsidR="0097187A" w:rsidRPr="0097187A">
      <w:pPr>
        <w:spacing w:after="0"/>
        <w:rPr>
          <w:rFonts w:cs="Times New Roman" w:eastAsia="Times New Roman"/>
          <w:b/>
          <w:lang w:eastAsia="hr-HR"/>
        </w:rPr>
      </w:pPr>
    </w:p>
    <w:p w:rsidRDefault="0097187A" w:rsidP="0097187A" w:rsidR="0097187A" w:rsidRPr="0097187A">
      <w:pPr>
        <w:spacing w:after="0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>Dna:</w:t>
      </w:r>
    </w:p>
    <w:p w:rsidRDefault="0097187A" w:rsidP="0097187A" w:rsidR="0097187A" w:rsidRPr="0097187A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>stečajni upravitelj Marko Fak</w:t>
      </w:r>
    </w:p>
    <w:p w:rsidRDefault="0097187A" w:rsidP="0097187A" w:rsidR="0097187A" w:rsidRPr="0097187A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97187A">
        <w:rPr>
          <w:rFonts w:cs="Times New Roman" w:eastAsia="Times New Roman"/>
          <w:lang w:eastAsia="hr-HR"/>
        </w:rPr>
        <w:t>e-oglasna ploča suda</w:t>
      </w:r>
    </w:p>
    <w:p w:rsidRDefault="0097187A" w:rsidP="0097187A" w:rsidR="0097187A" w:rsidRPr="0097187A">
      <w:pPr>
        <w:spacing w:after="0"/>
        <w:ind w:left="72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6677409"/>
      <w:docPartObj>
        <w:docPartGallery w:val="Page Numbers (Top of Page)"/>
        <w:docPartUnique/>
      </w:docPartObj>
    </w:sdtPr>
    <w:sdtContent>
      <w:p w:rsidRDefault="0097187A" w:rsidR="009718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7187A" w:rsidR="008333A9">
    <w:pPr>
      <w:pStyle w:val="Zaglavlje"/>
    </w:pPr>
    <w:r>
      <w:t>1 St-1356/2017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87A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007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St-1356/2017-92</izvorni_sadrzaj>
    <derivirana_varijabla naziv="DomainObject.Oznaka_1">St-1356/2017-92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St-1356/2017</izvorni_sadrzaj>
    <derivirana_varijabla naziv="DomainObject.Predmet.OznakaBroj_1">St-1356/2017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MANDRE PROJEKT d.o.o. u stečaju zastupanog po punomoćniku Ivica Sinković; Duško Košak</izvorni_sadrzaj>
    <derivirana_varijabla naziv="DomainObject.Predmet.ProtustrankaFormated_1">  MANDRE PROJEKT d.o.o. u stečaju zastupanog po punomoćniku Ivica Sinković; Duško Košak</derivirana_varijabla>
  </DomainObject.Predmet.ProtustrankaFormated>
  <DomainObject.Predmet.ProtustrankaFormatedOIB>
    <izvorni_sadrzaj>  MANDRE PROJEKT d.o.o. u stečaju, OIB 37610644080 zastupanog po punomoćniku Ivica Sinković; Duško Košak</izvorni_sadrzaj>
    <derivirana_varijabla naziv="DomainObject.Predmet.ProtustrankaFormatedOIB_1">  MANDRE PROJEKT d.o.o. u stečaju, OIB 37610644080 zastupanog po punomoćniku Ivica Sinković; Duško Košak</derivirana_varijabla>
  </DomainObject.Predmet.ProtustrankaFormatedOIB>
  <DomainObject.Predmet.ProtustrankaFormatedWithAdress>
    <izvorni_sadrzaj> MANDRE PROJEKT d.o.o. u stečaju, Ksavera Đalskog 2, 49210 Zabok zastupanog po punomoćniku Ivica Sinković; Duško Košak</izvorni_sadrzaj>
    <derivirana_varijabla naziv="DomainObject.Predmet.ProtustrankaFormatedWithAdress_1"> MANDRE PROJEKT d.o.o. u stečaju, Ksavera Đalskog 2, 49210 Zabok zastupanog po punomoćniku Ivica Sinković; Duško Košak</derivirana_varijabla>
  </DomainObject.Predmet.ProtustrankaFormatedWithAdress>
  <DomainObject.Predmet.ProtustrankaFormatedWithAdressOIB>
    <izvorni_sadrzaj> MANDRE PROJEKT d.o.o. u stečaju, OIB 37610644080, Ksavera Đalskog 2, 49210 Zabok zastupanog po punomoćniku Ivica Sinković; Duško Košak</izvorni_sadrzaj>
    <derivirana_varijabla naziv="DomainObject.Predmet.ProtustrankaFormatedWithAdressOIB_1"> MANDRE PROJEKT d.o.o. u stečaju, OIB 37610644080, Ksavera Đalskog 2, 49210 Zabok zastupanog po punomoćniku Ivica Sinković; Duško Košak</derivirana_varijabla>
  </DomainObject.Predmet.ProtustrankaFormatedWithAdressOIB>
  <DomainObject.Predmet.ProtustrankaWithAdress>
    <izvorni_sadrzaj>MANDRE PROJEKT d.o.o. u stečaju Ksavera Đalskog 2, 49210 Zabok</izvorni_sadrzaj>
    <derivirana_varijabla naziv="DomainObject.Predmet.ProtustrankaWithAdress_1">MANDRE PROJEKT d.o.o. u stečaju Ksavera Đalskog 2, 49210 Zabok</derivirana_varijabla>
  </DomainObject.Predmet.ProtustrankaWithAdress>
  <DomainObject.Predmet.ProtustrankaWithAdressOIB>
    <izvorni_sadrzaj>MANDRE PROJEKT d.o.o. u stečaju, OIB 37610644080, Ksavera Đalskog 2, 49210 Zabok</izvorni_sadrzaj>
    <derivirana_varijabla naziv="DomainObject.Predmet.ProtustrankaWithAdressOIB_1">MANDRE PROJEKT d.o.o. u stečaju, OIB 37610644080, Ksavera Đalskog 2, 49210 Zabok</derivirana_varijabla>
  </DomainObject.Predmet.ProtustrankaWithAdressOIB>
  <DomainObject.Predmet.ProtustrankaNazivFormated>
    <izvorni_sadrzaj>MANDRE PROJEKT d.o.o. u stečaju</izvorni_sadrzaj>
    <derivirana_varijabla naziv="DomainObject.Predmet.ProtustrankaNazivFormated_1">MANDRE PROJEKT d.o.o. u stečaju</derivirana_varijabla>
  </DomainObject.Predmet.ProtustrankaNazivFormated>
  <DomainObject.Predmet.ProtustrankaNazivFormatedOIB>
    <izvorni_sadrzaj>MANDRE PROJEKT d.o.o. u stečaju, OIB 37610644080</izvorni_sadrzaj>
    <derivirana_varijabla naziv="DomainObject.Predmet.ProtustrankaNazivFormatedOIB_1">MANDRE PROJEKT d.o.o. u stečaju, OIB 37610644080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Zagrebu; Županijsko državno odvjetništvo u Karlovcu; OPTIMAL COLLECTION društvo s ograničenom odgovornošću za usluge</izvorni_sadrzaj>
    <derivirana_varijabla naziv="DomainObject.Predmet.StrankaFormated_1">  FINA Regionalni centar Zagreb; Ministarstvo financija, Porezna uprava, Područni ured Zagreb zastupanog po punomoćniku Županijsko državno odvjetništvo u Zagrebu; Županijsko državno odvjetništvo u Karlovcu; OPTIMAL COLLECTION društvo s ograničenom odgovornošću za usluge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Zagrebu; Županijsko državno odvjetništvo u Karlovcu; OPTIMAL COLLECTION društvo s ograničenom odgovornošću za usluge, OIB 09501551683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Zagrebu; Županijsko državno odvjetništvo u Karlovcu; OPTIMAL COLLECTION društvo s ograničenom odgovornošću za usluge, OIB 09501551683</derivirana_varijabla>
  </DomainObject.Predmet.StrankaFormatedOIB>
  <DomainObject.Predmet.StrankaFormatedWithAdress>
    <izvorni_sadrzaj> FINA Regionalni centar Zagreb, Trg svibanjskih žrtava 1995. br.1, 10000 Zagreb; Ministarstvo financija, Porezna uprava, Područni ured Zagreb, Av. Dubrovnik 32, 10000 Zagreb zastupanog po punomoćniku Županijsko državno odvjetništvo u Zagrebu; Županijsko državno odvjetništvo u Karlovcu; OPTIMAL COLLECTION društvo s ograničenom odgovornošću za usluge, Jurja Žerjavića 19, 10000 Zagreb</izvorni_sadrzaj>
    <derivirana_varijabla naziv="DomainObject.Predmet.StrankaFormatedWithAdress_1"> FINA Regionalni centar Zagreb, Trg svibanjskih žrtava 1995. br.1, 10000 Zagreb; Ministarstvo financija, Porezna uprava, Područni ured Zagreb, Av. Dubrovnik 32, 10000 Zagreb zastupanog po punomoćniku Županijsko državno odvjetništvo u Zagrebu; Županijsko državno odvjetništvo u Karlovcu; OPTIMAL COLLECTION društvo s ograničenom odgovornošću za usluge, Jurja Žerjavića 19, 10000 Zagreb</derivirana_varijabla>
  </DomainObject.Predmet.StrankaFormatedWithAdress>
  <DomainObject.Predmet.StrankaFormatedWithAdressOIB>
    <izvorni_sadrzaj> FINA Regionalni centar Zagreb, OIB 85821130368, Trg svibanjskih žrtava 1995. br.1, 10000 Zagreb; Ministarstvo financija, Porezna uprava, Područni ured Zagreb, OIB 18683136487, Av. Dubrovnik 32, 10000 Zagreb zastupanog po punomoćniku Županijsko državno odvjetništvo u Zagrebu; Županijsko državno odvjetništvo u Karlovcu; OPTIMAL COLLECTION društvo s ograničenom odgovornošću za usluge, OIB 09501551683, Jurja Žerjavića 19, 10000 Zagreb</izvorni_sadrzaj>
    <derivirana_varijabla naziv="DomainObject.Predmet.StrankaFormatedWithAdressOIB_1"> FINA Regionalni centar Zagreb, OIB 85821130368, Trg svibanjskih žrtava 1995. br.1, 10000 Zagreb; Ministarstvo financija, Porezna uprava, Područni ured Zagreb, OIB 18683136487, Av. Dubrovnik 32, 10000 Zagreb zastupanog po punomoćniku Županijsko državno odvjetništvo u Zagrebu; Županijsko državno odvjetništvo u Karlovcu; OPTIMAL COLLECTION društvo s ograničenom odgovornošću za usluge, OIB 09501551683, Jurja Žerjavića 19, 10000 Zagreb</derivirana_varijabla>
  </DomainObject.Predmet.StrankaFormatedWithAdressOIB>
  <DomainObject.Predmet.StrankaWithAdress>
    <izvorni_sadrzaj>FINA Regionalni centar Zagreb Trg svibanjskih žrtava 1995. br.1,10000 Zagreb,Ministarstvo financija, Porezna uprava, Područni ured Zagreb Av. Dubrovnik 32,10000 Zagreb,OPTIMAL COLLECTION društvo s ograničenom odgovornošću za usluge Jurja Žerjavića 19,10000 Zagreb</izvorni_sadrzaj>
    <derivirana_varijabla naziv="DomainObject.Predmet.StrankaWithAdress_1">FINA Regionalni centar Zagreb Trg svibanjskih žrtava 1995. br.1,10000 Zagreb,Ministarstvo financija, Porezna uprava, Područni ured Zagreb Av. Dubrovnik 32,10000 Zagreb,OPTIMAL COLLECTION društvo s ograničenom odgovornošću za usluge Jurja Žerjavića 19,10000 Zagreb</derivirana_varijabla>
  </DomainObject.Predmet.StrankaWithAdress>
  <DomainObject.Predmet.StrankaWithAdressOIB>
    <izvorni_sadrzaj>FINA Regionalni centar Zagreb, OIB 85821130368, Trg svibanjskih žrtava 1995. br.1,10000 Zagreb,Ministarstvo financija, Porezna uprava, Područni ured Zagreb, OIB 18683136487, Av. Dubrovnik 32,10000 Zagreb,OPTIMAL COLLECTION društvo s ograničenom odgovornošću za usluge, OIB 09501551683, Jurja Žerjavića 19,10000 Zagreb</izvorni_sadrzaj>
    <derivirana_varijabla naziv="DomainObject.Predmet.StrankaWithAdressOIB_1">FINA Regionalni centar Zagreb, OIB 85821130368, Trg svibanjskih žrtava 1995. br.1,10000 Zagreb,Ministarstvo financija, Porezna uprava, Područni ured Zagreb, OIB 18683136487, Av. Dubrovnik 32,10000 Zagreb,OPTIMAL COLLECTION društvo s ograničenom odgovornošću za usluge, OIB 09501551683, Jurja Žerjavića 19,10000 Zagreb</derivirana_varijabla>
  </DomainObject.Predmet.StrankaWithAdressOIB>
  <DomainObject.Predmet.StrankaNazivFormated>
    <izvorni_sadrzaj>FINA Regionalni centar Zagreb,Ministarstvo financija, Porezna uprava, Područni ured Zagreb,OPTIMAL COLLECTION društvo s ograničenom odgovornošću za usluge</izvorni_sadrzaj>
    <derivirana_varijabla naziv="DomainObject.Predmet.StrankaNazivFormated_1">FINA Regionalni centar Zagreb,Ministarstvo financija, Porezna uprava, Područni ured Zagreb,OPTIMAL COLLECTION društvo s ograničenom odgovornošću za usluge</derivirana_varijabla>
  </DomainObject.Predmet.StrankaNazivFormated>
  <DomainObject.Predmet.StrankaNazivFormatedOIB>
    <izvorni_sadrzaj>FINA Regionalni centar Zagreb, OIB 85821130368,Ministarstvo financija, Porezna uprava, Područni ured Zagreb, OIB 18683136487,OPTIMAL COLLECTION društvo s ograničenom odgovornošću za usluge, OIB 09501551683</izvorni_sadrzaj>
    <derivirana_varijabla naziv="DomainObject.Predmet.StrankaNazivFormatedOIB_1">FINA Regionalni centar Zagreb, OIB 85821130368,Ministarstvo financija, Porezna uprava, Područni ured Zagreb, OIB 18683136487,OPTIMAL COLLECTION društvo s ograničenom odgovornošću za usluge, OIB 09501551683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Zagrebu; Županijsko državno odvjetništvo u Karlovcu</item>
      <item>OPTIMAL COLLECTION društvo s ograničenom odgovornošću za usluge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Zagrebu; Županijsko državno odvjetništvo u Karlovcu</item>
      <item>OPTIMAL COLLECTION društvo s ograničenom odgovornošću za usluge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Zagrebu; Županijsko državno odvjetništvo u Karlovcu</item>
      <item>OPTIMAL COLLECTION društvo s ograničenom odgovornošću za usluge, OIB 09501551683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Zagrebu; Županijsko državno odvjetništvo u Karlovcu</item>
      <item>OPTIMAL COLLECTION društvo s ograničenom odgovornošću za usluge, OIB 09501551683</item>
    </derivirana_varijabla>
  </DomainObject.Predmet.StrankaListFormatedOIB>
  <DomainObject.Predmet.StrankaListFormatedWithAdress>
    <izvorni_sadrzaj>
      <item>FINA Regionalni centar Zagreb, Trg svibanjskih žrtava 1995. br.1, 10000 Zagreb</item>
      <item>Ministarstvo financija, Porezna uprava, Područni ured Zagreb, Av. Dubrovnik 32, 10000 Zagreb zastupanog po punomoćniku Županijsko državno odvjetništvo u Zagrebu; Županijsko državno odvjetništvo u Karlovcu</item>
      <item>OPTIMAL COLLECTION društvo s ograničenom odgovornošću za usluge, Jurja Žerjavića 19, 10000 Zagreb</item>
    </izvorni_sadrzaj>
    <derivirana_varijabla naziv="DomainObject.Predmet.StrankaListFormatedWithAdress_1">
      <item>FINA Regionalni centar Zagreb, Trg svibanjskih žrtava 1995. br.1, 10000 Zagreb</item>
      <item>Ministarstvo financija, Porezna uprava, Područni ured Zagreb, Av. Dubrovnik 32, 10000 Zagreb zastupanog po punomoćniku Županijsko državno odvjetništvo u Zagrebu; Županijsko državno odvjetništvo u Karlovcu</item>
      <item>OPTIMAL COLLECTION društvo s ograničenom odgovornošću za usluge, Jurja Žerjavića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Ministarstvo financija, Porezna uprava, Područni ured Zagreb, OIB 18683136487, Av. Dubrovnik 32, 10000 Zagreb zastupanog po punomoćniku Županijsko državno odvjetništvo u Zagrebu; Županijsko državno odvjetništvo u Karlovcu</item>
      <item>OPTIMAL COLLECTION društvo s ograničenom odgovornošću za usluge, OIB 09501551683, Jurja Žerjavića 19, 10000 Zagreb</item>
    </izvorni_sadrzaj>
    <derivirana_varijabla naziv="DomainObject.Predmet.StrankaListFormatedWithAdressOIB_1">
      <item>FINA Regionalni centar Zagreb, OIB 85821130368, Trg svibanjskih žrtava 1995. br.1, 10000 Zagreb</item>
      <item>Ministarstvo financija, Porezna uprava, Područni ured Zagreb, OIB 18683136487, Av. Dubrovnik 32, 10000 Zagreb zastupanog po punomoćniku Županijsko državno odvjetništvo u Zagrebu; Županijsko državno odvjetništvo u Karlovcu</item>
      <item>OPTIMAL COLLECTION društvo s ograničenom odgovornošću za usluge, OIB 09501551683, Jurja Žerjavića 19, 10000 Zagreb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  <item>OPTIMAL COLLECTION društvo s ograničenom odgovornošću za usluge</item>
    </izvorni_sadrzaj>
    <derivirana_varijabla naziv="DomainObject.Predmet.StrankaListNazivFormated_1">
      <item>FINA Regionalni centar Zagreb</item>
      <item>Ministarstvo financija, Porezna uprava, Područni ured Zagreb</item>
      <item>OPTIMAL COLLECTION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  <item>OPTIMAL COLLECTION društvo s ograničenom odgovornošću za usluge, OIB 09501551683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  <item>OPTIMAL COLLECTION društvo s ograničenom odgovornošću za usluge, OIB 09501551683</item>
    </derivirana_varijabla>
  </DomainObject.Predmet.StrankaListNazivFormatedOIB>
  <DomainObject.Predmet.ProtuStrankaListFormated>
    <izvorni_sadrzaj>
      <item>MANDRE PROJEKT d.o.o. u stečaju zastupanog po punomoćniku Ivica Sinković; Duško Košak</item>
    </izvorni_sadrzaj>
    <derivirana_varijabla naziv="DomainObject.Predmet.ProtuStrankaListFormated_1">
      <item>MANDRE PROJEKT d.o.o. u stečaju zastupanog po punomoćniku Ivica Sinković; Duško Košak</item>
    </derivirana_varijabla>
  </DomainObject.Predmet.ProtuStrankaListFormated>
  <DomainObject.Predmet.ProtuStrankaListFormatedOIB>
    <izvorni_sadrzaj>
      <item>MANDRE PROJEKT d.o.o. u stečaju, OIB 37610644080 zastupanog po punomoćniku Ivica Sinković; Duško Košak</item>
    </izvorni_sadrzaj>
    <derivirana_varijabla naziv="DomainObject.Predmet.ProtuStrankaListFormatedOIB_1">
      <item>MANDRE PROJEKT d.o.o. u stečaju, OIB 37610644080 zastupanog po punomoćniku Ivica Sinković; Duško Košak</item>
    </derivirana_varijabla>
  </DomainObject.Predmet.ProtuStrankaListFormatedOIB>
  <DomainObject.Predmet.ProtuStrankaListFormatedWithAdress>
    <izvorni_sadrzaj>
      <item>MANDRE PROJEKT d.o.o. u stečaju, Ksavera Đalskog 2, 49210 Zabok zastupanog po punomoćniku Ivica Sinković; Duško Košak</item>
    </izvorni_sadrzaj>
    <derivirana_varijabla naziv="DomainObject.Predmet.ProtuStrankaListFormatedWithAdress_1">
      <item>MANDRE PROJEKT d.o.o. u stečaju, Ksavera Đalskog 2, 49210 Zabok zastupanog po punomoćniku Ivica Sinković; Duško Košak</item>
    </derivirana_varijabla>
  </DomainObject.Predmet.ProtuStrankaListFormatedWithAdress>
  <DomainObject.Predmet.ProtuStrankaListFormatedWithAdressOIB>
    <izvorni_sadrzaj>
      <item>MANDRE PROJEKT d.o.o. u stečaju, OIB 37610644080, Ksavera Đalskog 2, 49210 Zabok zastupanog po punomoćniku Ivica Sinković; Duško Košak</item>
    </izvorni_sadrzaj>
    <derivirana_varijabla naziv="DomainObject.Predmet.ProtuStrankaListFormatedWithAdressOIB_1">
      <item>MANDRE PROJEKT d.o.o. u stečaju, OIB 37610644080, Ksavera Đalskog 2, 49210 Zabok zastupanog po punomoćniku Ivica Sinković; Duško Košak</item>
    </derivirana_varijabla>
  </DomainObject.Predmet.ProtuStrankaListFormatedWithAdressOIB>
  <DomainObject.Predmet.ProtuStrankaListNazivFormated>
    <izvorni_sadrzaj>
      <item>MANDRE PROJEKT d.o.o. u stečaju</item>
    </izvorni_sadrzaj>
    <derivirana_varijabla naziv="DomainObject.Predmet.ProtuStrankaListNazivFormated_1">
      <item>MANDRE PROJEKT d.o.o. u stečaju</item>
    </derivirana_varijabla>
  </DomainObject.Predmet.ProtuStrankaListNazivFormated>
  <DomainObject.Predmet.ProtuStrankaListNazivFormatedOIB>
    <izvorni_sadrzaj>
      <item>MANDRE PROJEKT d.o.o. u stečaju, OIB 37610644080</item>
    </izvorni_sadrzaj>
    <derivirana_varijabla naziv="DomainObject.Predmet.ProtuStrankaListNazivFormatedOIB_1">
      <item>MANDRE PROJEKT d.o.o. u stečaju, OIB 37610644080</item>
    </derivirana_varijabla>
  </DomainObject.Predmet.ProtuStrankaListNazivFormatedOIB>
  <DomainObject.Predmet.OstaliListFormated>
    <izvorni_sadrzaj>
      <item>Ivica Sinković punomoćnik sudionika u postupku MANDRE PROJEKT d.o.o. u stečaju</item>
      <item>Duško Košak punomoćnik sudionika u postupku MANDRE PROJEKT d.o.o. u stečaju</item>
      <item>Županijsko državno odvjetništvo u Zagrebu punomoćnik sudionika u postupku Ministarstvo financija, Porezna uprava, Područni ured Zagreb</item>
      <item>Županijsko državno odvjetništvo u Karlovcu punomoćnik sudionika u postupku Ministarstvo financija, Porezna uprava, Područni ured Zagreb</item>
      <item>ABANKA d.d.</item>
      <item>ODVJ. DRUŠTVO ANDREIS &amp; PARTNERI d.o.o.</item>
      <item>Odvj. društvo KAPOR I PARTNERI d.o.o.</item>
      <item>Odvjetničko društvo Župić &amp; partneri d.o.o</item>
    </izvorni_sadrzaj>
    <derivirana_varijabla naziv="DomainObject.Predmet.OstaliListFormated_1">
      <item>Ivica Sinković punomoćnik sudionika u postupku MANDRE PROJEKT d.o.o. u stečaju</item>
      <item>Duško Košak punomoćnik sudionika u postupku MANDRE PROJEKT d.o.o. u stečaju</item>
      <item>Županijsko državno odvjetništvo u Zagrebu punomoćnik sudionika u postupku Ministarstvo financija, Porezna uprava, Područni ured Zagreb</item>
      <item>Županijsko državno odvjetništvo u Karlovcu punomoćnik sudionika u postupku Ministarstvo financija, Porezna uprava, Područni ured Zagreb</item>
      <item>ABANKA d.d.</item>
      <item>ODVJ. DRUŠTVO ANDREIS &amp; PARTNERI d.o.o.</item>
      <item>Odvj. društvo KAPOR I PARTNERI d.o.o.</item>
      <item>Odvjetničko društvo Župić &amp; partneri d.o.o</item>
    </derivirana_varijabla>
  </DomainObject.Predmet.OstaliListFormated>
  <DomainObject.Predmet.OstaliListFormatedOIB>
    <izvorni_sadrzaj>
      <item>Ivica Sinković, OIB 72374274829 punomoćnik sudionika u postupku MANDRE PROJEKT d.o.o. u stečaju</item>
      <item>Duško Košak punomoćnik sudionika u postupku MANDRE PROJEKT d.o.o. u stečaju</item>
      <item>Županijsko državno odvjetništvo u Zagrebu, OIB 16488001145 punomoćnik sudionika u postupku Ministarstvo financija, Porezna uprava, Područni ured Zagreb</item>
      <item>Županijsko državno odvjetništvo u Karlovcu, OIB 96351974803 punomoćnik sudionika u postupku Ministarstvo financija, Porezna uprava, Područni ured Zagreb</item>
      <item>ABANKA d.d., OIB 89346389541</item>
      <item>ODVJ. DRUŠTVO ANDREIS &amp; PARTNERI d.o.o., OIB 83427315907</item>
      <item>Odvj. društvo KAPOR I PARTNERI d.o.o., OIB 36714247867</item>
      <item>Odvjetničko društvo Župić &amp; partneri d.o.o, OIB 42524586447</item>
    </izvorni_sadrzaj>
    <derivirana_varijabla naziv="DomainObject.Predmet.OstaliListFormatedOIB_1">
      <item>Ivica Sinković, OIB 72374274829 punomoćnik sudionika u postupku MANDRE PROJEKT d.o.o. u stečaju</item>
      <item>Duško Košak punomoćnik sudionika u postupku MANDRE PROJEKT d.o.o. u stečaju</item>
      <item>Županijsko državno odvjetništvo u Zagrebu, OIB 16488001145 punomoćnik sudionika u postupku Ministarstvo financija, Porezna uprava, Područni ured Zagreb</item>
      <item>Županijsko državno odvjetništvo u Karlovcu, OIB 96351974803 punomoćnik sudionika u postupku Ministarstvo financija, Porezna uprava, Područni ured Zagreb</item>
      <item>ABANKA d.d., OIB 89346389541</item>
      <item>ODVJ. DRUŠTVO ANDREIS &amp; PARTNERI d.o.o., OIB 83427315907</item>
      <item>Odvj. društvo KAPOR I PARTNERI d.o.o., OIB 36714247867</item>
      <item>Odvjetničko društvo Župić &amp; partneri d.o.o, OIB 42524586447</item>
    </derivirana_varijabla>
  </DomainObject.Predmet.OstaliListFormatedOIB>
  <DomainObject.Predmet.OstaliListFormatedWithAdress>
    <izvorni_sadrzaj>
      <item>Ivica Sinković,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Savska cesta 41, 10000 Zagreb punomoćnik sudionika u postupku Ministarstvo financija, Porezna uprava, Područni ured Zagreb</item>
      <item>Županijsko državno odvjetništvo u Karlovcu, Trg hrvatskih branitelja 1/III, 47000 Karlovac punomoćnik sudionika u postupku Ministarstvo financija, Porezna uprava, Područni ured Zagreb</item>
      <item>ABANKA d.d., Slovenska cesta 58, 10000 Ljubljana</item>
      <item>ODVJ. DRUŠTVO ANDREIS &amp; PARTNERI d.o.o., Pavla Hatza 8, 10000 Zagreb</item>
      <item>Odvj. društvo KAPOR I PARTNERI d.o.o., Ljudevita Gaja 2/a, 10000 Zagreb</item>
      <item>Odvjetničko društvo Župić &amp; partneri d.o.o, Radnička cesta 37/B, 10000 Zagreb</item>
    </izvorni_sadrzaj>
    <derivirana_varijabla naziv="DomainObject.Predmet.OstaliListFormatedWithAdress_1">
      <item>Ivica Sinković,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Savska cesta 41, 10000 Zagreb punomoćnik sudionika u postupku Ministarstvo financija, Porezna uprava, Područni ured Zagreb</item>
      <item>Županijsko državno odvjetništvo u Karlovcu, Trg hrvatskih branitelja 1/III, 47000 Karlovac punomoćnik sudionika u postupku Ministarstvo financija, Porezna uprava, Područni ured Zagreb</item>
      <item>ABANKA d.d., Slovenska cesta 58, 10000 Ljubljana</item>
      <item>ODVJ. DRUŠTVO ANDREIS &amp; PARTNERI d.o.o., Pavla Hatza 8, 10000 Zagreb</item>
      <item>Odvj. društvo KAPOR I PARTNERI d.o.o., Ljudevita Gaja 2/a, 10000 Zagreb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Ivica Sinković, OIB 72374274829,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OIB 16488001145, Savska cesta 41, 10000 Zagreb punomoćnik sudionika u postupku Ministarstvo financija, Porezna uprava, Područni ured Zagreb</item>
      <item>Županijsko državno odvjetništvo u Karlovcu, OIB 96351974803, Trg hrvatskih branitelja 1/III, 47000 Karlovac punomoćnik sudionika u postupku Ministarstvo financija, Porezna uprava, Područni ured Zagreb</item>
      <item>ABANKA d.d., OIB 89346389541, Slovenska cesta 58, 10000 Ljubljana</item>
      <item>ODVJ. DRUŠTVO ANDREIS &amp; PARTNERI d.o.o., OIB 83427315907, Pavla Hatza 8, 10000 Zagreb</item>
      <item>Odvj. društvo KAPOR I PARTNERI d.o.o., OIB 36714247867, Ljudevita Gaja 2/a, 10000 Zagreb</item>
      <item>Odvjetničko društvo Župić &amp; partneri d.o.o, OIB 42524586447, Radnička cesta 37/B, 10000 Zagreb</item>
    </izvorni_sadrzaj>
    <derivirana_varijabla naziv="DomainObject.Predmet.OstaliListFormatedWithAdressOIB_1">
      <item>Ivica Sinković, OIB 72374274829,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OIB 16488001145, Savska cesta 41, 10000 Zagreb punomoćnik sudionika u postupku Ministarstvo financija, Porezna uprava, Područni ured Zagreb</item>
      <item>Županijsko državno odvjetništvo u Karlovcu, OIB 96351974803, Trg hrvatskih branitelja 1/III, 47000 Karlovac punomoćnik sudionika u postupku Ministarstvo financija, Porezna uprava, Područni ured Zagreb</item>
      <item>ABANKA d.d., OIB 89346389541, Slovenska cesta 58, 10000 Ljubljana</item>
      <item>ODVJ. DRUŠTVO ANDREIS &amp; PARTNERI d.o.o., OIB 83427315907, Pavla Hatza 8, 10000 Zagreb</item>
      <item>Odvj. društvo KAPOR I PARTNERI d.o.o., OIB 36714247867, Ljudevita Gaja 2/a, 10000 Zagreb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Ivica Sinković</item>
      <item>Duško Košak</item>
      <item>Županijsko državno odvjetništvo u Zagrebu</item>
      <item>Županijsko državno odvjetništvo u Karlovcu</item>
      <item>ABANKA d.d.</item>
      <item>ODVJ. DRUŠTVO ANDREIS &amp; PARTNERI d.o.o.</item>
      <item>Odvj. društvo KAPOR I PARTNERI d.o.o.</item>
      <item>Odvjetničko društvo Župić &amp; partneri d.o.o</item>
    </izvorni_sadrzaj>
    <derivirana_varijabla naziv="DomainObject.Predmet.OstaliListNazivFormated_1">
      <item>Ivica Sinković</item>
      <item>Duško Košak</item>
      <item>Županijsko državno odvjetništvo u Zagrebu</item>
      <item>Županijsko državno odvjetništvo u Karlovcu</item>
      <item>ABANKA d.d.</item>
      <item>ODVJ. DRUŠTVO ANDREIS &amp; PARTNERI d.o.o.</item>
      <item>Odvj. društvo KAPOR I PARTNERI d.o.o.</item>
      <item>Odvjetničko društvo Župić &amp; partneri d.o.o</item>
    </derivirana_varijabla>
  </DomainObject.Predmet.OstaliListNazivFormated>
  <DomainObject.Predmet.OstaliListNazivFormatedOIB>
    <izvorni_sadrzaj>
      <item>Ivica Sinković, OIB 72374274829</item>
      <item>Duško Košak</item>
      <item>Županijsko državno odvjetništvo u Zagrebu, OIB 16488001145</item>
      <item>Županijsko državno odvjetništvo u Karlovcu, OIB 96351974803</item>
      <item>ABANKA d.d., OIB 89346389541</item>
      <item>ODVJ. DRUŠTVO ANDREIS &amp; PARTNERI d.o.o., OIB 83427315907</item>
      <item>Odvj. društvo KAPOR I PARTNERI d.o.o., OIB 36714247867</item>
      <item>Odvjetničko društvo Župić &amp; partneri d.o.o, OIB 42524586447</item>
    </izvorni_sadrzaj>
    <derivirana_varijabla naziv="DomainObject.Predmet.OstaliListNazivFormatedOIB_1">
      <item>Ivica Sinković, OIB 72374274829</item>
      <item>Duško Košak</item>
      <item>Županijsko državno odvjetništvo u Zagrebu, OIB 16488001145</item>
      <item>Županijsko državno odvjetništvo u Karlovcu, OIB 96351974803</item>
      <item>ABANKA d.d., OIB 89346389541</item>
      <item>ODVJ. DRUŠTVO ANDREIS &amp; PARTNERI d.o.o., OIB 83427315907</item>
      <item>Odvj. društvo KAPOR I PARTNERI d.o.o., OIB 36714247867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St-1356/2017-92</izvorni_sadrzaj>
    <derivirana_varijabla naziv="DomainObject.PoslovniBrojDokumenta_1">St-1356/2017-92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MANDRE PROJEKT d.o.o. u stečaju</izvorni_sadrzaj>
    <derivirana_varijabla naziv="DomainObject.Predmet.ProtustrankaIDrugi_1">MANDRE PROJEKT d.o.o. u stečaju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MANDRE PROJEKT d.o.o. u stečaju, OIB 37610644080, Ksavera Đalskog 2, 49210 Zabok</izvorni_sadrzaj>
    <derivirana_varijabla naziv="DomainObject.Predmet.ProtustrankaIDrugiAdressOIB_1">MANDRE PROJEKT d.o.o. u stečaju, OIB 37610644080, Ksavera Đalskog 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MANDRE PROJEKT d.o.o. u stečaju</item>
      <item>FINA Regionalni centar Zagreb</item>
      <item>Ivica Sinković</item>
      <item>Duško Košak</item>
      <item>Ministarstvo financija, Porezna uprava, Područni ured Zagreb</item>
      <item>Županijsko državno odvjetništvo u Zagrebu</item>
      <item>Županijsko državno odvjetništvo u Karlovcu</item>
      <item>ABANKA d.d.</item>
      <item>ODVJ. DRUŠTVO ANDREIS &amp; PARTNERI d.o.o.</item>
      <item>OPTIMAL COLLECTION društvo s ograničenom odgovornošću za usluge</item>
      <item>Odvj. društvo KAPOR I PARTNERI d.o.o.</item>
      <item>Odvjetničko društvo Župić &amp; partneri d.o.o</item>
    </izvorni_sadrzaj>
    <derivirana_varijabla naziv="DomainObject.Predmet.SudioniciListNaziv_1">
      <item>MANDRE PROJEKT d.o.o. u stečaju</item>
      <item>FINA Regionalni centar Zagreb</item>
      <item>Ivica Sinković</item>
      <item>Duško Košak</item>
      <item>Ministarstvo financija, Porezna uprava, Područni ured Zagreb</item>
      <item>Županijsko državno odvjetništvo u Zagrebu</item>
      <item>Županijsko državno odvjetništvo u Karlovcu</item>
      <item>ABANKA d.d.</item>
      <item>ODVJ. DRUŠTVO ANDREIS &amp; PARTNERI d.o.o.</item>
      <item>OPTIMAL COLLECTION društvo s ograničenom odgovornošću za usluge</item>
      <item>Odvj. društvo KAPOR I PARTNERI d.o.o.</item>
      <item>Odvjetničko društvo Župić &amp; partneri d.o.o</item>
    </derivirana_varijabla>
  </DomainObject.Predmet.SudioniciListNaziv>
  <DomainObject.Predmet.SudioniciListAdressOIB>
    <izvorni_sadrzaj>
      <item>MANDRE PROJEKT d.o.o. u stečaju,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  <item>Ministarstvo financija, Porezna uprava, Područni ured Zagreb, OIB 18683136487, Av. Dubrovnik 32,10000 Zagreb</item>
      <item>Županijsko državno odvjetništvo u Zagrebu, OIB 16488001145, Savska cesta 41,10000 Zagreb</item>
      <item>Županijsko državno odvjetništvo u Karlovcu, OIB 96351974803, Trg hrvatskih branitelja 1/III,47000 Karlovac</item>
      <item>ABANKA d.d., OIB 89346389541, Slovenska cesta 58,10000 Ljubljana</item>
      <item>ODVJ. DRUŠTVO ANDREIS &amp; PARTNERI d.o.o., OIB 83427315907, Pavla Hatza 8,10000 Zagreb</item>
      <item>OPTIMAL COLLECTION društvo s ograničenom odgovornošću za usluge, OIB 09501551683, Jurja Žerjavića 19,10000 Zagreb</item>
      <item>Odvj. društvo KAPOR I PARTNERI d.o.o., OIB 36714247867, Ljudevita Gaja 2/a,10000 Zagreb</item>
      <item>Odvjetničko društvo Župić &amp; partneri d.o.o, OIB 42524586447, Radnička cesta 37/B,10000 Zagreb</item>
    </izvorni_sadrzaj>
    <derivirana_varijabla naziv="DomainObject.Predmet.SudioniciListAdressOIB_1">
      <item>MANDRE PROJEKT d.o.o. u stečaju,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  <item>Ministarstvo financija, Porezna uprava, Područni ured Zagreb, OIB 18683136487, Av. Dubrovnik 32,10000 Zagreb</item>
      <item>Županijsko državno odvjetništvo u Zagrebu, OIB 16488001145, Savska cesta 41,10000 Zagreb</item>
      <item>Županijsko državno odvjetništvo u Karlovcu, OIB 96351974803, Trg hrvatskih branitelja 1/III,47000 Karlovac</item>
      <item>ABANKA d.d., OIB 89346389541, Slovenska cesta 58,10000 Ljubljana</item>
      <item>ODVJ. DRUŠTVO ANDREIS &amp; PARTNERI d.o.o., OIB 83427315907, Pavla Hatza 8,10000 Zagreb</item>
      <item>OPTIMAL COLLECTION društvo s ograničenom odgovornošću za usluge, OIB 09501551683, Jurja Žerjavića 19,10000 Zagreb</item>
      <item>Odvj. društvo KAPOR I PARTNERI d.o.o., OIB 36714247867, Ljudevita Gaja 2/a,10000 Zagreb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60BD3C-6D2B-4516-AE22-8D610A636E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2603</properties:Characters>
  <properties:Lines>79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2019-05-14T06:45:00Z</cp:lastPrinted>
  <dcterms:modified xmlns:xsi="http://www.w3.org/2001/XMLSchema-instance" xsi:type="dcterms:W3CDTF">2019-05-14T06:45:00Z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St-1356/2017-92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