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a4fc" w14:paraId="c1ea4fc" w:rsidRDefault="00485A06" w:rsidP="00485A06" w:rsidR="00485A0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Poslovni broj: 40 </w:t>
      </w:r>
      <w:proofErr w:type="spellStart"/>
      <w:r>
        <w:t>Sp</w:t>
      </w:r>
      <w:proofErr w:type="spellEnd"/>
      <w:r>
        <w:t>-1/16-2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 xml:space="preserve">Općinski građanski sud u Zagrebu, po sucu tog suda Jasni Gažić Ferenčina, kao sucu pojedincu, u izvanparničnom postupku stečaja potrošača nad imovinom potrošača Ante Pađen iz Sesveta, Huberta </w:t>
      </w:r>
      <w:proofErr w:type="spellStart"/>
      <w:r>
        <w:t>Pettana</w:t>
      </w:r>
      <w:proofErr w:type="spellEnd"/>
      <w:r>
        <w:t xml:space="preserve"> 16, OIB: 53112256747, dana 15. srpnja 2016.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ab/>
        <w:t>Odbacuje se p</w:t>
      </w:r>
      <w:r w:rsidR="004366A4">
        <w:t>rijedlog Ante Pađen za otvaranje</w:t>
      </w:r>
      <w:r>
        <w:t xml:space="preserve"> postupka stečaja potrošača.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>Ante Pađen kao potrošač podnio je kod ovog suda 8. lipnja 2016. pravovremeni prijedlog za otvaranje postupka stečaja potrošača.</w:t>
      </w:r>
    </w:p>
    <w:p w:rsidRDefault="00485A06" w:rsidP="00485A06" w:rsidR="00485A06">
      <w:pPr>
        <w:pStyle w:val="Bezproreda"/>
        <w:jc w:val="both"/>
      </w:pPr>
      <w:r>
        <w:tab/>
        <w:t>Uz prijedlog nije priložio popis imovine i obveza i plan ispunjenja obveza, što je bio dužan učiniti u smislu čl. 44. st. 3. Zakona o stečaju potrošača (NN 100/15).</w:t>
      </w:r>
    </w:p>
    <w:p w:rsidRDefault="00485A06" w:rsidP="00485A06" w:rsidR="00485A06">
      <w:pPr>
        <w:pStyle w:val="Bezproreda"/>
        <w:jc w:val="both"/>
      </w:pPr>
      <w:r>
        <w:tab/>
        <w:t>Stoga je, a temeljem čl. 44. st. 4. ZSP, prijedlog valjalo odbaciti i riješiti kao u izreci.</w:t>
      </w:r>
    </w:p>
    <w:p w:rsidRDefault="00485A06" w:rsidP="00485A06" w:rsidR="00485A06">
      <w:pPr>
        <w:pStyle w:val="Bezproreda"/>
        <w:jc w:val="both"/>
      </w:pPr>
    </w:p>
    <w:p w:rsidRDefault="00485A06" w:rsidP="00485A06" w:rsidR="00485A06">
      <w:pPr>
        <w:pStyle w:val="Bezproreda"/>
        <w:jc w:val="center"/>
      </w:pPr>
      <w:r>
        <w:t>U Zagrebu, 15. srpnja 2016.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66A4">
        <w:t>Jasna Gažić Ferenčina v. r.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485A06" w:rsidP="00485A06" w:rsidR="00485A06">
      <w:pPr>
        <w:pStyle w:val="Bezproreda"/>
      </w:pPr>
      <w:r>
        <w:t xml:space="preserve">1. ANTE PAĐEN, Sesvete, Huberta </w:t>
      </w:r>
      <w:proofErr w:type="spellStart"/>
      <w:r>
        <w:t>Pettana</w:t>
      </w:r>
      <w:proofErr w:type="spellEnd"/>
      <w:r>
        <w:t xml:space="preserve"> 16. </w:t>
      </w:r>
    </w:p>
    <w:p w:rsidRDefault="004366A4" w:rsidP="00485A06" w:rsidR="004366A4">
      <w:pPr>
        <w:pStyle w:val="Bezproreda"/>
      </w:pPr>
    </w:p>
    <w:p w:rsidRDefault="004366A4" w:rsidP="00485A06" w:rsidR="004366A4">
      <w:pPr>
        <w:pStyle w:val="Bezproreda"/>
      </w:pPr>
    </w:p>
    <w:p w:rsidRDefault="004366A4" w:rsidP="00485A06" w:rsidR="004366A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4366A4" w:rsidP="00485A06" w:rsidR="004366A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p w:rsidRDefault="00485A06" w:rsidP="00485A06" w:rsidR="00485A06">
      <w:pPr>
        <w:pStyle w:val="Bezproreda"/>
      </w:pPr>
    </w:p>
    <w:p w:rsidRDefault="00485A06" w:rsidP="0036174C" w:rsidR="00896E5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sectPr w:rsidR="00896E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36174C"/>
    <w:rsid w:val="004366A4"/>
    <w:rsid w:val="00485A06"/>
    <w:rsid w:val="004B3529"/>
    <w:rsid w:val="005F1484"/>
    <w:rsid w:val="00896E51"/>
    <w:rsid w:val="00DF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3617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7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7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7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7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3617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7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7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7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7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Pađen</izvorni_sadrzaj>
    <derivirana_varijabla naziv="DomainObject.Predmet.StrankaFormated_1">  Ante Pađen</derivirana_varijabla>
  </DomainObject.Predmet.StrankaFormated>
  <DomainObject.Predmet.StrankaFormatedOIB>
    <izvorni_sadrzaj>  Ante Pađen, OIB 53112256747</izvorni_sadrzaj>
    <derivirana_varijabla naziv="DomainObject.Predmet.StrankaFormatedOIB_1">  Ante Pađen, OIB 53112256747</derivirana_varijabla>
  </DomainObject.Predmet.StrankaFormatedOIB>
  <DomainObject.Predmet.StrankaFormatedWithAdress>
    <izvorni_sadrzaj> Ante Pađen, Ulica Huberta Pettana 16, 10360 Sesvete</izvorni_sadrzaj>
    <derivirana_varijabla naziv="DomainObject.Predmet.StrankaFormatedWithAdress_1"> Ante Pađen, Ulica Huberta Pettana 16, 10360 Sesvete</derivirana_varijabla>
  </DomainObject.Predmet.StrankaFormatedWithAdress>
  <DomainObject.Predmet.StrankaFormatedWithAdressOIB>
    <izvorni_sadrzaj> Ante Pađen, OIB 53112256747, Ulica Huberta Pettana 16, 10360 Sesvete</izvorni_sadrzaj>
    <derivirana_varijabla naziv="DomainObject.Predmet.StrankaFormatedWithAdressOIB_1"> Ante Pađen, OIB 53112256747, Ulica Huberta Pettana 16, 10360 Sesvete</derivirana_varijabla>
  </DomainObject.Predmet.StrankaFormatedWithAdressOIB>
  <DomainObject.Predmet.StrankaWithAdress>
    <izvorni_sadrzaj>Ante Pađen Ulica Huberta Pettana 16,10360 Sesvete</izvorni_sadrzaj>
    <derivirana_varijabla naziv="DomainObject.Predmet.StrankaWithAdress_1">Ante Pađen Ulica Huberta Pettana 16,10360 Sesvete</derivirana_varijabla>
  </DomainObject.Predmet.StrankaWithAdress>
  <DomainObject.Predmet.StrankaWithAdressOIB>
    <izvorni_sadrzaj>Ante Pađen, OIB 53112256747, Ulica Huberta Pettana 16,10360 Sesvete</izvorni_sadrzaj>
    <derivirana_varijabla naziv="DomainObject.Predmet.StrankaWithAdressOIB_1">Ante Pađen, OIB 53112256747, Ulica Huberta Pettana 16,10360 Sesvete</derivirana_varijabla>
  </DomainObject.Predmet.StrankaWithAdressOIB>
  <DomainObject.Predmet.StrankaNazivFormated>
    <izvorni_sadrzaj>Ante Pađen</izvorni_sadrzaj>
    <derivirana_varijabla naziv="DomainObject.Predmet.StrankaNazivFormated_1">Ante Pađen</derivirana_varijabla>
  </DomainObject.Predmet.StrankaNazivFormated>
  <DomainObject.Predmet.StrankaNazivFormatedOIB>
    <izvorni_sadrzaj>Ante Pađen, OIB 53112256747</izvorni_sadrzaj>
    <derivirana_varijabla naziv="DomainObject.Predmet.StrankaNazivFormatedOIB_1">Ante Pađen, OIB 53112256747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Ante Pađen</item>
    </izvorni_sadrzaj>
    <derivirana_varijabla naziv="DomainObject.Predmet.StrankaListFormated_1">
      <item>Ante Pađen</item>
    </derivirana_varijabla>
  </DomainObject.Predmet.StrankaListFormated>
  <DomainObject.Predmet.StrankaListFormatedOIB>
    <izvorni_sadrzaj>
      <item>Ante Pađen, OIB 53112256747</item>
    </izvorni_sadrzaj>
    <derivirana_varijabla naziv="DomainObject.Predmet.StrankaListFormatedOIB_1">
      <item>Ante Pađen, OIB 53112256747</item>
    </derivirana_varijabla>
  </DomainObject.Predmet.StrankaListFormatedOIB>
  <DomainObject.Predmet.StrankaListFormatedWithAdress>
    <izvorni_sadrzaj>
      <item>Ante Pađen, Ulica Huberta Pettana 16, 10360 Sesvete</item>
    </izvorni_sadrzaj>
    <derivirana_varijabla naziv="DomainObject.Predmet.StrankaListFormatedWithAdress_1">
      <item>Ante Pađen, Ulica Huberta Pettana 16, 10360 Sesvete</item>
    </derivirana_varijabla>
  </DomainObject.Predmet.StrankaListFormatedWithAdress>
  <DomainObject.Predmet.StrankaListFormatedWithAdressOIB>
    <izvorni_sadrzaj>
      <item>Ante Pađen, OIB 53112256747, Ulica Huberta Pettana 16, 10360 Sesvete</item>
    </izvorni_sadrzaj>
    <derivirana_varijabla naziv="DomainObject.Predmet.StrankaListFormatedWithAdressOIB_1">
      <item>Ante Pađen, OIB 53112256747, Ulica Huberta Pettana 16, 10360 Sesvete</item>
    </derivirana_varijabla>
  </DomainObject.Predmet.StrankaListFormatedWithAdressOIB>
  <DomainObject.Predmet.StrankaListNazivFormated>
    <izvorni_sadrzaj>
      <item>Ante Pađen</item>
    </izvorni_sadrzaj>
    <derivirana_varijabla naziv="DomainObject.Predmet.StrankaListNazivFormated_1">
      <item>Ante Pađen</item>
    </derivirana_varijabla>
  </DomainObject.Predmet.StrankaListNazivFormated>
  <DomainObject.Predmet.StrankaListNazivFormatedOIB>
    <izvorni_sadrzaj>
      <item>Ante Pađen, OIB 53112256747</item>
    </izvorni_sadrzaj>
    <derivirana_varijabla naziv="DomainObject.Predmet.StrankaListNazivFormatedOIB_1">
      <item>Ante Pađen, OIB 53112256747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Pađen</izvorni_sadrzaj>
    <derivirana_varijabla naziv="DomainObject.Predmet.StrankaIDrugi_1">Ante Pađen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 Pađen, OIB 53112256747, Ulica Huberta Pettana 16, 10360 Sesvete</izvorni_sadrzaj>
    <derivirana_varijabla naziv="DomainObject.Predmet.StrankaIDrugiAdressOIB_1">Ante Pađen, OIB 53112256747, Ulica Huberta Pettana 16,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Pađen</item>
    </izvorni_sadrzaj>
    <derivirana_varijabla naziv="DomainObject.Predmet.SudioniciListNaziv_1">
      <item>Ante Pađen</item>
    </derivirana_varijabla>
  </DomainObject.Predmet.SudioniciListNaziv>
  <DomainObject.Predmet.SudioniciListAdressOIB>
    <izvorni_sadrzaj>
      <item>Ante Pađen, OIB 53112256747, Ulica Huberta Pettana 16,10360 Sesvete</item>
    </izvorni_sadrzaj>
    <derivirana_varijabla naziv="DomainObject.Predmet.SudioniciListAdressOIB_1">
      <item>Ante Pađen, OIB 53112256747, Ulica Huberta Pettana 16,10360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53112256747</item>
    </izvorni_sadrzaj>
    <derivirana_varijabla naziv="DomainObject.Predmet.SudioniciListNazivOIB_1">
      <item>, OIB 53112256747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1087</properties:Characters>
  <properties:Lines>49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2016-07-15T08:31:00Z</dcterms:created>
  <dc:creator>Veronika Kolačko</dc:creator>
  <dc:description/>
  <cp:keywords/>
  <cp:lastModifiedBy>Veronika Kolačko</cp:lastModifiedBy>
  <cp:lastPrinted>2016-07-15T08:42:00Z</cp:lastPrinted>
  <dcterms:modified xmlns:xsi="http://www.w3.org/2001/XMLSchema-instance" xsi:type="dcterms:W3CDTF">2016-07-15T10:03:00Z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