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c9f8" w14:paraId="8a1c9f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EF41AE" w:rsidP="00EF78D3" w:rsidR="00EF41AE">
      <w:pPr>
        <w:ind w:left="5040"/>
        <w:jc w:val="right"/>
      </w:pPr>
      <w:r>
        <w:t>JADRANKA ČIRJAK</w:t>
      </w:r>
    </w:p>
    <w:p w:rsidRDefault="00EF41AE" w:rsidP="00EF78D3" w:rsidR="003C6AA3">
      <w:pPr>
        <w:ind w:left="5040"/>
        <w:jc w:val="right"/>
      </w:pPr>
      <w:r>
        <w:t>Ivana Matetića Ronjgova 12</w:t>
      </w:r>
    </w:p>
    <w:p w:rsidRDefault="00EF41AE" w:rsidP="00EF78D3" w:rsidR="00EF41AE">
      <w:pPr>
        <w:ind w:left="5040"/>
        <w:jc w:val="right"/>
      </w:pPr>
      <w:r>
        <w:t>Zadar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8699E">
        <w:t>58</w:t>
      </w:r>
      <w:r w:rsidR="00EF41AE">
        <w:t>7</w:t>
      </w:r>
      <w:r w:rsidR="00861051">
        <w:t>/16-</w:t>
      </w:r>
      <w:r w:rsidR="008C04AB">
        <w:t>4</w:t>
      </w:r>
      <w:r>
        <w:t xml:space="preserve"> od </w:t>
      </w:r>
      <w:r w:rsidR="0078699E">
        <w:t>26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EF41AE">
        <w:t>NINO MARINO d.o.o., Zadar, Ivana Matetića Ronjgova 12, OIB: 96609665003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EF41AE">
        <w:t>20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EF41AE">
        <w:t>22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8699E">
        <w:t>26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5936D2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18193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78699E">
      <w:rPr>
        <w:b/>
        <w:bCs/>
      </w:rPr>
      <w:t>58</w:t>
    </w:r>
    <w:r w:rsidR="00EF41AE">
      <w:rPr>
        <w:b/>
        <w:bCs/>
      </w:rPr>
      <w:t>7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A3F77"/>
    <w:rsid w:val="003B6C57"/>
    <w:rsid w:val="003C14A3"/>
    <w:rsid w:val="003C6A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44300"/>
    <w:rsid w:val="005530B3"/>
    <w:rsid w:val="005728BF"/>
    <w:rsid w:val="00581899"/>
    <w:rsid w:val="005828B8"/>
    <w:rsid w:val="00584931"/>
    <w:rsid w:val="00584C55"/>
    <w:rsid w:val="0058642A"/>
    <w:rsid w:val="00591184"/>
    <w:rsid w:val="00591379"/>
    <w:rsid w:val="005936D2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2240C"/>
    <w:rsid w:val="0063095A"/>
    <w:rsid w:val="0063370C"/>
    <w:rsid w:val="0063552E"/>
    <w:rsid w:val="006523A4"/>
    <w:rsid w:val="00657B18"/>
    <w:rsid w:val="00666CD8"/>
    <w:rsid w:val="00696DCD"/>
    <w:rsid w:val="006A0F4B"/>
    <w:rsid w:val="006B4E71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8699E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9E46C8"/>
    <w:rsid w:val="00A07E85"/>
    <w:rsid w:val="00A11A31"/>
    <w:rsid w:val="00A12246"/>
    <w:rsid w:val="00A137B4"/>
    <w:rsid w:val="00A16554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1A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7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E8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E8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E8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7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E8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E8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E8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NINO MARINO d.o.o. za trgovinu i usluge</izvorni_sadrzaj>
    <derivirana_varijabla naziv="DomainObject.Predmet.ProtustrankaFormated_1">  NINO MARINO d.o.o. za trgovinu i usluge</derivirana_varijabla>
  </DomainObject.Predmet.ProtustrankaFormated>
  <DomainObject.Predmet.ProtustrankaFormatedOIB>
    <izvorni_sadrzaj>  NINO MARINO d.o.o. za trgovinu i usluge, OIB 96609665003</izvorni_sadrzaj>
    <derivirana_varijabla naziv="DomainObject.Predmet.ProtustrankaFormatedOIB_1">  NINO MARINO d.o.o. za trgovinu i usluge, OIB 96609665003</derivirana_varijabla>
  </DomainObject.Predmet.ProtustrankaFormatedOIB>
  <DomainObject.Predmet.ProtustrankaFormatedWithAdress>
    <izvorni_sadrzaj> NINO MARINO d.o.o. za trgovinu i usluge, Ivana Matetića Ronjgova  12, 23000 Zadar</izvorni_sadrzaj>
    <derivirana_varijabla naziv="DomainObject.Predmet.ProtustrankaFormatedWithAdress_1"> NINO MARINO d.o.o. za trgovinu i usluge, Ivana Matetića Ronjgova  12, 23000 Zadar</derivirana_varijabla>
  </DomainObject.Predmet.ProtustrankaFormatedWithAdress>
  <DomainObject.Predmet.ProtustrankaFormatedWithAdressOIB>
    <izvorni_sadrzaj> NINO MARINO d.o.o. za trgovinu i usluge, OIB 96609665003, Ivana Matetića Ronjgova  12, 23000 Zadar</izvorni_sadrzaj>
    <derivirana_varijabla naziv="DomainObject.Predmet.ProtustrankaFormatedWithAdressOIB_1"> NINO MARINO d.o.o. za trgovinu i usluge, OIB 96609665003, Ivana Matetića Ronjgova  12, 23000 Zadar</derivirana_varijabla>
  </DomainObject.Predmet.ProtustrankaFormatedWithAdressOIB>
  <DomainObject.Predmet.ProtustrankaWithAdress>
    <izvorni_sadrzaj>NINO MARINO d.o.o. za trgovinu i usluge Ivana Matetića Ronjgova  12, 23000 Zadar</izvorni_sadrzaj>
    <derivirana_varijabla naziv="DomainObject.Predmet.ProtustrankaWithAdress_1">NINO MARINO d.o.o. za trgovinu i usluge Ivana Matetića Ronjgova  12, 23000 Zadar</derivirana_varijabla>
  </DomainObject.Predmet.ProtustrankaWithAdress>
  <DomainObject.Predmet.ProtustrankaWithAdressOIB>
    <izvorni_sadrzaj>NINO MARINO d.o.o. za trgovinu i usluge, OIB 96609665003, Ivana Matetića Ronjgova  12, 23000 Zadar</izvorni_sadrzaj>
    <derivirana_varijabla naziv="DomainObject.Predmet.ProtustrankaWithAdressOIB_1">NINO MARINO d.o.o. za trgovinu i usluge, OIB 96609665003, Ivana Matetića Ronjgova  12, 23000 Zadar</derivirana_varijabla>
  </DomainObject.Predmet.ProtustrankaWithAdressOIB>
  <DomainObject.Predmet.ProtustrankaNazivFormated>
    <izvorni_sadrzaj>NINO MARINO d.o.o. za trgovinu i usluge</izvorni_sadrzaj>
    <derivirana_varijabla naziv="DomainObject.Predmet.ProtustrankaNazivFormated_1">NINO MARINO d.o.o. za trgovinu i usluge</derivirana_varijabla>
  </DomainObject.Predmet.ProtustrankaNazivFormated>
  <DomainObject.Predmet.ProtustrankaNazivFormatedOIB>
    <izvorni_sadrzaj>NINO MARINO d.o.o. za trgovinu i usluge, OIB 96609665003</izvorni_sadrzaj>
    <derivirana_varijabla naziv="DomainObject.Predmet.ProtustrankaNazivFormatedOIB_1">NINO MARINO d.o.o. za trgovinu i usluge, OIB 96609665003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NINO MARINO d.o.o. za trgovinu i usluge</item>
    </izvorni_sadrzaj>
    <derivirana_varijabla naziv="DomainObject.Predmet.ProtuStrankaListFormated_1">
      <item>NINO MARINO d.o.o. za trgovinu i usluge</item>
    </derivirana_varijabla>
  </DomainObject.Predmet.ProtuStrankaListFormated>
  <DomainObject.Predmet.ProtuStrankaListFormatedOIB>
    <izvorni_sadrzaj>
      <item>NINO MARINO d.o.o. za trgovinu i usluge, OIB 96609665003</item>
    </izvorni_sadrzaj>
    <derivirana_varijabla naziv="DomainObject.Predmet.ProtuStrankaListFormatedOIB_1">
      <item>NINO MARINO d.o.o. za trgovinu i usluge, OIB 96609665003</item>
    </derivirana_varijabla>
  </DomainObject.Predmet.ProtuStrankaListFormatedOIB>
  <DomainObject.Predmet.ProtuStrankaListFormatedWithAdress>
    <izvorni_sadrzaj>
      <item>NINO MARINO d.o.o. za trgovinu i usluge, Ivana Matetića Ronjgova  12, 23000 Zadar</item>
    </izvorni_sadrzaj>
    <derivirana_varijabla naziv="DomainObject.Predmet.ProtuStrankaListFormatedWithAdress_1">
      <item>NINO MARINO d.o.o. za trgovinu i usluge, Ivana Matetića Ronjgova  12, 23000 Zadar</item>
    </derivirana_varijabla>
  </DomainObject.Predmet.ProtuStrankaListFormatedWithAdress>
  <DomainObject.Predmet.ProtuStrankaListFormatedWithAdressOIB>
    <izvorni_sadrzaj>
      <item>NINO MARINO d.o.o. za trgovinu i usluge, OIB 96609665003, Ivana Matetića Ronjgova  12, 23000 Zadar</item>
    </izvorni_sadrzaj>
    <derivirana_varijabla naziv="DomainObject.Predmet.ProtuStrankaListFormatedWithAdressOIB_1">
      <item>NINO MARINO d.o.o. za trgovinu i usluge, OIB 96609665003, Ivana Matetića Ronjgova  12, 23000 Zadar</item>
    </derivirana_varijabla>
  </DomainObject.Predmet.ProtuStrankaListFormatedWithAdressOIB>
  <DomainObject.Predmet.ProtuStrankaListNazivFormated>
    <izvorni_sadrzaj>
      <item>NINO MARINO d.o.o. za trgovinu i usluge</item>
    </izvorni_sadrzaj>
    <derivirana_varijabla naziv="DomainObject.Predmet.ProtuStrankaListNazivFormated_1">
      <item>NINO MARINO d.o.o. za trgovinu i usluge</item>
    </derivirana_varijabla>
  </DomainObject.Predmet.ProtuStrankaListNazivFormated>
  <DomainObject.Predmet.ProtuStrankaListNazivFormatedOIB>
    <izvorni_sadrzaj>
      <item>NINO MARINO d.o.o. za trgovinu i usluge, OIB 96609665003</item>
    </izvorni_sadrzaj>
    <derivirana_varijabla naziv="DomainObject.Predmet.ProtuStrankaListNazivFormatedOIB_1">
      <item>NINO MARINO d.o.o. za trgovinu i usluge, OIB 96609665003</item>
    </derivirana_varijabla>
  </DomainObject.Predmet.ProtuStrankaListNazivFormatedOIB>
  <DomainObject.Predmet.OstaliListFormated>
    <izvorni_sadrzaj>
      <item>Jadranka Čirjak</item>
      <item>Marinko Čirjak</item>
    </izvorni_sadrzaj>
    <derivirana_varijabla naziv="DomainObject.Predmet.OstaliListFormated_1">
      <item>Jadranka Čirjak</item>
      <item>Marinko Čirjak</item>
    </derivirana_varijabla>
  </DomainObject.Predmet.OstaliListFormated>
  <DomainObject.Predmet.OstaliListFormatedOIB>
    <izvorni_sadrzaj>
      <item>Jadranka Čirjak, OIB 55103266368</item>
      <item>Marinko Čirjak, OIB 65435619768</item>
    </izvorni_sadrzaj>
    <derivirana_varijabla naziv="DomainObject.Predmet.OstaliListFormatedOIB_1">
      <item>Jadranka Čirjak, OIB 55103266368</item>
      <item>Marinko Čirjak, OIB 65435619768</item>
    </derivirana_varijabla>
  </DomainObject.Predmet.OstaliListFormatedOIB>
  <DomainObject.Predmet.OstaliListFormatedWithAdress>
    <izvorni_sadrzaj>
      <item>Jadranka Čirjak, Ivana Matetića Ronjgova 12, 23000 Zadar</item>
      <item>Marinko Čirjak, Ivana Matetića Ronjgova 12, 23000 Zadar</item>
    </izvorni_sadrzaj>
    <derivirana_varijabla naziv="DomainObject.Predmet.OstaliListFormatedWithAdress_1">
      <item>Jadranka Čirjak, Ivana Matetića Ronjgova 12, 23000 Zadar</item>
      <item>Marinko Čirjak, Ivana Matetića Ronjgova 12, 23000 Zadar</item>
    </derivirana_varijabla>
  </DomainObject.Predmet.OstaliListFormatedWithAdress>
  <DomainObject.Predmet.OstaliListFormatedWithAdressOIB>
    <izvorni_sadrzaj>
      <item>Jadranka Čirjak, OIB 55103266368, Ivana Matetića Ronjgova 12, 23000 Zadar</item>
      <item>Marinko Čirjak, OIB 65435619768, Ivana Matetića Ronjgova 12, 23000 Zadar</item>
    </izvorni_sadrzaj>
    <derivirana_varijabla naziv="DomainObject.Predmet.OstaliListFormatedWithAdressOIB_1">
      <item>Jadranka Čirjak, OIB 55103266368, Ivana Matetića Ronjgova 12, 23000 Zadar</item>
      <item>Marinko Čirjak, OIB 65435619768, Ivana Matetića Ronjgova 12, 23000 Zadar</item>
    </derivirana_varijabla>
  </DomainObject.Predmet.OstaliListFormatedWithAdressOIB>
  <DomainObject.Predmet.OstaliListNazivFormated>
    <izvorni_sadrzaj>
      <item>Jadranka Čirjak</item>
      <item>Marinko Čirjak</item>
    </izvorni_sadrzaj>
    <derivirana_varijabla naziv="DomainObject.Predmet.OstaliListNazivFormated_1">
      <item>Jadranka Čirjak</item>
      <item>Marinko Čirjak</item>
    </derivirana_varijabla>
  </DomainObject.Predmet.OstaliListNazivFormated>
  <DomainObject.Predmet.OstaliListNazivFormatedOIB>
    <izvorni_sadrzaj>
      <item>Jadranka Čirjak, OIB 55103266368</item>
      <item>Marinko Čirjak, OIB 65435619768</item>
    </izvorni_sadrzaj>
    <derivirana_varijabla naziv="DomainObject.Predmet.OstaliListNazivFormatedOIB_1">
      <item>Jadranka Čirjak, OIB 55103266368</item>
      <item>Marinko Čirjak, OIB 65435619768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NINO MARINO d.o.o. za trgovinu i usluge</izvorni_sadrzaj>
    <derivirana_varijabla naziv="DomainObject.Predmet.ProtustrankaIDrugi_1">NINO MARINO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NINO MARINO d.o.o. za trgovinu i usluge, OIB 96609665003, Ivana Matetića Ronjgova  12, 23000 Zadar</izvorni_sadrzaj>
    <derivirana_varijabla naziv="DomainObject.Predmet.ProtustrankaIDrugiAdressOIB_1">NINO MARINO d.o.o. za trgovinu i usluge, OIB 96609665003, Ivana Matetića Ronjgova 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NINO MARINO d.o.o. za trgovinu i usluge</item>
      <item>Jadranka Čirjak</item>
      <item>Marinko Čirjak</item>
    </izvorni_sadrzaj>
    <derivirana_varijabla naziv="DomainObject.Predmet.SudioniciListNaziv_1">
      <item>FINA</item>
      <item>NINO MARINO d.o.o. za trgovinu i usluge</item>
      <item>Jadranka Čirjak</item>
      <item>Marinko Čirjak</item>
    </derivirana_varijabla>
  </DomainObject.Predmet.SudioniciListNaziv>
  <DomainObject.Predmet.SudioniciListAdressOIB>
    <izvorni_sadrzaj>
      <item>FINA, OIB 85821130368</item>
      <item>NINO MARINO d.o.o. za trgovinu i usluge, OIB 96609665003, Ivana Matetića Ronjgova  12,23000 Zadar</item>
      <item>Jadranka Čirjak, OIB 55103266368, Ivana Matetića Ronjgova 12,23000 Zadar</item>
      <item>Marinko Čirjak, OIB 65435619768, Ivana Matetića Ronjgova 12,23000 Zadar</item>
    </izvorni_sadrzaj>
    <derivirana_varijabla naziv="DomainObject.Predmet.SudioniciListAdressOIB_1">
      <item>FINA, OIB 85821130368</item>
      <item>NINO MARINO d.o.o. za trgovinu i usluge, OIB 96609665003, Ivana Matetića Ronjgova  12,23000 Zadar</item>
      <item>Jadranka Čirjak, OIB 55103266368, Ivana Matetića Ronjgova 12,23000 Zadar</item>
      <item>Marinko Čirjak, OIB 65435619768,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96609665003</item>
      <item>, OIB 55103266368</item>
      <item>, OIB 65435619768</item>
    </izvorni_sadrzaj>
    <derivirana_varijabla naziv="DomainObject.Predmet.SudioniciListNazivOIB_1">
      <item>, OIB 85821130368</item>
      <item>, OIB 96609665003</item>
      <item>, OIB 55103266368</item>
      <item>, OIB 65435619768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73900-F602-4D02-BF97-811488FAA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882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2016-04-26T06:30:00Z</dcterms:created>
  <dc:creator>Ardena Bajlo</dc:creator>
  <cp:lastModifiedBy>Martina Kalmeta</cp:lastModifiedBy>
  <cp:lastPrinted>2016-04-26T10:36:00Z</cp:lastPrinted>
  <dcterms:modified xmlns:xsi="http://www.w3.org/2001/XMLSchema-instance" xsi:type="dcterms:W3CDTF">2016-04-26T11:19:00Z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