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164c" w14:paraId="bd9164c" w:rsidRDefault="00DD2365" w:rsidP="00A27295" w:rsidR="004B741D">
      <w:pPr>
        <w:jc w:val="right"/>
        <w15:collapsed w:val="false"/>
      </w:pPr>
      <w:r>
        <w:t>Broj: St-</w:t>
      </w:r>
      <w:r w:rsidR="005B4F10">
        <w:t>192</w:t>
      </w:r>
      <w:r w:rsidR="0042505C">
        <w:t>/18-</w:t>
      </w:r>
      <w:r w:rsidR="005B4F10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5B4F10" w:rsidRPr="005B4F10">
        <w:rPr>
          <w:b/>
        </w:rPr>
        <w:t>SAVEZ MAĐARSKIH UDRUGA, Beli Manastir, A. Cesarca 16, RB: 00000623, OIB: 73288018229</w:t>
      </w:r>
      <w:r w:rsidR="0072710A">
        <w:t xml:space="preserve">, </w:t>
      </w:r>
      <w:r w:rsidR="003B4C28">
        <w:t xml:space="preserve">dana </w:t>
      </w:r>
      <w:r w:rsidR="005B4F10">
        <w:t>8</w:t>
      </w:r>
      <w:r w:rsidR="0042505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5A310F">
        <w:t>predsjednik udruge</w:t>
      </w:r>
      <w:r w:rsidR="00795D52">
        <w:t xml:space="preserve"> dužnika</w:t>
      </w:r>
      <w:r w:rsidR="0085153E">
        <w:t xml:space="preserve"> </w:t>
      </w:r>
      <w:r w:rsidR="005B4F10">
        <w:t xml:space="preserve">Janoš Boni, OIB: 70247832483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5B4F10">
        <w:rPr>
          <w:b/>
        </w:rPr>
        <w:t>192</w:t>
      </w:r>
      <w:r w:rsidR="00044F95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5B4F10">
        <w:t xml:space="preserve">SAVEZ MAĐARSKIH UDRUGA, Beli Manastir, A. Cesarca 16, RB: 00000623, OIB: 73288018229 </w:t>
      </w:r>
      <w:r w:rsidR="002A6867">
        <w:t xml:space="preserve">te dodatni iznos predujma u iznosu od </w:t>
      </w:r>
      <w:r w:rsidR="005B4F10">
        <w:rPr>
          <w:b/>
        </w:rPr>
        <w:t>6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5B4F10">
        <w:rPr>
          <w:b/>
        </w:rPr>
        <w:t>192</w:t>
      </w:r>
      <w:r w:rsidR="00044F95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</w:t>
      </w:r>
      <w:r w:rsidR="005A310F">
        <w:t>predsjednik udruge</w:t>
      </w:r>
      <w:bookmarkStart w:name="_GoBack" w:id="0"/>
      <w:bookmarkEnd w:id="0"/>
      <w:r w:rsidR="002A6867">
        <w:t xml:space="preserve"> dužnika </w:t>
      </w:r>
      <w:r w:rsidR="005B4F10">
        <w:t xml:space="preserve">Janoš Boni, OIB: 70247832483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B4F10">
        <w:t>8</w:t>
      </w:r>
      <w:r w:rsidR="0042505C">
        <w:t>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  <w:r w:rsidR="005B4F10">
        <w:t>pl. suda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42505C">
        <w:t>25.4.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D91" w:rsidR="00F44D91">
      <w:r>
        <w:separator/>
      </w:r>
    </w:p>
  </w:endnote>
  <w:endnote w:id="0" w:type="continuationSeparator">
    <w:p w:rsidRDefault="00F44D91" w:rsidR="00F4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D91" w:rsidR="00F44D91">
      <w:r>
        <w:separator/>
      </w:r>
    </w:p>
  </w:footnote>
  <w:footnote w:id="0" w:type="continuationSeparator">
    <w:p w:rsidRDefault="00F44D91" w:rsidR="00F44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310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2505C"/>
    <w:rsid w:val="00451DD6"/>
    <w:rsid w:val="00470B34"/>
    <w:rsid w:val="004806AD"/>
    <w:rsid w:val="00497410"/>
    <w:rsid w:val="004B741D"/>
    <w:rsid w:val="004E5065"/>
    <w:rsid w:val="00500BBD"/>
    <w:rsid w:val="0055624C"/>
    <w:rsid w:val="005A310F"/>
    <w:rsid w:val="005B403D"/>
    <w:rsid w:val="005B4F10"/>
    <w:rsid w:val="005E5D90"/>
    <w:rsid w:val="005F5799"/>
    <w:rsid w:val="00607E75"/>
    <w:rsid w:val="006139EC"/>
    <w:rsid w:val="006235FB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7F1197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104B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D91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11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1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11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1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St-192/2018-2</izvorni_sadrzaj>
    <derivirana_varijabla naziv="DomainObject.Oznaka_1">St-192/2018-2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MAĐARSKIH UDRUGA</izvorni_sadrzaj>
    <derivirana_varijabla naziv="DomainObject.Predmet.ProtustrankaFormated_1">  SAVEZ MAĐARSKIH UDRUGA</derivirana_varijabla>
  </DomainObject.Predmet.ProtustrankaFormated>
  <DomainObject.Predmet.ProtustrankaFormatedOIB>
    <izvorni_sadrzaj>  SAVEZ MAĐARSKIH UDRUGA, OIB 73288018229</izvorni_sadrzaj>
    <derivirana_varijabla naziv="DomainObject.Predmet.ProtustrankaFormatedOIB_1">  SAVEZ MAĐARSKIH UDRUGA, OIB 73288018229</derivirana_varijabla>
  </DomainObject.Predmet.ProtustrankaFormatedOIB>
  <DomainObject.Predmet.ProtustrankaFormatedWithAdress>
    <izvorni_sadrzaj> SAVEZ MAĐARSKIH UDRUGA, A. Cesarca 16, 31300 Beli Manastir</izvorni_sadrzaj>
    <derivirana_varijabla naziv="DomainObject.Predmet.ProtustrankaFormatedWithAdress_1"> SAVEZ MAĐARSKIH UDRUGA, A. Cesarca 16, 31300 Beli Manastir</derivirana_varijabla>
  </DomainObject.Predmet.ProtustrankaFormatedWithAdress>
  <DomainObject.Predmet.ProtustrankaFormatedWithAdressOIB>
    <izvorni_sadrzaj> SAVEZ MAĐARSKIH UDRUGA, OIB 73288018229, A. Cesarca 16, 31300 Beli Manastir</izvorni_sadrzaj>
    <derivirana_varijabla naziv="DomainObject.Predmet.ProtustrankaFormatedWithAdressOIB_1"> SAVEZ MAĐARSKIH UDRUGA, OIB 73288018229, A. Cesarca 16, 31300 Beli Manastir</derivirana_varijabla>
  </DomainObject.Predmet.ProtustrankaFormatedWithAdressOIB>
  <DomainObject.Predmet.ProtustrankaWithAdress>
    <izvorni_sadrzaj>SAVEZ MAĐARSKIH UDRUGA A. Cesarca 16, 31300 Beli Manastir</izvorni_sadrzaj>
    <derivirana_varijabla naziv="DomainObject.Predmet.ProtustrankaWithAdress_1">SAVEZ MAĐARSKIH UDRUGA A. Cesarca 16, 31300 Beli Manastir</derivirana_varijabla>
  </DomainObject.Predmet.ProtustrankaWithAdress>
  <DomainObject.Predmet.ProtustrankaWithAdressOIB>
    <izvorni_sadrzaj>SAVEZ MAĐARSKIH UDRUGA, OIB 73288018229, A. Cesarca 16, 31300 Beli Manastir</izvorni_sadrzaj>
    <derivirana_varijabla naziv="DomainObject.Predmet.ProtustrankaWithAdressOIB_1">SAVEZ MAĐARSKIH UDRUGA, OIB 73288018229, A. Cesarca 16, 31300 Beli Manastir</derivirana_varijabla>
  </DomainObject.Predmet.ProtustrankaWithAdressOIB>
  <DomainObject.Predmet.ProtustrankaNazivFormated>
    <izvorni_sadrzaj>SAVEZ MAĐARSKIH UDRUGA</izvorni_sadrzaj>
    <derivirana_varijabla naziv="DomainObject.Predmet.ProtustrankaNazivFormated_1">SAVEZ MAĐARSKIH UDRUGA</derivirana_varijabla>
  </DomainObject.Predmet.ProtustrankaNazivFormated>
  <DomainObject.Predmet.ProtustrankaNazivFormatedOIB>
    <izvorni_sadrzaj>SAVEZ MAĐARSKIH UDRUGA, OIB 73288018229</izvorni_sadrzaj>
    <derivirana_varijabla naziv="DomainObject.Predmet.ProtustrankaNazivFormatedOIB_1">SAVEZ MAĐARSKIH UDRUGA, OIB 73288018229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SAVEZ MAĐARSKIH UDRUGA</item>
    </izvorni_sadrzaj>
    <derivirana_varijabla naziv="DomainObject.Predmet.ProtuStrankaListFormated_1">
      <item>SAVEZ MAĐARSKIH UDRUGA</item>
    </derivirana_varijabla>
  </DomainObject.Predmet.ProtuStrankaListFormated>
  <DomainObject.Predmet.ProtuStrankaListFormatedOIB>
    <izvorni_sadrzaj>
      <item>SAVEZ MAĐARSKIH UDRUGA, OIB 73288018229</item>
    </izvorni_sadrzaj>
    <derivirana_varijabla naziv="DomainObject.Predmet.ProtuStrankaListFormatedOIB_1">
      <item>SAVEZ MAĐARSKIH UDRUGA, OIB 73288018229</item>
    </derivirana_varijabla>
  </DomainObject.Predmet.ProtuStrankaListFormatedOIB>
  <DomainObject.Predmet.ProtuStrankaListFormatedWithAdress>
    <izvorni_sadrzaj>
      <item>SAVEZ MAĐARSKIH UDRUGA, A. Cesarca 16, 31300 Beli Manastir</item>
    </izvorni_sadrzaj>
    <derivirana_varijabla naziv="DomainObject.Predmet.ProtuStrankaListFormatedWithAdress_1">
      <item>SAVEZ MAĐARSKIH UDRUGA, A. Cesarca 16, 31300 Beli Manastir</item>
    </derivirana_varijabla>
  </DomainObject.Predmet.ProtuStrankaListFormatedWithAdress>
  <DomainObject.Predmet.ProtuStrankaListFormatedWithAdressOIB>
    <izvorni_sadrzaj>
      <item>SAVEZ MAĐARSKIH UDRUGA, OIB 73288018229, A. Cesarca 16, 31300 Beli Manastir</item>
    </izvorni_sadrzaj>
    <derivirana_varijabla naziv="DomainObject.Predmet.ProtuStrankaListFormatedWithAdressOIB_1">
      <item>SAVEZ MAĐARSKIH UDRUGA, OIB 73288018229, A. Cesarca 16, 31300 Beli Manastir</item>
    </derivirana_varijabla>
  </DomainObject.Predmet.ProtuStrankaListFormatedWithAdressOIB>
  <DomainObject.Predmet.ProtuStrankaListNazivFormated>
    <izvorni_sadrzaj>
      <item>SAVEZ MAĐARSKIH UDRUGA</item>
    </izvorni_sadrzaj>
    <derivirana_varijabla naziv="DomainObject.Predmet.ProtuStrankaListNazivFormated_1">
      <item>SAVEZ MAĐARSKIH UDRUGA</item>
    </derivirana_varijabla>
  </DomainObject.Predmet.ProtuStrankaListNazivFormated>
  <DomainObject.Predmet.ProtuStrankaListNazivFormatedOIB>
    <izvorni_sadrzaj>
      <item>SAVEZ MAĐARSKIH UDRUGA, OIB 73288018229</item>
    </izvorni_sadrzaj>
    <derivirana_varijabla naziv="DomainObject.Predmet.ProtuStrankaListNazivFormatedOIB_1">
      <item>SAVEZ MAĐARSKIH UDRUGA, OIB 73288018229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St-192/2018-2</izvorni_sadrzaj>
    <derivirana_varijabla naziv="DomainObject.PoslovniBrojDokumenta_1">St-192/2018-2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SAVEZ MAĐARSKIH UDRUGA</izvorni_sadrzaj>
    <derivirana_varijabla naziv="DomainObject.Predmet.ProtustrankaIDrugi_1">SAVEZ MAĐARSKIH UDRUGA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SAVEZ MAĐARSKIH UDRUGA, OIB 73288018229, A. Cesarca 16, 31300 Beli Manastir</izvorni_sadrzaj>
    <derivirana_varijabla naziv="DomainObject.Predmet.ProtustrankaIDrugiAdressOIB_1">SAVEZ MAĐARSKIH UDRUGA, OIB 73288018229, A. Cesarca 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MAĐARSKIH UDRUGA</item>
      <item>RH MINISTARSTVO FINANCIJA</item>
    </izvorni_sadrzaj>
    <derivirana_varijabla naziv="DomainObject.Predmet.SudioniciListNaziv_1">
      <item>SAVEZ MAĐARSKIH UDRUGA</item>
      <item>RH MINISTARSTVO FINANCIJA</item>
    </derivirana_varijabla>
  </DomainObject.Predmet.SudioniciListNaziv>
  <DomainObject.Predmet.SudioniciListAdressOIB>
    <izvorni_sadrzaj>
      <item>SAVEZ MAĐARSKIH UDRUGA, OIB 73288018229, A. Cesarca 16,31300 Beli Manastir</item>
      <item>RH MINISTARSTVO FINANCIJA, OIB 52634238587</item>
    </izvorni_sadrzaj>
    <derivirana_varijabla naziv="DomainObject.Predmet.SudioniciListAdressOIB_1">
      <item>SAVEZ MAĐARSKIH UDRUGA, OIB 73288018229, A. Cesarca 16,31300 Beli Manastir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73288018229</item>
      <item>, OIB 52634238587</item>
    </izvorni_sadrzaj>
    <derivirana_varijabla naziv="DomainObject.Predmet.SudioniciListNazivOIB_1">
      <item>, OIB 73288018229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CF7A0-6470-47FA-826F-F20C5E727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290</properties:Words>
  <properties:Characters>1357</properties:Characters>
  <properties:Lines>107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2018-03-08T06:47:00Z</dcterms:created>
  <dc:creator>hermanj</dc:creator>
  <cp:lastModifiedBy>Danijela Sekulić</cp:lastModifiedBy>
  <cp:lastPrinted>2018-03-08T06:46:00Z</cp:lastPrinted>
  <dcterms:modified xmlns:xsi="http://www.w3.org/2001/XMLSchema-instance" xsi:type="dcterms:W3CDTF">2018-03-08T06:51:00Z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St-192/2018-2 / Odluka - Zaključak za plaćanje predujma za pokriće troškova prethodnog postupka/stečajnog postupka (1.000_+_4.000-STRANAC.000-stranac)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