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cc6a" w14:paraId="5b7cc6a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8E360F" w:rsidP="008E360F" w:rsidR="008E360F">
      <w:pPr>
        <w:ind w:firstLine="720"/>
        <w:jc w:val="both"/>
      </w:pPr>
      <w:r>
        <w:t>Trgovački sud u Zagrebu, po sucu Luciji Butigan, u stečajnom postupku povodom prijedloga predlagatelja FINANCIJSKE AGENCIJE, Regionalni centar Zagreb, podružnica Zagreb,Trg svibanjskih žrtava 1995. 1, za otvaranje stečajnog postupka nad dužnikom A.M. Group Premier j.d.o.o. za usluge, OIB: 17862447164, Zagreb (Grad Zagreb), Milana Sachsa 4, dana 31. svibnja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D0292">
        <w:t>A.M. Group Premier j.d.o.o. za usluge, OIB: 17862447164, Zagreb (Grad Zagreb), Milana Sachsa 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D0292">
        <w:t>34616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8E360F" w:rsidP="008E360F" w:rsidR="008E360F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A.M. Group Premier j.d.o.o. za usluge, OIB: 17862447164, Zagreb (Grad Zagreb), Milana Sachsa 4.</w:t>
      </w:r>
    </w:p>
    <w:p w:rsidRDefault="008E360F" w:rsidP="008E360F" w:rsidR="008E360F">
      <w:pPr>
        <w:ind w:firstLine="709"/>
        <w:jc w:val="both"/>
      </w:pPr>
    </w:p>
    <w:p w:rsidRDefault="008E360F" w:rsidP="008E360F" w:rsidR="008E360F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E360F" w:rsidP="008E360F" w:rsidR="008E360F">
      <w:pPr>
        <w:ind w:firstLine="709"/>
        <w:jc w:val="both"/>
      </w:pPr>
    </w:p>
    <w:p w:rsidRDefault="008E360F" w:rsidP="008E360F" w:rsidR="008E360F">
      <w:pPr>
        <w:ind w:firstLine="709"/>
        <w:jc w:val="both"/>
      </w:pPr>
      <w:r>
        <w:t xml:space="preserve">Financijska agencija, kao predlagatelj, navela je u prijedlogu za otvaranje stečajnog postupka kako dužnik na dan 25. prosinca 2015. u Očevidniku redoslijeda osnova za plaćanje, ima evidentirane neizvršene osnove za plaćanje u neprekinutom razdoblju od 120 dana, u ukupnom iznosu od 177.275,57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5617A" w:rsidP="00C5617A" w:rsidR="00C5617A">
      <w:pPr>
        <w:jc w:val="both"/>
      </w:pPr>
    </w:p>
    <w:p w:rsidRDefault="00C5617A" w:rsidP="00C5617A" w:rsidR="00C5617A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</w:p>
    <w:p w:rsidRDefault="00C5617A" w:rsidP="00C5617A" w:rsidR="00C5617A">
      <w:pPr>
        <w:pStyle w:val="Tijeloteksta"/>
        <w:ind w:firstLine="708"/>
      </w:pPr>
    </w:p>
    <w:p w:rsidRDefault="007D0292" w:rsidP="00C5617A" w:rsidR="007D0292">
      <w:pPr>
        <w:pStyle w:val="Tijeloteksta"/>
        <w:ind w:firstLine="708"/>
      </w:pPr>
      <w:r>
        <w:t>Sud je putem svoje službe "uređena zemlja" zaprimio podatak da predmetni dužnik u svom vlasništvu nema nekretninu.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D0292">
        <w:t>31. svibnja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C31">
          <w:rPr>
            <w:noProof/>
          </w:rPr>
          <w:t>1</w:t>
        </w:r>
        <w:r>
          <w:fldChar w:fldCharType="end"/>
        </w:r>
        <w:r>
          <w:tab/>
        </w:r>
        <w:r>
          <w:tab/>
          <w:t>20. St-346/16-12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541C31"/>
    <w:rsid w:val="007D0292"/>
    <w:rsid w:val="008E360F"/>
    <w:rsid w:val="00BE3772"/>
    <w:rsid w:val="00C5617A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C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C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C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C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C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C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C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C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 Group Premier j.d.o.o. zastupanog po punomoćniku Milorad Stapar</izvorni_sadrzaj>
    <derivirana_varijabla naziv="DomainObject.Predmet.ProtustrankaFormated_1">  A.M. Group Premier j.d.o.o. zastupanog po punomoćniku Milorad Stapar</derivirana_varijabla>
  </DomainObject.Predmet.ProtustrankaFormated>
  <DomainObject.Predmet.ProtustrankaFormatedOIB>
    <izvorni_sadrzaj>  A.M. Group Premier j.d.o.o., OIB 17862447164 zastupanog po punomoćniku Milorad Stapar</izvorni_sadrzaj>
    <derivirana_varijabla naziv="DomainObject.Predmet.ProtustrankaFormatedOIB_1">  A.M. Group Premier j.d.o.o., OIB 17862447164 zastupanog po punomoćniku Milorad Stapar</derivirana_varijabla>
  </DomainObject.Predmet.ProtustrankaFormatedOIB>
  <DomainObject.Predmet.ProtustrankaFormatedWithAdress>
    <izvorni_sadrzaj> A.M. Group Premier j.d.o.o., Milana Sachsa 4, 10000 Zagreb zastupanog po punomoćniku Milorad Stapar</izvorni_sadrzaj>
    <derivirana_varijabla naziv="DomainObject.Predmet.ProtustrankaFormatedWithAdress_1"> A.M. Group Premier j.d.o.o., Milana Sachsa 4, 10000 Zagreb zastupanog po punomoćniku Milorad Stapar</derivirana_varijabla>
  </DomainObject.Predmet.ProtustrankaFormatedWithAdress>
  <DomainObject.Predmet.ProtustrankaFormatedWithAdressOIB>
    <izvorni_sadrzaj> A.M. Group Premier j.d.o.o., OIB 17862447164, Milana Sachsa 4, 10000 Zagreb zastupanog po punomoćniku Milorad Stapar</izvorni_sadrzaj>
    <derivirana_varijabla naziv="DomainObject.Predmet.ProtustrankaFormatedWithAdressOIB_1"> A.M. Group Premier j.d.o.o., OIB 17862447164, Milana Sachsa 4, 10000 Zagreb zastupanog po punomoćniku Milorad Stapar</derivirana_varijabla>
  </DomainObject.Predmet.ProtustrankaFormatedWithAdressOIB>
  <DomainObject.Predmet.ProtustrankaWithAdress>
    <izvorni_sadrzaj>A.M. Group Premier j.d.o.o. Milana Sachsa 4, 10000 Zagreb</izvorni_sadrzaj>
    <derivirana_varijabla naziv="DomainObject.Predmet.ProtustrankaWithAdress_1">A.M. Group Premier j.d.o.o. Milana Sachsa 4, 10000 Zagreb</derivirana_varijabla>
  </DomainObject.Predmet.ProtustrankaWithAdress>
  <DomainObject.Predmet.ProtustrankaWithAdressOIB>
    <izvorni_sadrzaj>A.M. Group Premier j.d.o.o., OIB 17862447164, Milana Sachsa 4, 10000 Zagreb</izvorni_sadrzaj>
    <derivirana_varijabla naziv="DomainObject.Predmet.ProtustrankaWithAdressOIB_1">A.M. Group Premier j.d.o.o., OIB 17862447164, Milana Sachsa 4, 10000 Zagreb</derivirana_varijabla>
  </DomainObject.Predmet.ProtustrankaWithAdressOIB>
  <DomainObject.Predmet.ProtustrankaNazivFormated>
    <izvorni_sadrzaj>A.M. Group Premier j.d.o.o.</izvorni_sadrzaj>
    <derivirana_varijabla naziv="DomainObject.Predmet.ProtustrankaNazivFormated_1">A.M. Group Premier j.d.o.o.</derivirana_varijabla>
  </DomainObject.Predmet.ProtustrankaNazivFormated>
  <DomainObject.Predmet.ProtustrankaNazivFormatedOIB>
    <izvorni_sadrzaj>A.M. Group Premier j.d.o.o., OIB 17862447164</izvorni_sadrzaj>
    <derivirana_varijabla naziv="DomainObject.Predmet.ProtustrankaNazivFormatedOIB_1">A.M. Group Premier j.d.o.o., OIB 17862447164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 Group Premier j.d.o.o. zastupanog po punomoćniku Milorad Stapar</item>
    </izvorni_sadrzaj>
    <derivirana_varijabla naziv="DomainObject.Predmet.ProtuStrankaListFormated_1">
      <item>A.M. Group Premier j.d.o.o. zastupanog po punomoćniku Milorad Stapar</item>
    </derivirana_varijabla>
  </DomainObject.Predmet.ProtuStrankaListFormated>
  <DomainObject.Predmet.ProtuStrankaListFormatedOIB>
    <izvorni_sadrzaj>
      <item>A.M. Group Premier j.d.o.o., OIB 17862447164 zastupanog po punomoćniku Milorad Stapar</item>
    </izvorni_sadrzaj>
    <derivirana_varijabla naziv="DomainObject.Predmet.ProtuStrankaListFormatedOIB_1">
      <item>A.M. Group Premier j.d.o.o., OIB 17862447164 zastupanog po punomoćniku Milorad Stapar</item>
    </derivirana_varijabla>
  </DomainObject.Predmet.ProtuStrankaListFormatedOIB>
  <DomainObject.Predmet.ProtuStrankaListFormatedWithAdress>
    <izvorni_sadrzaj>
      <item>A.M. Group Premier j.d.o.o., Milana Sachsa 4, 10000 Zagreb zastupanog po punomoćniku Milorad Stapar</item>
    </izvorni_sadrzaj>
    <derivirana_varijabla naziv="DomainObject.Predmet.ProtuStrankaListFormatedWithAdress_1">
      <item>A.M. Group Premier j.d.o.o., Milana Sachsa 4, 10000 Zagreb zastupanog po punomoćniku Milorad Stapar</item>
    </derivirana_varijabla>
  </DomainObject.Predmet.ProtuStrankaListFormatedWithAdress>
  <DomainObject.Predmet.ProtuStrankaListFormatedWithAdressOIB>
    <izvorni_sadrzaj>
      <item>A.M. Group Premier j.d.o.o., OIB 17862447164, Milana Sachsa 4, 10000 Zagreb zastupanog po punomoćniku Milorad Stapar</item>
    </izvorni_sadrzaj>
    <derivirana_varijabla naziv="DomainObject.Predmet.ProtuStrankaListFormatedWithAdressOIB_1">
      <item>A.M. Group Premier j.d.o.o., OIB 17862447164, Milana Sachsa 4, 10000 Zagreb zastupanog po punomoćniku Milorad Stapar</item>
    </derivirana_varijabla>
  </DomainObject.Predmet.ProtuStrankaListFormatedWithAdressOIB>
  <DomainObject.Predmet.ProtuStrankaListNazivFormated>
    <izvorni_sadrzaj>
      <item>A.M. Group Premier j.d.o.o.</item>
    </izvorni_sadrzaj>
    <derivirana_varijabla naziv="DomainObject.Predmet.ProtuStrankaListNazivFormated_1">
      <item>A.M. Group Premier j.d.o.o.</item>
    </derivirana_varijabla>
  </DomainObject.Predmet.ProtuStrankaListNazivFormated>
  <DomainObject.Predmet.ProtuStrankaListNazivFormatedOIB>
    <izvorni_sadrzaj>
      <item>A.M. Group Premier j.d.o.o., OIB 17862447164</item>
    </izvorni_sadrzaj>
    <derivirana_varijabla naziv="DomainObject.Predmet.ProtuStrankaListNazivFormatedOIB_1">
      <item>A.M. Group Premier j.d.o.o., OIB 17862447164</item>
    </derivirana_varijabla>
  </DomainObject.Predmet.ProtuStrankaListNazivFormatedOIB>
  <DomainObject.Predmet.OstaliListFormated>
    <izvorni_sadrzaj>
      <item>Milorad Stapar punomoćnik sudionika u postupku A.M. Group Premier j.d.o.o.</item>
      <item>RH, MUP, PU Zagrebačka, Sektor upravnih i inspekcijskih poslova</item>
    </izvorni_sadrzaj>
    <derivirana_varijabla naziv="DomainObject.Predmet.OstaliListFormated_1">
      <item>Milorad Stapar punomoćnik sudionika u postupku A.M. Group Premier j.d.o.o.</item>
      <item>RH, MUP, PU Zagrebačka, Sektor upravnih i inspekcijskih poslova</item>
    </derivirana_varijabla>
  </DomainObject.Predmet.OstaliListFormated>
  <DomainObject.Predmet.OstaliListFormatedOIB>
    <izvorni_sadrzaj>
      <item>Milorad Stapar, OIB 22486895065 punomoćnik sudionika u postupku A.M. Group Premier j.d.o.o.</item>
      <item>RH, MUP, PU Zagrebačka, Sektor upravnih i inspekcijskih poslova</item>
    </izvorni_sadrzaj>
    <derivirana_varijabla naziv="DomainObject.Predmet.OstaliListFormatedOIB_1">
      <item>Milorad Stapar, OIB 22486895065 punomoćnik sudionika u postupku A.M. Group Premier j.d.o.o.</item>
      <item>RH, MUP, PU Zagrebačka, Sektor upravnih i inspekcijskih poslova</item>
    </derivirana_varijabla>
  </DomainObject.Predmet.OstaliListFormatedOIB>
  <DomainObject.Predmet.OstaliListFormatedWithAdress>
    <izvorni_sadrzaj>
      <item>Milorad Stapar, Gornja Bačuga 85, 44250 Gornja Bačuga punomoćnik sudionika u postupku A.M. Group Premier j.d.o.o.</item>
      <item>RH, MUP, PU Zagrebačka, Sektor upravnih i inspekcijskih poslova, Petrinjska 30, 10000 Zagreb</item>
    </izvorni_sadrzaj>
    <derivirana_varijabla naziv="DomainObject.Predmet.OstaliListFormatedWithAdress_1">
      <item>Milorad Stapar, Gornja Bačuga 85, 44250 Gornja Bačuga punomoćnik sudionika u postupku A.M. Group Premier j.d.o.o.</item>
      <item>RH, MUP, PU Zagrebačka, Sektor upravnih i inspekcijskih poslova, Petrinjska 30, 10000 Zagreb</item>
    </derivirana_varijabla>
  </DomainObject.Predmet.OstaliListFormatedWithAdress>
  <DomainObject.Predmet.OstaliListFormatedWithAdressOIB>
    <izvorni_sadrzaj>
      <item>Milorad Stapar, OIB 22486895065, Gornja Bačuga 85, 44250 Gornja Bačuga punomoćnik sudionika u postupku A.M. Group Premier j.d.o.o.</item>
      <item>RH, MUP, PU Zagrebačka, Sektor upravnih i inspekcijskih poslova, Petrinjska 30, 10000 Zagreb</item>
    </izvorni_sadrzaj>
    <derivirana_varijabla naziv="DomainObject.Predmet.OstaliListFormatedWithAdressOIB_1">
      <item>Milorad Stapar, OIB 22486895065, Gornja Bačuga 85, 44250 Gornja Bačuga punomoćnik sudionika u postupku A.M. Group Premier j.d.o.o.</item>
      <item>RH, MUP, PU Zagrebačka, Sektor upravnih i inspekcijskih poslova, Petrinjska 30, 10000 Zagreb</item>
    </derivirana_varijabla>
  </DomainObject.Predmet.OstaliListFormatedWithAdressOIB>
  <DomainObject.Predmet.OstaliListNazivFormated>
    <izvorni_sadrzaj>
      <item>Milorad Stapar</item>
      <item>RH, MUP, PU Zagrebačka, Sektor upravnih i inspekcijskih poslova</item>
    </izvorni_sadrzaj>
    <derivirana_varijabla naziv="DomainObject.Predmet.OstaliListNazivFormated_1">
      <item>Milorad Stapar</item>
      <item>RH, MUP, PU Zagrebačka, Sektor upravnih i inspekcijskih poslova</item>
    </derivirana_varijabla>
  </DomainObject.Predmet.OstaliListNazivFormated>
  <DomainObject.Predmet.OstaliListNazivFormatedOIB>
    <izvorni_sadrzaj>
      <item>Milorad Stapar, OIB 22486895065</item>
      <item>RH, MUP, PU Zagrebačka, Sektor upravnih i inspekcijskih poslova</item>
    </izvorni_sadrzaj>
    <derivirana_varijabla naziv="DomainObject.Predmet.OstaliListNazivFormatedOIB_1">
      <item>Milorad Stapar, OIB 22486895065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 Group Premier j.d.o.o.</izvorni_sadrzaj>
    <derivirana_varijabla naziv="DomainObject.Predmet.ProtustrankaIDrugi_1">A.M. Group Premier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 Group Premier j.d.o.o., OIB 17862447164, Milana Sachsa 4, 10000 Zagreb</izvorni_sadrzaj>
    <derivirana_varijabla naziv="DomainObject.Predmet.ProtustrankaIDrugiAdressOIB_1">A.M. Group Premier j.d.o.o., OIB 17862447164, Milana Sachsa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 Group Premier j.d.o.o.</item>
      <item>Milorad Stapar</item>
      <item>RH, MUP, PU Zagrebačka, Sektor upravnih i inspekcijskih poslova</item>
    </izvorni_sadrzaj>
    <derivirana_varijabla naziv="DomainObject.Predmet.SudioniciListNaziv_1">
      <item>FINA Regionalni centar Zagreb</item>
      <item>A.M. Group Premier j.d.o.o.</item>
      <item>Milorad Stapar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A.M. Group Premier j.d.o.o., OIB 17862447164, Milana Sachsa 4,10000 Zagreb</item>
      <item>Milorad Stapar, OIB 22486895065, Gornja Bačuga 85,44250 Gornja Bačuga</item>
      <item>RH, MUP,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A.M. Group Premier j.d.o.o., OIB 17862447164, Milana Sachsa 4,10000 Zagreb</item>
      <item>Milorad Stapar, OIB 22486895065, Gornja Bačuga 85,44250 Gornja Bačuga</item>
      <item>RH, MUP,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17862447164</item>
      <item>, OIB 22486895065</item>
      <item>, OIB null</item>
    </izvorni_sadrzaj>
    <derivirana_varijabla naziv="DomainObject.Predmet.SudioniciListNazivOIB_1">
      <item>, OIB 85821130368</item>
      <item>, OIB 17862447164</item>
      <item>, OIB 22486895065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4573</properties:Characters>
  <properties:Lines>98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2017-05-31T11:06:00Z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2017-05-31T11:08:00Z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