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ea0a" w14:paraId="2b6ea0a" w:rsidRDefault="00AE649C" w:rsidP="00FA5B5E" w:rsidR="00AE649C" w:rsidRPr="00B76F3C">
      <w:pPr>
        <w:pStyle w:val="Naslov3"/>
        <w15:collapsed w:val="false"/>
      </w:pPr>
    </w:p>
    <w:p w:rsidRDefault="00EB6BDA" w:rsidP="00EB6BDA" w:rsidR="00EB6BDA" w:rsidRPr="00EB6BDA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EB6BDA">
        <w:rPr>
          <w:rFonts w:cs="Times New Roman" w:eastAsia="Times New Roman"/>
          <w:noProof/>
          <w:szCs w:val="20"/>
          <w:lang w:eastAsia="hr-HR"/>
        </w:rPr>
        <w:t xml:space="preserve">                  5 St-381/2015-2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B6BD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B6BD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noProof/>
          <w:lang w:eastAsia="hr-HR"/>
        </w:rPr>
        <w:tab/>
      </w:r>
      <w:r w:rsidRPr="00EB6BDA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radnika Vesne Šimić iz Velikog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Korenova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 15, OIB: 92421311008, za otvaranje stečajnog postupka nad dužnikom KIM jednostavno društvo s ograničenom odgovornošću za trgovinu i usluge, Veliko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Korenovo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 24,  OIB: 48599958036, MBS: 010089749, dana 16. prosinca 2015.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>r i j e š i o   j e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KIM jednostavno društvo s ograničenom odgovornošću za trgovinu i usluge, Veliko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Korenovo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 24,  OIB: 48599958036, MBS: 010089749.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  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12. siječnja 2016. u 9,00 sati u ovome sudu u Bjelovaru, Šetalište dr.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- predlagatelj Vesna Šimić 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- zakonski zastupnik dužnika Mirko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Petin</w:t>
      </w:r>
      <w:proofErr w:type="spellEnd"/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- Financijska agencija  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III. Nalaže se zakonskom zastupniku dužnika Mirku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Petin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IV. Nalaže se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predlagateljici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dostavi obračun neisplaćene plaće sa potvrdom Ministarstva financija – Porezne uprave kojom se potvrđuje da je dostavljeni obračun o neisplati plaće sastavljen u skladu s propisima (čl.6. st.5. Stečajnog zakona, Narodne novine br. 71/15, dalje: SZ).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>Obrazloženje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EB6BDA">
        <w:rPr>
          <w:rFonts w:cs="Times New Roman" w:eastAsia="Times New Roman"/>
          <w:szCs w:val="20"/>
          <w:lang w:eastAsia="hr-HR"/>
        </w:rPr>
        <w:lastRenderedPageBreak/>
        <w:t>Predlagateljica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 Vesna Šimić navodi u prijedlogu da ima prema dužniku tražbinu u iznosu od 7.764,41 kn, na temelju obračuna plaće. Ističe da kod dužnika postoji stečajni razlog jer nije isplatio tri plaće. 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Sud je izvršio uvid u Izvješća o primicima, porezu na dohodak i prirezu te doprinosima za obvezna osiguranja na dan 31. kolovoza 2015., 30. rujna 2015. i 31. listopada 2015. (list 3-14) te obračune plaća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predlagateljice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 za 8., 9. i 10. mjesec 2015. (list 15-20) i ocijenio da je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predlagateljica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 kao vjerovnik ovlaštena podnijeti prijedlog za otvaranje stečajnog postupka, sukladno čl.109. st.1. SZ-a. Kako iz navoda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predlagateljice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 proizlazi da joj dužnik nije isplatio tri plaće, sud ocjenjuje da je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predlagateljica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 učinila vjerojatnim postojanje stečajnog razloga – nesposobnosti za plaćanje iz čl.6. st.2. SZ-a.   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Odredbom čl.6. st.5. SZ propisano je da se postojanje okolnosti iz st.2. podstavka 2. toga članka dokazuje obračunom neisplaćene plaće koji je sastavljen u skladu s propisima, a uz obračun je podnositelj prijedloga dužan dostaviti potvrdu Ministarstva financija–Porezne uprave u kojoj se potvrđuje da je dostavljeni obračun o neisplati plaće sastavljen u skladu s propisima. Kako je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predlagateljica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 dostavila obračune plaće bez navedenog obračuna o neisplati plaće sa potvrdom Porezne uprave, riješeno je kao u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toč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. IV. izreke. 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u w:val="single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>U Bjelovaru, 16. prosinca 2015.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 STEČAJNI SUDAC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POUKA O PRAVNOM LIJEKU: Protiv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>. i II. ovog rješenja nije dopuštena posebna žalba (čl.115. st.1. SZ).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B6BDA">
        <w:rPr>
          <w:rFonts w:cs="Times New Roman" w:eastAsia="Times New Roman"/>
          <w:szCs w:val="20"/>
          <w:lang w:eastAsia="hr-HR"/>
        </w:rPr>
        <w:t>Rj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>.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>1. DNA: predlagatelju, poštom i e-oglasnom pločom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         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EB6BDA">
        <w:rPr>
          <w:rFonts w:cs="Times New Roman" w:eastAsia="Times New Roman"/>
          <w:szCs w:val="20"/>
          <w:lang w:eastAsia="hr-HR"/>
        </w:rPr>
        <w:t>Sc</w:t>
      </w:r>
      <w:proofErr w:type="spellEnd"/>
      <w:r w:rsidRPr="00EB6BDA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B6BDA">
        <w:rPr>
          <w:rFonts w:cs="Times New Roman" w:eastAsia="Times New Roman"/>
          <w:szCs w:val="20"/>
          <w:lang w:eastAsia="hr-HR"/>
        </w:rPr>
        <w:t xml:space="preserve">Bj.16.12.2015.      </w:t>
      </w:r>
    </w:p>
    <w:p w:rsidRDefault="00EB6BDA" w:rsidP="00EB6BDA" w:rsidR="00EB6BDA" w:rsidRPr="00EB6B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BD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St-381/2015-2</izvorni_sadrzaj>
    <derivirana_varijabla naziv="DomainObject.Oznaka_1">St-381/2015-2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St-381/2015</izvorni_sadrzaj>
    <derivirana_varijabla naziv="DomainObject.Predmet.OznakaBroj_1">St-381/2015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 jednostavno društvo s ograničenom odgovornošću za trgovinu i usluge, Veliko Korenovo</izvorni_sadrzaj>
    <derivirana_varijabla naziv="DomainObject.Predmet.ProtustrankaFormated_1">  KIM jednostavno društvo s ograničenom odgovornošću za trgovinu i usluge, Veliko Korenovo</derivirana_varijabla>
  </DomainObject.Predmet.ProtustrankaFormated>
  <DomainObject.Predmet.ProtustrankaFormatedOIB>
    <izvorni_sadrzaj>  KIM jednostavno društvo s ograničenom odgovornošću za trgovinu i usluge, Veliko Korenovo, OIB 48599958036</izvorni_sadrzaj>
    <derivirana_varijabla naziv="DomainObject.Predmet.ProtustrankaFormatedOIB_1">  KIM jednostavno društvo s ograničenom odgovornošću za trgovinu i usluge, Veliko Korenovo, OIB 48599958036</derivirana_varijabla>
  </DomainObject.Predmet.ProtustrankaFormatedOIB>
  <DomainObject.Predmet.ProtustrankaFormatedWithAdress>
    <izvorni_sadrzaj> KIM jednostavno društvo s ograničenom odgovornošću za trgovinu i usluge, Veliko Korenovo, Veliko Korenovo 24, 43000 Veliko Korenovo</izvorni_sadrzaj>
    <derivirana_varijabla naziv="DomainObject.Predmet.ProtustrankaFormatedWithAdress_1"> KIM jednostavno društvo s ograničenom odgovornošću za trgovinu i usluge, Veliko Korenovo, Veliko Korenovo 24, 43000 Veliko Korenovo</derivirana_varijabla>
  </DomainObject.Predmet.ProtustrankaFormatedWithAdress>
  <DomainObject.Predmet.ProtustrankaFormatedWithAdressOIB>
    <izvorni_sadrzaj> KIM jednostavno društvo s ograničenom odgovornošću za trgovinu i usluge, Veliko Korenovo, OIB 48599958036, Veliko Korenovo 24, 43000 Veliko Korenovo</izvorni_sadrzaj>
    <derivirana_varijabla naziv="DomainObject.Predmet.ProtustrankaFormatedWithAdressOIB_1"> KIM jednostavno društvo s ograničenom odgovornošću za trgovinu i usluge, Veliko Korenovo, OIB 48599958036, Veliko Korenovo 24, 43000 Veliko Korenovo</derivirana_varijabla>
  </DomainObject.Predmet.ProtustrankaFormatedWithAdressOIB>
  <DomainObject.Predmet.ProtustrankaWithAdress>
    <izvorni_sadrzaj>KIM jednostavno društvo s ograničenom odgovornošću za trgovinu i usluge, Veliko Korenovo Veliko Korenovo 24, 43000 Veliko Korenovo</izvorni_sadrzaj>
    <derivirana_varijabla naziv="DomainObject.Predmet.ProtustrankaWithAdress_1">KIM jednostavno društvo s ograničenom odgovornošću za trgovinu i usluge, Veliko Korenovo Veliko Korenovo 24, 43000 Veliko Korenovo</derivirana_varijabla>
  </DomainObject.Predmet.ProtustrankaWithAdress>
  <DomainObject.Predmet.ProtustrankaWithAdressOIB>
    <izvorni_sadrzaj>KIM jednostavno društvo s ograničenom odgovornošću za trgovinu i usluge, Veliko Korenovo, OIB 48599958036, Veliko Korenovo 24, 43000 Veliko Korenovo</izvorni_sadrzaj>
    <derivirana_varijabla naziv="DomainObject.Predmet.ProtustrankaWithAdressOIB_1">KIM jednostavno društvo s ograničenom odgovornošću za trgovinu i usluge, Veliko Korenovo, OIB 48599958036, Veliko Korenovo 24, 43000 Veliko Korenovo</derivirana_varijabla>
  </DomainObject.Predmet.ProtustrankaWithAdressOIB>
  <DomainObject.Predmet.ProtustrankaNazivFormated>
    <izvorni_sadrzaj>KIM jednostavno društvo s ograničenom odgovornošću za trgovinu i usluge, Veliko Korenovo</izvorni_sadrzaj>
    <derivirana_varijabla naziv="DomainObject.Predmet.ProtustrankaNazivFormated_1">KIM jednostavno društvo s ograničenom odgovornošću za trgovinu i usluge, Veliko Korenovo</derivirana_varijabla>
  </DomainObject.Predmet.ProtustrankaNazivFormated>
  <DomainObject.Predmet.ProtustrankaNazivFormatedOIB>
    <izvorni_sadrzaj>KIM jednostavno društvo s ograničenom odgovornošću za trgovinu i usluge, Veliko Korenovo, OIB 48599958036</izvorni_sadrzaj>
    <derivirana_varijabla naziv="DomainObject.Predmet.ProtustrankaNazivFormatedOIB_1">KIM jednostavno društvo s ograničenom odgovornošću za trgovinu i usluge, Veliko Korenovo, OIB 48599958036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Šimić, Veliko Korenovo</izvorni_sadrzaj>
    <derivirana_varijabla naziv="DomainObject.Predmet.StrankaFormated_1">  Vesna Šimić, Veliko Korenovo</derivirana_varijabla>
  </DomainObject.Predmet.StrankaFormated>
  <DomainObject.Predmet.StrankaFormatedOIB>
    <izvorni_sadrzaj>  Vesna Šimić, Veliko Korenovo, OIB 92421311008</izvorni_sadrzaj>
    <derivirana_varijabla naziv="DomainObject.Predmet.StrankaFormatedOIB_1">  Vesna Šimić, Veliko Korenovo, OIB 92421311008</derivirana_varijabla>
  </DomainObject.Predmet.StrankaFormatedOIB>
  <DomainObject.Predmet.StrankaFormatedWithAdress>
    <izvorni_sadrzaj> Vesna Šimić, Veliko Korenovo, Veliko Korenovo 15, 43000 Veliko Korenovo</izvorni_sadrzaj>
    <derivirana_varijabla naziv="DomainObject.Predmet.StrankaFormatedWithAdress_1"> Vesna Šimić, Veliko Korenovo, Veliko Korenovo 15, 43000 Veliko Korenovo</derivirana_varijabla>
  </DomainObject.Predmet.StrankaFormatedWithAdress>
  <DomainObject.Predmet.StrankaFormatedWithAdressOIB>
    <izvorni_sadrzaj> Vesna Šimić, Veliko Korenovo, OIB 92421311008, Veliko Korenovo 15, 43000 Veliko Korenovo</izvorni_sadrzaj>
    <derivirana_varijabla naziv="DomainObject.Predmet.StrankaFormatedWithAdressOIB_1"> Vesna Šimić, Veliko Korenovo, OIB 92421311008, Veliko Korenovo 15, 43000 Veliko Korenovo</derivirana_varijabla>
  </DomainObject.Predmet.StrankaFormatedWithAdressOIB>
  <DomainObject.Predmet.StrankaWithAdress>
    <izvorni_sadrzaj>Vesna Šimić, Veliko Korenovo Veliko Korenovo 15,43000 Veliko Korenovo</izvorni_sadrzaj>
    <derivirana_varijabla naziv="DomainObject.Predmet.StrankaWithAdress_1">Vesna Šimić, Veliko Korenovo Veliko Korenovo 15,43000 Veliko Korenovo</derivirana_varijabla>
  </DomainObject.Predmet.StrankaWithAdress>
  <DomainObject.Predmet.StrankaWithAdressOIB>
    <izvorni_sadrzaj>Vesna Šimić, Veliko Korenovo, OIB 92421311008, Veliko Korenovo 15,43000 Veliko Korenovo</izvorni_sadrzaj>
    <derivirana_varijabla naziv="DomainObject.Predmet.StrankaWithAdressOIB_1">Vesna Šimić, Veliko Korenovo, OIB 92421311008, Veliko Korenovo 15,43000 Veliko Korenovo</derivirana_varijabla>
  </DomainObject.Predmet.StrankaWithAdressOIB>
  <DomainObject.Predmet.StrankaNazivFormated>
    <izvorni_sadrzaj>Vesna Šimić, Veliko Korenovo</izvorni_sadrzaj>
    <derivirana_varijabla naziv="DomainObject.Predmet.StrankaNazivFormated_1">Vesna Šimić, Veliko Korenovo</derivirana_varijabla>
  </DomainObject.Predmet.StrankaNazivFormated>
  <DomainObject.Predmet.StrankaNazivFormatedOIB>
    <izvorni_sadrzaj>Vesna Šimić, Veliko Korenovo, OIB 92421311008</izvorni_sadrzaj>
    <derivirana_varijabla naziv="DomainObject.Predmet.StrankaNazivFormatedOIB_1">Vesna Šimić, Veliko Korenovo, OIB 92421311008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Vesna Šimić, Veliko Korenovo</item>
    </izvorni_sadrzaj>
    <derivirana_varijabla naziv="DomainObject.Predmet.StrankaListFormated_1">
      <item>Vesna Šimić, Veliko Korenovo</item>
    </derivirana_varijabla>
  </DomainObject.Predmet.StrankaListFormated>
  <DomainObject.Predmet.StrankaListFormatedOIB>
    <izvorni_sadrzaj>
      <item>Vesna Šimić, Veliko Korenovo, OIB 92421311008</item>
    </izvorni_sadrzaj>
    <derivirana_varijabla naziv="DomainObject.Predmet.StrankaListFormatedOIB_1">
      <item>Vesna Šimić, Veliko Korenovo, OIB 92421311008</item>
    </derivirana_varijabla>
  </DomainObject.Predmet.StrankaListFormatedOIB>
  <DomainObject.Predmet.StrankaListFormatedWithAdress>
    <izvorni_sadrzaj>
      <item>Vesna Šimić, Veliko Korenovo, Veliko Korenovo 15, 43000 Veliko Korenovo</item>
    </izvorni_sadrzaj>
    <derivirana_varijabla naziv="DomainObject.Predmet.StrankaListFormatedWithAdress_1">
      <item>Vesna Šimić, Veliko Korenovo, Veliko Korenovo 15, 43000 Veliko Korenovo</item>
    </derivirana_varijabla>
  </DomainObject.Predmet.StrankaListFormatedWithAdress>
  <DomainObject.Predmet.StrankaListFormatedWithAdressOIB>
    <izvorni_sadrzaj>
      <item>Vesna Šimić, Veliko Korenovo, OIB 92421311008, Veliko Korenovo 15, 43000 Veliko Korenovo</item>
    </izvorni_sadrzaj>
    <derivirana_varijabla naziv="DomainObject.Predmet.StrankaListFormatedWithAdressOIB_1">
      <item>Vesna Šimić, Veliko Korenovo, OIB 92421311008, Veliko Korenovo 15, 43000 Veliko Korenovo</item>
    </derivirana_varijabla>
  </DomainObject.Predmet.StrankaListFormatedWithAdressOIB>
  <DomainObject.Predmet.StrankaListNazivFormated>
    <izvorni_sadrzaj>
      <item>Vesna Šimić, Veliko Korenovo</item>
    </izvorni_sadrzaj>
    <derivirana_varijabla naziv="DomainObject.Predmet.StrankaListNazivFormated_1">
      <item>Vesna Šimić, Veliko Korenovo</item>
    </derivirana_varijabla>
  </DomainObject.Predmet.StrankaListNazivFormated>
  <DomainObject.Predmet.StrankaListNazivFormatedOIB>
    <izvorni_sadrzaj>
      <item>Vesna Šimić, Veliko Korenovo, OIB 92421311008</item>
    </izvorni_sadrzaj>
    <derivirana_varijabla naziv="DomainObject.Predmet.StrankaListNazivFormatedOIB_1">
      <item>Vesna Šimić, Veliko Korenovo, OIB 92421311008</item>
    </derivirana_varijabla>
  </DomainObject.Predmet.StrankaListNazivFormatedOIB>
  <DomainObject.Predmet.ProtuStrankaListFormated>
    <izvorni_sadrzaj>
      <item>KIM jednostavno društvo s ograničenom odgovornošću za trgovinu i usluge, Veliko Korenovo</item>
    </izvorni_sadrzaj>
    <derivirana_varijabla naziv="DomainObject.Predmet.ProtuStrankaListFormated_1">
      <item>KIM jednostavno društvo s ograničenom odgovornošću za trgovinu i usluge, Veliko Korenovo</item>
    </derivirana_varijabla>
  </DomainObject.Predmet.ProtuStrankaListFormated>
  <DomainObject.Predmet.ProtuStrankaListFormatedOIB>
    <izvorni_sadrzaj>
      <item>KIM jednostavno društvo s ograničenom odgovornošću za trgovinu i usluge, Veliko Korenovo, OIB 48599958036</item>
    </izvorni_sadrzaj>
    <derivirana_varijabla naziv="DomainObject.Predmet.ProtuStrankaListFormatedOIB_1">
      <item>KIM jednostavno društvo s ograničenom odgovornošću za trgovinu i usluge, Veliko Korenovo, OIB 48599958036</item>
    </derivirana_varijabla>
  </DomainObject.Predmet.ProtuStrankaListFormatedOIB>
  <DomainObject.Predmet.ProtuStrankaListFormatedWithAdress>
    <izvorni_sadrzaj>
      <item>KIM jednostavno društvo s ograničenom odgovornošću za trgovinu i usluge, Veliko Korenovo, Veliko Korenovo 24, 43000 Veliko Korenovo</item>
    </izvorni_sadrzaj>
    <derivirana_varijabla naziv="DomainObject.Predmet.ProtuStrankaListFormatedWithAdress_1">
      <item>KIM jednostavno društvo s ograničenom odgovornošću za trgovinu i usluge, Veliko Korenovo, Veliko Korenovo 24, 43000 Veliko Korenovo</item>
    </derivirana_varijabla>
  </DomainObject.Predmet.ProtuStrankaListFormatedWithAdress>
  <DomainObject.Predmet.ProtuStrankaListFormatedWithAdressOIB>
    <izvorni_sadrzaj>
      <item>KIM jednostavno društvo s ograničenom odgovornošću za trgovinu i usluge, Veliko Korenovo, OIB 48599958036, Veliko Korenovo 24, 43000 Veliko Korenovo</item>
    </izvorni_sadrzaj>
    <derivirana_varijabla naziv="DomainObject.Predmet.ProtuStrankaListFormatedWithAdressOIB_1">
      <item>KIM jednostavno društvo s ograničenom odgovornošću za trgovinu i usluge, Veliko Korenovo, OIB 48599958036, Veliko Korenovo 24, 43000 Veliko Korenovo</item>
    </derivirana_varijabla>
  </DomainObject.Predmet.ProtuStrankaListFormatedWithAdressOIB>
  <DomainObject.Predmet.ProtuStrankaListNazivFormated>
    <izvorni_sadrzaj>
      <item>KIM jednostavno društvo s ograničenom odgovornošću za trgovinu i usluge, Veliko Korenovo</item>
    </izvorni_sadrzaj>
    <derivirana_varijabla naziv="DomainObject.Predmet.ProtuStrankaListNazivFormated_1">
      <item>KIM jednostavno društvo s ograničenom odgovornošću za trgovinu i usluge, Veliko Korenovo</item>
    </derivirana_varijabla>
  </DomainObject.Predmet.ProtuStrankaListNazivFormated>
  <DomainObject.Predmet.ProtuStrankaListNazivFormatedOIB>
    <izvorni_sadrzaj>
      <item>KIM jednostavno društvo s ograničenom odgovornošću za trgovinu i usluge, Veliko Korenovo, OIB 48599958036</item>
    </izvorni_sadrzaj>
    <derivirana_varijabla naziv="DomainObject.Predmet.ProtuStrankaListNazivFormatedOIB_1">
      <item>KIM jednostavno društvo s ograničenom odgovornošću za trgovinu i usluge, Veliko Korenovo, OIB 48599958036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St-381/2015-2</izvorni_sadrzaj>
    <derivirana_varijabla naziv="DomainObject.PoslovniBrojDokumenta_1">St-381/2015-2</derivirana_varijabla>
  </DomainObject.PoslovniBrojDokumenta>
  <DomainObject.Predmet.StrankaIDrugi>
    <izvorni_sadrzaj>Vesna Šimić, Veliko Korenovo</izvorni_sadrzaj>
    <derivirana_varijabla naziv="DomainObject.Predmet.StrankaIDrugi_1">Vesna Šimić, Veliko Korenovo</derivirana_varijabla>
  </DomainObject.Predmet.StrankaIDrugi>
  <DomainObject.Predmet.ProtustrankaIDrugi>
    <izvorni_sadrzaj>KIM jednostavno društvo s ograničenom odgovornošću za trgovinu i usluge, Veliko Korenovo</izvorni_sadrzaj>
    <derivirana_varijabla naziv="DomainObject.Predmet.ProtustrankaIDrugi_1">KIM jednostavno društvo s ograničenom odgovornošću za trgovinu i usluge, Veliko Korenovo</derivirana_varijabla>
  </DomainObject.Predmet.ProtustrankaIDrugi>
  <DomainObject.Predmet.StrankaIDrugiAdressOIB>
    <izvorni_sadrzaj>Vesna Šimić, Veliko Korenovo, OIB 92421311008, Veliko Korenovo 15, 43000 Veliko Korenovo</izvorni_sadrzaj>
    <derivirana_varijabla naziv="DomainObject.Predmet.StrankaIDrugiAdressOIB_1">Vesna Šimić, Veliko Korenovo, OIB 92421311008, Veliko Korenovo 15, 43000 Veliko Korenovo</derivirana_varijabla>
  </DomainObject.Predmet.StrankaIDrugiAdressOIB>
  <DomainObject.Predmet.ProtustrankaIDrugiAdressOIB>
    <izvorni_sadrzaj>KIM jednostavno društvo s ograničenom odgovornošću za trgovinu i usluge, Veliko Korenovo, OIB 48599958036, Veliko Korenovo 24, 43000 Veliko Korenovo</izvorni_sadrzaj>
    <derivirana_varijabla naziv="DomainObject.Predmet.ProtustrankaIDrugiAdressOIB_1">KIM jednostavno društvo s ograničenom odgovornošću za trgovinu i usluge, Veliko Korenovo, OIB 48599958036, Veliko Korenovo 24, 43000 Veliko Korenovo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Šimić, Veliko Korenovo</item>
      <item>KIM jednostavno društvo s ograničenom odgovornošću za trgovinu i usluge, Veliko Korenovo</item>
    </izvorni_sadrzaj>
    <derivirana_varijabla naziv="DomainObject.Predmet.SudioniciListNaziv_1">
      <item>Vesna Šimić, Veliko Korenovo</item>
      <item>KIM jednostavno društvo s ograničenom odgovornošću za trgovinu i usluge, Veliko Korenovo</item>
    </derivirana_varijabla>
  </DomainObject.Predmet.SudioniciListNaziv>
  <DomainObject.Predmet.SudioniciListAdressOIB>
    <izvorni_sadrzaj>
      <item>Vesna Šimić, Veliko Korenovo, OIB 92421311008, Veliko Korenovo 15,43000 Veliko Korenovo</item>
      <item>KIM jednostavno društvo s ograničenom odgovornošću za trgovinu i usluge, Veliko Korenovo, OIB 48599958036, Veliko Korenovo 24,43000 Veliko Korenovo</item>
    </izvorni_sadrzaj>
    <derivirana_varijabla naziv="DomainObject.Predmet.SudioniciListAdressOIB_1">
      <item>Vesna Šimić, Veliko Korenovo, OIB 92421311008, Veliko Korenovo 15,43000 Veliko Korenovo</item>
      <item>KIM jednostavno društvo s ograničenom odgovornošću za trgovinu i usluge, Veliko Korenovo, OIB 48599958036, Veliko Korenovo 24,43000 Veliko Korenovo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F0457-CF0A-4E21-BA0E-4F9CBEE4C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660</properties:Words>
  <properties:Characters>3615</properties:Characters>
  <properties:Lines>97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2015-12-16T10:11:00Z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St-381/2015-2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