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53592" w:rsidR="00F96F0D" w:rsidRPr="00B92B86">
        <w:tc>
          <w:tcPr>
            <w:tcW w:type="dxa" w:w="2985"/>
            <w:shd w:fill="auto" w:color="auto" w:val="clear"/>
          </w:tcPr>
          <w:p w:rsidRDefault="00FE446C" w:rsidP="00C53592" w:rsidR="00F96F0D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6F0D" w:rsidP="00C53592" w:rsidR="00F96F0D" w:rsidRPr="00E3784B">
            <w:pPr>
              <w:jc w:val="center"/>
            </w:pPr>
            <w:r w:rsidRPr="00E3784B">
              <w:t>Republika Hrvatska</w:t>
            </w:r>
          </w:p>
          <w:p w:rsidRDefault="00F96F0D" w:rsidP="00C53592" w:rsidR="00F96F0D" w:rsidRPr="00E3784B">
            <w:pPr>
              <w:jc w:val="center"/>
            </w:pPr>
            <w:r w:rsidRPr="00E3784B">
              <w:t>Trgovački sud u Varaždinu</w:t>
            </w:r>
          </w:p>
          <w:p w:rsidRDefault="00F96F0D" w:rsidP="00C53592" w:rsidR="00F96F0D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e161ad1" w14:paraId="e161ad1" w:rsidRDefault="00F96F0D" w:rsidP="00E34166" w:rsidR="00F96F0D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77CF6" w:rsidP="00E34166" w:rsidR="00D63376" w:rsidRPr="00F11CF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C0C9E">
        <w:tab/>
      </w:r>
      <w:r w:rsidR="00AC0C9E">
        <w:tab/>
      </w:r>
      <w:r w:rsidR="00962AAE">
        <w:t xml:space="preserve"> </w:t>
      </w:r>
      <w:r w:rsidR="00F96F0D">
        <w:t xml:space="preserve">  </w:t>
      </w:r>
      <w:r w:rsidR="00CC699B">
        <w:t xml:space="preserve">Poslovni broj: 3 </w:t>
      </w:r>
      <w:r w:rsidR="00455D8A">
        <w:t>St</w:t>
      </w:r>
      <w:r w:rsidR="00CC699B">
        <w:t>-</w:t>
      </w:r>
      <w:r w:rsidR="009B2090">
        <w:t>114</w:t>
      </w:r>
      <w:r w:rsidR="00CC699B">
        <w:t>/</w:t>
      </w:r>
      <w:r w:rsidR="00F96F0D">
        <w:t>201</w:t>
      </w:r>
      <w:r w:rsidR="009B2090">
        <w:t>4</w:t>
      </w:r>
      <w:r w:rsidR="00CC699B">
        <w:t>-</w:t>
      </w:r>
      <w:r w:rsidR="009B2090">
        <w:t>8</w:t>
      </w:r>
      <w:r w:rsidR="007D7AA9">
        <w:t>9</w:t>
      </w:r>
      <w:bookmarkStart w:name="_GoBack" w:id="0"/>
      <w:bookmarkEnd w:id="0"/>
    </w:p>
    <w:p w:rsidRDefault="00D63376" w:rsidP="00E34166" w:rsidR="00D63376">
      <w:pPr>
        <w:jc w:val="both"/>
      </w:pPr>
    </w:p>
    <w:p w:rsidRDefault="00D158BF" w:rsidP="00E34166" w:rsidR="00D158BF">
      <w:pPr>
        <w:jc w:val="both"/>
      </w:pPr>
    </w:p>
    <w:p w:rsidRDefault="00AC0C9E" w:rsidP="00E34166" w:rsidR="00AC0C9E">
      <w:pPr>
        <w:jc w:val="both"/>
      </w:pPr>
    </w:p>
    <w:p w:rsidRDefault="00F96F0D" w:rsidP="00F96F0D" w:rsidR="00F96F0D" w:rsidRPr="00F06BC0">
      <w:pPr>
        <w:jc w:val="center"/>
      </w:pPr>
      <w:r>
        <w:t>R E P U B L I K A   H R V A T S K A</w:t>
      </w:r>
    </w:p>
    <w:p w:rsidRDefault="00F96F0D" w:rsidP="00F96F0D" w:rsidR="00F96F0D" w:rsidRPr="00BA62F2">
      <w:pPr>
        <w:rPr>
          <w:b/>
        </w:rPr>
      </w:pPr>
    </w:p>
    <w:p w:rsidRDefault="00F96F0D" w:rsidP="00F96F0D" w:rsidR="00F96F0D">
      <w:pPr>
        <w:jc w:val="center"/>
      </w:pPr>
      <w:r w:rsidRPr="00F06BC0">
        <w:t>R J E Š E N J E</w:t>
      </w:r>
    </w:p>
    <w:p w:rsidRDefault="002F404B" w:rsidP="00E34166" w:rsidR="002F404B">
      <w:pPr>
        <w:jc w:val="both"/>
      </w:pPr>
    </w:p>
    <w:p w:rsidRDefault="008D5E74" w:rsidP="00E34166" w:rsidR="008D5E74" w:rsidRPr="00350CF1">
      <w:pPr>
        <w:jc w:val="both"/>
      </w:pPr>
    </w:p>
    <w:p w:rsidRDefault="00AC0C9E" w:rsidP="005579C1" w:rsidR="00D92DEE">
      <w:pPr>
        <w:ind w:firstLine="708"/>
        <w:jc w:val="both"/>
      </w:pPr>
      <w:r w:rsidRPr="00F96F0D">
        <w:t>T</w:t>
      </w:r>
      <w:r w:rsidR="00F96F0D">
        <w:t>rgovački sud u Varaždinu</w:t>
      </w:r>
      <w:r w:rsidR="00D63376" w:rsidRPr="00350CF1">
        <w:t>, po sucu toga suda</w:t>
      </w:r>
      <w:r w:rsidR="00022DC0">
        <w:t xml:space="preserve"> </w:t>
      </w:r>
      <w:r w:rsidR="00CC699B">
        <w:t>Jasni Lekić</w:t>
      </w:r>
      <w:r w:rsidR="00603950">
        <w:t xml:space="preserve">, </w:t>
      </w:r>
      <w:r w:rsidR="00741D12" w:rsidRPr="00FB0131">
        <w:t>u stečajnom postupku</w:t>
      </w:r>
      <w:r w:rsidR="009B2090">
        <w:t xml:space="preserve"> </w:t>
      </w:r>
      <w:r w:rsidR="009B2090" w:rsidRPr="0094459E">
        <w:t xml:space="preserve">nad imovinom dužnika DRAŽENA ŽUGEC, kao vlasnika obrta "Stolarija </w:t>
      </w:r>
      <w:proofErr w:type="spellStart"/>
      <w:r w:rsidR="009B2090" w:rsidRPr="0094459E">
        <w:t>Žugec</w:t>
      </w:r>
      <w:proofErr w:type="spellEnd"/>
      <w:r w:rsidR="009B2090" w:rsidRPr="0094459E">
        <w:t xml:space="preserve">", u stečaju, Kalnička 36, </w:t>
      </w:r>
      <w:proofErr w:type="spellStart"/>
      <w:r w:rsidR="009B2090" w:rsidRPr="0094459E">
        <w:t>Ljubešćica</w:t>
      </w:r>
      <w:proofErr w:type="spellEnd"/>
      <w:r w:rsidR="009B2090" w:rsidRPr="0094459E">
        <w:t>, OIB: 29970682306</w:t>
      </w:r>
      <w:r w:rsidR="009B2090">
        <w:t>,</w:t>
      </w:r>
      <w:r w:rsidR="00DE000B">
        <w:t xml:space="preserve"> </w:t>
      </w:r>
      <w:r w:rsidR="004E39B5">
        <w:t xml:space="preserve">dana </w:t>
      </w:r>
      <w:r w:rsidR="009B2090">
        <w:t>1</w:t>
      </w:r>
      <w:r w:rsidR="0054140D">
        <w:t>7</w:t>
      </w:r>
      <w:r w:rsidR="004E39B5">
        <w:t xml:space="preserve">. </w:t>
      </w:r>
      <w:r w:rsidR="009B2090">
        <w:t>srpnja</w:t>
      </w:r>
      <w:r w:rsidR="004E39B5">
        <w:t xml:space="preserve"> 201</w:t>
      </w:r>
      <w:r w:rsidR="000706A8">
        <w:t>9</w:t>
      </w:r>
      <w:r w:rsidR="004E39B5">
        <w:t>. godine,</w:t>
      </w:r>
    </w:p>
    <w:p w:rsidRDefault="00D158BF" w:rsidP="005579C1" w:rsidR="00D158BF">
      <w:pPr>
        <w:ind w:firstLine="708"/>
        <w:jc w:val="both"/>
      </w:pPr>
    </w:p>
    <w:p w:rsidRDefault="000562A4" w:rsidP="006A3488" w:rsidR="000562A4" w:rsidRPr="00350CF1">
      <w:pPr>
        <w:jc w:val="both"/>
      </w:pPr>
    </w:p>
    <w:p w:rsidRDefault="00F96F0D" w:rsidP="00F96F0D" w:rsidR="00F96F0D" w:rsidRPr="00F06BC0">
      <w:pPr>
        <w:jc w:val="center"/>
      </w:pPr>
      <w:r w:rsidRPr="00F06BC0">
        <w:t xml:space="preserve">r i j e </w:t>
      </w:r>
      <w:r>
        <w:t xml:space="preserve">š i o   </w:t>
      </w:r>
      <w:r w:rsidRPr="00F06BC0">
        <w:t>j e</w:t>
      </w:r>
    </w:p>
    <w:p w:rsidRDefault="002F404B" w:rsidP="00E34166" w:rsidR="002F404B" w:rsidRPr="00350CF1">
      <w:pPr>
        <w:jc w:val="center"/>
        <w:rPr>
          <w:b/>
        </w:rPr>
      </w:pPr>
    </w:p>
    <w:p w:rsidRDefault="00D158BF" w:rsidP="005E56AF" w:rsidR="005E56AF" w:rsidRPr="00741D1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 xml:space="preserve">Utvrđuje se da je kupac </w:t>
      </w:r>
      <w:r w:rsidR="009B2090">
        <w:rPr>
          <w:rFonts w:cs="Times New Roman" w:hAnsi="Times New Roman" w:ascii="Times New Roman"/>
        </w:rPr>
        <w:t>ARMAGOR ESTATE d.o.o.</w:t>
      </w:r>
      <w:r w:rsidR="001E74FE">
        <w:rPr>
          <w:rFonts w:cs="Times New Roman" w:hAnsi="Times New Roman" w:ascii="Times New Roman"/>
        </w:rPr>
        <w:t xml:space="preserve"> Zagreb, Savska cesta 106</w:t>
      </w:r>
      <w:r w:rsidR="00741D12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 xml:space="preserve">OIB: </w:t>
      </w:r>
      <w:r w:rsidR="001E74FE">
        <w:rPr>
          <w:rFonts w:cs="Times New Roman" w:hAnsi="Times New Roman" w:ascii="Times New Roman"/>
        </w:rPr>
        <w:t>35067013886</w:t>
      </w:r>
      <w:r w:rsidR="008E4824">
        <w:rPr>
          <w:rFonts w:cs="Times New Roman" w:hAnsi="Times New Roman" w:ascii="Times New Roman"/>
        </w:rPr>
        <w:t xml:space="preserve">, </w:t>
      </w:r>
      <w:r w:rsidRPr="00302C3A">
        <w:rPr>
          <w:rFonts w:cs="Times New Roman" w:hAnsi="Times New Roman" w:ascii="Times New Roman"/>
        </w:rPr>
        <w:t>ponudi</w:t>
      </w:r>
      <w:r w:rsidR="00741D12">
        <w:rPr>
          <w:rFonts w:cs="Times New Roman" w:hAnsi="Times New Roman" w:ascii="Times New Roman"/>
        </w:rPr>
        <w:t>o</w:t>
      </w:r>
      <w:r w:rsidRPr="00302C3A">
        <w:rPr>
          <w:rFonts w:cs="Times New Roman" w:hAnsi="Times New Roman" w:ascii="Times New Roman"/>
        </w:rPr>
        <w:t xml:space="preserve"> najveću cijenu i da su ispunjene pretpostavke da </w:t>
      </w:r>
      <w:r w:rsidR="00741D12">
        <w:rPr>
          <w:rFonts w:cs="Times New Roman" w:hAnsi="Times New Roman" w:ascii="Times New Roman"/>
        </w:rPr>
        <w:t>mu</w:t>
      </w:r>
      <w:r w:rsidRPr="00302C3A">
        <w:rPr>
          <w:rFonts w:cs="Times New Roman" w:hAnsi="Times New Roman" w:ascii="Times New Roman"/>
        </w:rPr>
        <w:t xml:space="preserve"> se dosud</w:t>
      </w:r>
      <w:r w:rsidR="00741D12">
        <w:rPr>
          <w:rFonts w:cs="Times New Roman" w:hAnsi="Times New Roman" w:ascii="Times New Roman"/>
        </w:rPr>
        <w:t>i</w:t>
      </w:r>
      <w:r w:rsidR="00925438">
        <w:rPr>
          <w:rFonts w:cs="Times New Roman" w:hAnsi="Times New Roman" w:ascii="Times New Roman"/>
        </w:rPr>
        <w:t xml:space="preserve"> </w:t>
      </w:r>
      <w:r w:rsidRPr="00302C3A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302C3A">
        <w:rPr>
          <w:rFonts w:cs="Times New Roman" w:hAnsi="Times New Roman" w:ascii="Times New Roman"/>
        </w:rPr>
        <w:t xml:space="preserve"> stečajnog dužnika</w:t>
      </w:r>
      <w:r w:rsidR="000D1D69">
        <w:rPr>
          <w:rFonts w:cs="Times New Roman" w:hAnsi="Times New Roman" w:ascii="Times New Roman"/>
        </w:rPr>
        <w:t xml:space="preserve"> i to</w:t>
      </w:r>
      <w:r w:rsidR="00741D12">
        <w:rPr>
          <w:rFonts w:cs="Times New Roman" w:hAnsi="Times New Roman" w:ascii="Times New Roman"/>
        </w:rPr>
        <w:t xml:space="preserve"> </w:t>
      </w:r>
      <w:proofErr w:type="spellStart"/>
      <w:r w:rsidR="005E56AF" w:rsidRPr="00741D12">
        <w:rPr>
          <w:rFonts w:cs="Times New Roman" w:hAnsi="Times New Roman" w:ascii="Times New Roman"/>
        </w:rPr>
        <w:t>čkbr</w:t>
      </w:r>
      <w:proofErr w:type="spellEnd"/>
      <w:r w:rsidR="005E56AF" w:rsidRPr="00741D12">
        <w:rPr>
          <w:rFonts w:cs="Times New Roman" w:hAnsi="Times New Roman" w:ascii="Times New Roman"/>
        </w:rPr>
        <w:t>.</w:t>
      </w:r>
      <w:r w:rsidR="007E194D">
        <w:rPr>
          <w:rFonts w:cs="Times New Roman" w:hAnsi="Times New Roman" w:ascii="Times New Roman"/>
        </w:rPr>
        <w:t xml:space="preserve"> </w:t>
      </w:r>
      <w:r w:rsidR="001C2802" w:rsidRPr="00C3290A">
        <w:rPr>
          <w:rFonts w:hAnsi="Times New Roman" w:ascii="Times New Roman"/>
        </w:rPr>
        <w:t>373/1, oranica u mjes</w:t>
      </w:r>
      <w:r w:rsidR="001C2802">
        <w:rPr>
          <w:rFonts w:hAnsi="Times New Roman" w:ascii="Times New Roman"/>
        </w:rPr>
        <w:t>noj rudini, površine 444 m2</w:t>
      </w:r>
      <w:r w:rsidR="007E194D">
        <w:rPr>
          <w:rFonts w:hAnsi="Times New Roman" w:ascii="Times New Roman"/>
        </w:rPr>
        <w:t xml:space="preserve">, </w:t>
      </w:r>
      <w:r w:rsidR="005E56AF" w:rsidRPr="00741D12">
        <w:rPr>
          <w:rFonts w:cs="Times New Roman" w:hAnsi="Times New Roman" w:ascii="Times New Roman"/>
        </w:rPr>
        <w:t>upisan</w:t>
      </w:r>
      <w:r w:rsidR="007E194D">
        <w:rPr>
          <w:rFonts w:cs="Times New Roman" w:hAnsi="Times New Roman" w:ascii="Times New Roman"/>
        </w:rPr>
        <w:t>a</w:t>
      </w:r>
      <w:r w:rsidR="005E56AF" w:rsidRPr="00741D12">
        <w:rPr>
          <w:rFonts w:cs="Times New Roman" w:hAnsi="Times New Roman" w:ascii="Times New Roman"/>
        </w:rPr>
        <w:t xml:space="preserve"> u </w:t>
      </w:r>
      <w:proofErr w:type="spellStart"/>
      <w:r w:rsidR="005E56AF" w:rsidRPr="00741D12">
        <w:rPr>
          <w:rFonts w:cs="Times New Roman" w:hAnsi="Times New Roman" w:ascii="Times New Roman"/>
        </w:rPr>
        <w:t>zk.ul</w:t>
      </w:r>
      <w:proofErr w:type="spellEnd"/>
      <w:r w:rsidR="005E56AF" w:rsidRPr="00741D12">
        <w:rPr>
          <w:rFonts w:cs="Times New Roman" w:hAnsi="Times New Roman" w:ascii="Times New Roman"/>
        </w:rPr>
        <w:t xml:space="preserve">. </w:t>
      </w:r>
      <w:r w:rsidR="007E194D">
        <w:rPr>
          <w:rFonts w:cs="Times New Roman" w:hAnsi="Times New Roman" w:ascii="Times New Roman"/>
        </w:rPr>
        <w:t>3</w:t>
      </w:r>
      <w:r w:rsidR="001C2802">
        <w:rPr>
          <w:rFonts w:cs="Times New Roman" w:hAnsi="Times New Roman" w:ascii="Times New Roman"/>
        </w:rPr>
        <w:t>407</w:t>
      </w:r>
      <w:r w:rsidR="005E56AF" w:rsidRPr="00741D12">
        <w:rPr>
          <w:rFonts w:cs="Times New Roman" w:hAnsi="Times New Roman" w:ascii="Times New Roman"/>
        </w:rPr>
        <w:t xml:space="preserve"> k.o. </w:t>
      </w:r>
      <w:proofErr w:type="spellStart"/>
      <w:r w:rsidR="007E194D">
        <w:rPr>
          <w:rFonts w:cs="Times New Roman" w:hAnsi="Times New Roman" w:ascii="Times New Roman"/>
        </w:rPr>
        <w:t>Ljubešćica</w:t>
      </w:r>
      <w:proofErr w:type="spellEnd"/>
      <w:r w:rsidR="007E194D">
        <w:rPr>
          <w:rFonts w:cs="Times New Roman" w:hAnsi="Times New Roman" w:ascii="Times New Roman"/>
        </w:rPr>
        <w:t xml:space="preserve">, </w:t>
      </w:r>
      <w:r w:rsidR="001C2802">
        <w:rPr>
          <w:rFonts w:cs="Times New Roman" w:hAnsi="Times New Roman" w:ascii="Times New Roman"/>
        </w:rPr>
        <w:t>vlasnički dio 1/1.</w:t>
      </w:r>
    </w:p>
    <w:p w:rsidRDefault="00D158BF" w:rsidP="000D1D69" w:rsidR="00D158BF" w:rsidRPr="001C3251">
      <w:pPr>
        <w:widowControl w:val="false"/>
        <w:suppressAutoHyphens/>
        <w:jc w:val="both"/>
      </w:pPr>
    </w:p>
    <w:p w:rsidRDefault="00D158BF" w:rsidP="001E74FE" w:rsidR="00D158BF" w:rsidRPr="001C2802">
      <w:pPr>
        <w:pStyle w:val="Odlomakpopisa"/>
        <w:numPr>
          <w:ilvl w:val="0"/>
          <w:numId w:val="6"/>
        </w:numPr>
        <w:spacing w:lineRule="auto" w:line="276" w:after="200"/>
        <w:jc w:val="both"/>
        <w:rPr>
          <w:rFonts w:cs="Times New Roman" w:hAnsi="Times New Roman" w:ascii="Times New Roman"/>
        </w:rPr>
      </w:pPr>
      <w:r w:rsidRPr="001C3251">
        <w:rPr>
          <w:rFonts w:cs="Times New Roman" w:hAnsi="Times New Roman" w:ascii="Times New Roman"/>
        </w:rPr>
        <w:t>Nekretnin</w:t>
      </w:r>
      <w:r w:rsidR="00741D12">
        <w:rPr>
          <w:rFonts w:cs="Times New Roman" w:hAnsi="Times New Roman" w:ascii="Times New Roman"/>
        </w:rPr>
        <w:t>a</w:t>
      </w:r>
      <w:r w:rsidRPr="001C3251">
        <w:rPr>
          <w:rFonts w:cs="Times New Roman" w:hAnsi="Times New Roman" w:ascii="Times New Roman"/>
        </w:rPr>
        <w:t xml:space="preserve"> iz točke 1. izrek</w:t>
      </w:r>
      <w:r w:rsidR="00803B36">
        <w:rPr>
          <w:rFonts w:cs="Times New Roman" w:hAnsi="Times New Roman" w:ascii="Times New Roman"/>
        </w:rPr>
        <w:t>e</w:t>
      </w:r>
      <w:r w:rsidR="00741D12">
        <w:rPr>
          <w:rFonts w:cs="Times New Roman" w:hAnsi="Times New Roman" w:ascii="Times New Roman"/>
        </w:rPr>
        <w:t xml:space="preserve"> ovog rješenja dosuđuje</w:t>
      </w:r>
      <w:r w:rsidRPr="001C3251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se </w:t>
      </w:r>
      <w:r w:rsidR="00925438">
        <w:rPr>
          <w:rFonts w:cs="Times New Roman" w:hAnsi="Times New Roman" w:ascii="Times New Roman"/>
        </w:rPr>
        <w:t>kupcu</w:t>
      </w:r>
      <w:r w:rsidR="00741D12">
        <w:rPr>
          <w:rFonts w:cs="Times New Roman" w:hAnsi="Times New Roman" w:ascii="Times New Roman"/>
        </w:rPr>
        <w:t xml:space="preserve"> </w:t>
      </w:r>
      <w:r w:rsidR="001E74FE">
        <w:rPr>
          <w:rFonts w:cs="Times New Roman" w:hAnsi="Times New Roman" w:ascii="Times New Roman"/>
        </w:rPr>
        <w:t xml:space="preserve">ARMAGOR ESTATE d.o.o. Zagreb, Savska cesta 106, </w:t>
      </w:r>
      <w:r w:rsidR="001E74FE" w:rsidRPr="00302C3A">
        <w:rPr>
          <w:rFonts w:cs="Times New Roman" w:hAnsi="Times New Roman" w:ascii="Times New Roman"/>
        </w:rPr>
        <w:t xml:space="preserve">OIB: </w:t>
      </w:r>
      <w:r w:rsidR="001E74FE">
        <w:rPr>
          <w:rFonts w:cs="Times New Roman" w:hAnsi="Times New Roman" w:ascii="Times New Roman"/>
        </w:rPr>
        <w:t>35067013886</w:t>
      </w:r>
      <w:r w:rsidR="00803B36">
        <w:rPr>
          <w:rFonts w:cs="Times New Roman" w:hAnsi="Times New Roman" w:ascii="Times New Roman"/>
        </w:rPr>
        <w:t>,</w:t>
      </w:r>
      <w:r w:rsidRPr="001C3251">
        <w:rPr>
          <w:rFonts w:cs="Times New Roman" w:hAnsi="Times New Roman" w:ascii="Times New Roman"/>
        </w:rPr>
        <w:t xml:space="preserve"> za cijenu u iznosu </w:t>
      </w:r>
      <w:r w:rsidRPr="00302C3A">
        <w:rPr>
          <w:rFonts w:cs="Times New Roman" w:hAnsi="Times New Roman" w:ascii="Times New Roman"/>
        </w:rPr>
        <w:t xml:space="preserve">od </w:t>
      </w:r>
      <w:r w:rsidR="001C2802">
        <w:rPr>
          <w:rFonts w:cs="Times New Roman" w:hAnsi="Times New Roman" w:ascii="Times New Roman"/>
        </w:rPr>
        <w:t>1.4</w:t>
      </w:r>
      <w:r w:rsidR="007E194D">
        <w:rPr>
          <w:rFonts w:cs="Times New Roman" w:hAnsi="Times New Roman" w:ascii="Times New Roman"/>
        </w:rPr>
        <w:t>01</w:t>
      </w:r>
      <w:r w:rsidR="00110693">
        <w:rPr>
          <w:rFonts w:cs="Times New Roman" w:hAnsi="Times New Roman" w:ascii="Times New Roman"/>
        </w:rPr>
        <w:t>,00 kn</w:t>
      </w:r>
      <w:r w:rsidRPr="00302C3A">
        <w:rPr>
          <w:rFonts w:cs="Times New Roman" w:hAnsi="Times New Roman" w:ascii="Times New Roman"/>
        </w:rPr>
        <w:t>.</w:t>
      </w:r>
    </w:p>
    <w:p w:rsidRDefault="001C2802" w:rsidP="001C2802" w:rsidR="001C2802" w:rsidRPr="008C4C35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Nalaže se </w:t>
      </w:r>
      <w:r w:rsidRPr="005F52AF">
        <w:rPr>
          <w:rFonts w:cs="Times New Roman" w:hAnsi="Times New Roman" w:ascii="Times New Roman"/>
        </w:rPr>
        <w:t xml:space="preserve">kupcu </w:t>
      </w:r>
      <w:r>
        <w:rPr>
          <w:rFonts w:cs="Times New Roman" w:hAnsi="Times New Roman" w:ascii="Times New Roman"/>
        </w:rPr>
        <w:t xml:space="preserve">ARMAGOR ESTATE d.o.o. Zagreb, Savska cesta 106, </w:t>
      </w:r>
      <w:r w:rsidRPr="005F52AF">
        <w:rPr>
          <w:rFonts w:cs="Times New Roman" w:hAnsi="Times New Roman" w:ascii="Times New Roman"/>
        </w:rPr>
        <w:t xml:space="preserve">da u roku od 30 dana </w:t>
      </w:r>
      <w:r w:rsidR="00162D22" w:rsidRPr="00972464">
        <w:rPr>
          <w:rFonts w:hAnsi="Times New Roman" w:ascii="Times New Roman"/>
        </w:rPr>
        <w:t>od dana objave rješenja o dosudi na e-oglasnoj ploči suda</w:t>
      </w:r>
      <w:r w:rsidRPr="005F52AF">
        <w:rPr>
          <w:rFonts w:cs="Times New Roman" w:hAnsi="Times New Roman" w:ascii="Times New Roman"/>
        </w:rPr>
        <w:t xml:space="preserve"> uplati iznos preostale </w:t>
      </w:r>
      <w:proofErr w:type="spellStart"/>
      <w:r w:rsidRPr="005F52AF">
        <w:rPr>
          <w:rFonts w:cs="Times New Roman" w:hAnsi="Times New Roman" w:ascii="Times New Roman"/>
        </w:rPr>
        <w:t>kupovnine</w:t>
      </w:r>
      <w:proofErr w:type="spellEnd"/>
      <w:r w:rsidRPr="005F52AF">
        <w:rPr>
          <w:rFonts w:cs="Times New Roman" w:hAnsi="Times New Roman" w:ascii="Times New Roman"/>
        </w:rPr>
        <w:t xml:space="preserve"> od </w:t>
      </w:r>
      <w:r w:rsidR="00162D22">
        <w:rPr>
          <w:rFonts w:cs="Times New Roman" w:hAnsi="Times New Roman" w:ascii="Times New Roman"/>
        </w:rPr>
        <w:t>54</w:t>
      </w:r>
      <w:r w:rsidRPr="005F52AF">
        <w:rPr>
          <w:rFonts w:cs="Times New Roman" w:hAnsi="Times New Roman" w:ascii="Times New Roman"/>
        </w:rPr>
        <w:t>,</w:t>
      </w:r>
      <w:r w:rsidR="00162D22">
        <w:rPr>
          <w:rFonts w:cs="Times New Roman" w:hAnsi="Times New Roman" w:ascii="Times New Roman"/>
        </w:rPr>
        <w:t>79</w:t>
      </w:r>
      <w:r w:rsidRPr="005F52AF">
        <w:rPr>
          <w:rFonts w:cs="Times New Roman" w:hAnsi="Times New Roman" w:ascii="Times New Roman"/>
        </w:rPr>
        <w:t xml:space="preserve"> kn </w:t>
      </w:r>
      <w:r w:rsidRPr="008C4C35">
        <w:rPr>
          <w:rFonts w:cs="Times New Roman" w:hAnsi="Times New Roman" w:ascii="Times New Roman"/>
        </w:rPr>
        <w:t>na račun Financijske agencije broj IBAN: HR1123900011300028787, model: HR11,</w:t>
      </w:r>
      <w:r>
        <w:rPr>
          <w:rFonts w:cs="Times New Roman" w:hAnsi="Times New Roman" w:ascii="Times New Roman"/>
        </w:rPr>
        <w:t xml:space="preserve">  </w:t>
      </w:r>
    </w:p>
    <w:p w:rsidRDefault="001C2802" w:rsidP="001C2802" w:rsidR="001C2802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 poziv na broj (PNB) kao podatak prvi (P1) treba upisati broj </w:t>
      </w:r>
      <w:r>
        <w:rPr>
          <w:rFonts w:cs="Times New Roman" w:hAnsi="Times New Roman" w:ascii="Times New Roman"/>
        </w:rPr>
        <w:t>1</w:t>
      </w:r>
      <w:r w:rsidR="00162D22">
        <w:rPr>
          <w:rFonts w:cs="Times New Roman" w:hAnsi="Times New Roman" w:ascii="Times New Roman"/>
        </w:rPr>
        <w:t>46307</w:t>
      </w:r>
      <w:r w:rsidRPr="008C4C35">
        <w:rPr>
          <w:rFonts w:cs="Times New Roman" w:hAnsi="Times New Roman" w:ascii="Times New Roman"/>
        </w:rPr>
        <w:t xml:space="preserve">, a kao podatak drugi </w:t>
      </w:r>
      <w:r>
        <w:rPr>
          <w:rFonts w:cs="Times New Roman" w:hAnsi="Times New Roman" w:ascii="Times New Roman"/>
        </w:rPr>
        <w:t>(</w:t>
      </w:r>
      <w:r w:rsidRPr="008C4C35">
        <w:rPr>
          <w:rFonts w:cs="Times New Roman" w:hAnsi="Times New Roman" w:ascii="Times New Roman"/>
        </w:rPr>
        <w:t>P2</w:t>
      </w:r>
      <w:r>
        <w:rPr>
          <w:rFonts w:cs="Times New Roman" w:hAnsi="Times New Roman" w:ascii="Times New Roman"/>
        </w:rPr>
        <w:t>) broj</w:t>
      </w:r>
      <w:r w:rsidRPr="008C4C3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koji je </w:t>
      </w:r>
      <w:r w:rsidRPr="008C4C35">
        <w:rPr>
          <w:rFonts w:cs="Times New Roman" w:hAnsi="Times New Roman" w:ascii="Times New Roman"/>
        </w:rPr>
        <w:t>sadržan u tablici</w:t>
      </w:r>
      <w:r>
        <w:rPr>
          <w:rFonts w:cs="Times New Roman" w:hAnsi="Times New Roman" w:ascii="Times New Roman"/>
        </w:rPr>
        <w:t xml:space="preserve"> pod rednim brojem VII</w:t>
      </w:r>
      <w:r w:rsidRPr="008C4C35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(L</w:t>
      </w:r>
      <w:r w:rsidRPr="008C4C35">
        <w:rPr>
          <w:rFonts w:cs="Times New Roman" w:hAnsi="Times New Roman" w:ascii="Times New Roman"/>
        </w:rPr>
        <w:t xml:space="preserve">ista ponuditelja sa zadnjom najvišom </w:t>
      </w:r>
      <w:r>
        <w:rPr>
          <w:rFonts w:cs="Times New Roman" w:hAnsi="Times New Roman" w:ascii="Times New Roman"/>
        </w:rPr>
        <w:t xml:space="preserve">valjanom </w:t>
      </w:r>
      <w:r w:rsidRPr="008C4C35">
        <w:rPr>
          <w:rFonts w:cs="Times New Roman" w:hAnsi="Times New Roman" w:ascii="Times New Roman"/>
        </w:rPr>
        <w:t xml:space="preserve">ponudom u </w:t>
      </w:r>
      <w:r w:rsidRPr="005F52AF">
        <w:rPr>
          <w:rFonts w:cs="Times New Roman" w:hAnsi="Times New Roman" w:ascii="Times New Roman"/>
        </w:rPr>
        <w:t>nadmetanju</w:t>
      </w:r>
      <w:r>
        <w:rPr>
          <w:rFonts w:cs="Times New Roman" w:hAnsi="Times New Roman" w:ascii="Times New Roman"/>
        </w:rPr>
        <w:t>)</w:t>
      </w:r>
      <w:r w:rsidRPr="005F52AF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Podatak P1 i P2 nužno je odvojiti crticom (-). </w:t>
      </w:r>
    </w:p>
    <w:p w:rsidRDefault="001C2802" w:rsidP="001C2802" w:rsidR="001C2802" w:rsidRPr="008C4C35">
      <w:pPr>
        <w:pStyle w:val="Odlomakpopisa"/>
        <w:jc w:val="both"/>
        <w:rPr>
          <w:rFonts w:cs="Times New Roman" w:hAnsi="Times New Roman" w:ascii="Times New Roman"/>
        </w:rPr>
      </w:pPr>
      <w:r w:rsidRPr="008C4C35">
        <w:rPr>
          <w:rFonts w:cs="Times New Roman" w:hAnsi="Times New Roman" w:ascii="Times New Roman"/>
        </w:rPr>
        <w:t xml:space="preserve">Prilikom uplate </w:t>
      </w:r>
      <w:proofErr w:type="spellStart"/>
      <w:r w:rsidRPr="008C4C35">
        <w:rPr>
          <w:rFonts w:cs="Times New Roman" w:hAnsi="Times New Roman" w:ascii="Times New Roman"/>
        </w:rPr>
        <w:t>kupovnine</w:t>
      </w:r>
      <w:proofErr w:type="spellEnd"/>
      <w:r w:rsidRPr="008C4C35">
        <w:rPr>
          <w:rFonts w:cs="Times New Roman" w:hAnsi="Times New Roman" w:ascii="Times New Roman"/>
        </w:rPr>
        <w:t xml:space="preserve"> potrebno je da uplatitelj u polje 71A na SWIFT-u ili obrascu naloga za plaćanje u polje „Opcija troška“ naznači opciju „OUR“.</w:t>
      </w:r>
    </w:p>
    <w:p w:rsidRDefault="001C2802" w:rsidP="001C2802" w:rsidR="001C2802" w:rsidRPr="000E39B4">
      <w:pPr>
        <w:pStyle w:val="Odlomakpopisa"/>
        <w:jc w:val="both"/>
        <w:rPr>
          <w:rFonts w:cs="Times New Roman" w:hAnsi="Times New Roman" w:ascii="Times New Roman"/>
          <w:color w:val="FF0000"/>
        </w:rPr>
      </w:pPr>
    </w:p>
    <w:p w:rsidRDefault="001C2802" w:rsidP="001C2802" w:rsidR="001C2802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>Nekretnin</w:t>
      </w:r>
      <w:r>
        <w:rPr>
          <w:rFonts w:cs="Times New Roman" w:hAnsi="Times New Roman" w:ascii="Times New Roman"/>
        </w:rPr>
        <w:t>a</w:t>
      </w:r>
      <w:r w:rsidRPr="008A277F">
        <w:rPr>
          <w:rFonts w:cs="Times New Roman" w:hAnsi="Times New Roman" w:ascii="Times New Roman"/>
        </w:rPr>
        <w:t xml:space="preserve"> iz točke 1. ovog rješenja predati će se kupcu nakon što kupac u roku od </w:t>
      </w:r>
      <w:r>
        <w:rPr>
          <w:rFonts w:cs="Times New Roman" w:hAnsi="Times New Roman" w:ascii="Times New Roman"/>
        </w:rPr>
        <w:t>30</w:t>
      </w:r>
      <w:r w:rsidRPr="00C531FC">
        <w:rPr>
          <w:rFonts w:cs="Times New Roman" w:hAnsi="Times New Roman" w:ascii="Times New Roman"/>
        </w:rPr>
        <w:t xml:space="preserve"> dana </w:t>
      </w:r>
      <w:r w:rsidR="00162D22" w:rsidRPr="00972464">
        <w:rPr>
          <w:rFonts w:hAnsi="Times New Roman" w:ascii="Times New Roman"/>
        </w:rPr>
        <w:t>od dana objave rješenja o dosudi na e-oglasnoj ploči suda</w:t>
      </w:r>
      <w:r w:rsidRPr="009270D1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položi razliku </w:t>
      </w:r>
      <w:proofErr w:type="spellStart"/>
      <w:r w:rsidRPr="008A277F">
        <w:rPr>
          <w:rFonts w:cs="Times New Roman" w:hAnsi="Times New Roman" w:ascii="Times New Roman"/>
        </w:rPr>
        <w:t>kupovnine</w:t>
      </w:r>
      <w:proofErr w:type="spellEnd"/>
      <w:r w:rsidRPr="008A277F">
        <w:rPr>
          <w:rFonts w:cs="Times New Roman" w:hAnsi="Times New Roman" w:ascii="Times New Roman"/>
        </w:rPr>
        <w:t xml:space="preserve"> i nakon što ovo rješenje postane  pravomoćno. </w:t>
      </w:r>
      <w:r w:rsidR="00162D22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0E39B4">
      <w:pPr>
        <w:pStyle w:val="Odlomakpopisa"/>
        <w:jc w:val="both"/>
        <w:rPr>
          <w:color w:val="FF0000"/>
        </w:rPr>
      </w:pPr>
    </w:p>
    <w:p w:rsidRDefault="001C2802" w:rsidP="001C2802" w:rsidR="001C280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Nakon pravomoćnosti ovog rješenja i nakon što kupac položi razliku </w:t>
      </w:r>
      <w:proofErr w:type="spellStart"/>
      <w:r w:rsidRPr="008A277F">
        <w:rPr>
          <w:rFonts w:cs="Times New Roman" w:hAnsi="Times New Roman" w:ascii="Times New Roman"/>
        </w:rPr>
        <w:t>kupovnine</w:t>
      </w:r>
      <w:proofErr w:type="spellEnd"/>
      <w:r w:rsidRPr="008A277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Općinski sud u </w:t>
      </w:r>
      <w:r w:rsidR="00162D22">
        <w:rPr>
          <w:rFonts w:cs="Times New Roman" w:hAnsi="Times New Roman" w:ascii="Times New Roman"/>
        </w:rPr>
        <w:t>Varaždinu, zemljiš</w:t>
      </w:r>
      <w:r w:rsidRPr="00C531FC">
        <w:rPr>
          <w:rFonts w:cs="Times New Roman" w:hAnsi="Times New Roman" w:ascii="Times New Roman"/>
        </w:rPr>
        <w:t xml:space="preserve">noknjižni odjel </w:t>
      </w:r>
      <w:r w:rsidR="00162D22">
        <w:rPr>
          <w:rFonts w:cs="Times New Roman" w:hAnsi="Times New Roman" w:ascii="Times New Roman"/>
        </w:rPr>
        <w:t>Novi Marof</w:t>
      </w:r>
      <w:r w:rsidRPr="005F52AF">
        <w:rPr>
          <w:rFonts w:cs="Times New Roman" w:hAnsi="Times New Roman" w:ascii="Times New Roman"/>
        </w:rPr>
        <w:t xml:space="preserve"> će u korist kupca</w:t>
      </w:r>
      <w:r>
        <w:rPr>
          <w:rFonts w:cs="Times New Roman" w:hAnsi="Times New Roman" w:ascii="Times New Roman"/>
        </w:rPr>
        <w:t xml:space="preserve"> </w:t>
      </w:r>
      <w:r w:rsidR="00162D22">
        <w:rPr>
          <w:rFonts w:cs="Times New Roman" w:hAnsi="Times New Roman" w:ascii="Times New Roman"/>
        </w:rPr>
        <w:t xml:space="preserve">ARMAGOR ESTATE d.o.o. Zagreb, Savska cesta 106, </w:t>
      </w:r>
      <w:r w:rsidR="00162D22" w:rsidRPr="00302C3A">
        <w:rPr>
          <w:rFonts w:cs="Times New Roman" w:hAnsi="Times New Roman" w:ascii="Times New Roman"/>
        </w:rPr>
        <w:t xml:space="preserve">OIB: </w:t>
      </w:r>
      <w:r w:rsidR="00162D22">
        <w:rPr>
          <w:rFonts w:cs="Times New Roman" w:hAnsi="Times New Roman" w:ascii="Times New Roman"/>
        </w:rPr>
        <w:t>35067013886</w:t>
      </w:r>
      <w:r>
        <w:rPr>
          <w:rFonts w:cs="Times New Roman" w:hAnsi="Times New Roman" w:ascii="Times New Roman"/>
        </w:rPr>
        <w:t>,</w:t>
      </w:r>
      <w:r w:rsidRPr="00302C3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upisati </w:t>
      </w:r>
      <w:r w:rsidRPr="008A277F">
        <w:rPr>
          <w:rFonts w:cs="Times New Roman" w:hAnsi="Times New Roman" w:ascii="Times New Roman"/>
        </w:rPr>
        <w:lastRenderedPageBreak/>
        <w:t>pravo vlasništva na nekretnin</w:t>
      </w:r>
      <w:r>
        <w:rPr>
          <w:rFonts w:cs="Times New Roman" w:hAnsi="Times New Roman" w:ascii="Times New Roman"/>
        </w:rPr>
        <w:t>i</w:t>
      </w:r>
      <w:r w:rsidRPr="008A277F">
        <w:rPr>
          <w:rFonts w:cs="Times New Roman" w:hAnsi="Times New Roman" w:ascii="Times New Roman"/>
        </w:rPr>
        <w:t xml:space="preserve"> iz točke 1. izreke ovog rješenja</w:t>
      </w:r>
      <w:r>
        <w:rPr>
          <w:rFonts w:cs="Times New Roman" w:hAnsi="Times New Roman" w:ascii="Times New Roman"/>
        </w:rPr>
        <w:t xml:space="preserve">, te upis navedene nekretnine u novi zemljišnoknjižni uložak. </w:t>
      </w:r>
      <w:r w:rsidR="00162D22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7520DA">
      <w:pPr>
        <w:pStyle w:val="Odlomakpopisa"/>
        <w:rPr>
          <w:rFonts w:cs="Times New Roman" w:hAnsi="Times New Roman" w:ascii="Times New Roman"/>
        </w:rPr>
      </w:pPr>
    </w:p>
    <w:p w:rsidRDefault="001C2802" w:rsidP="001C2802" w:rsidR="001C280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9237E8">
        <w:rPr>
          <w:rFonts w:cs="Times New Roman" w:hAnsi="Times New Roman" w:ascii="Times New Roman"/>
        </w:rPr>
        <w:t>Na nekretnin</w:t>
      </w:r>
      <w:r>
        <w:rPr>
          <w:rFonts w:cs="Times New Roman" w:hAnsi="Times New Roman" w:ascii="Times New Roman"/>
        </w:rPr>
        <w:t>i</w:t>
      </w:r>
      <w:r w:rsidRPr="009237E8">
        <w:rPr>
          <w:rFonts w:cs="Times New Roman" w:hAnsi="Times New Roman" w:ascii="Times New Roman"/>
        </w:rPr>
        <w:t xml:space="preserve"> iz točke 1. izreke ovog rješenja određuje se brisanje upisanih prava i tereta provedenih pod brojem</w:t>
      </w:r>
      <w:r>
        <w:rPr>
          <w:rFonts w:cs="Times New Roman" w:hAnsi="Times New Roman" w:ascii="Times New Roman"/>
        </w:rPr>
        <w:t xml:space="preserve"> Z-</w:t>
      </w:r>
      <w:r w:rsidR="00162D22">
        <w:rPr>
          <w:rFonts w:cs="Times New Roman" w:hAnsi="Times New Roman" w:ascii="Times New Roman"/>
        </w:rPr>
        <w:t>854</w:t>
      </w:r>
      <w:r>
        <w:rPr>
          <w:rFonts w:cs="Times New Roman" w:hAnsi="Times New Roman" w:ascii="Times New Roman"/>
        </w:rPr>
        <w:t>/</w:t>
      </w:r>
      <w:r w:rsidR="00162D22">
        <w:rPr>
          <w:rFonts w:cs="Times New Roman" w:hAnsi="Times New Roman" w:ascii="Times New Roman"/>
        </w:rPr>
        <w:t xml:space="preserve">15, </w:t>
      </w:r>
      <w:r w:rsidR="00EA75E0">
        <w:rPr>
          <w:rFonts w:cs="Times New Roman" w:hAnsi="Times New Roman" w:ascii="Times New Roman"/>
        </w:rPr>
        <w:t>Z-6518/2015, Z-5991/2016</w:t>
      </w:r>
      <w:r>
        <w:rPr>
          <w:rFonts w:cs="Times New Roman" w:hAnsi="Times New Roman" w:ascii="Times New Roman"/>
        </w:rPr>
        <w:t xml:space="preserve"> i</w:t>
      </w:r>
      <w:r w:rsidRPr="009237E8">
        <w:rPr>
          <w:rFonts w:cs="Times New Roman" w:hAnsi="Times New Roman" w:ascii="Times New Roman"/>
        </w:rPr>
        <w:t xml:space="preserve"> Z-</w:t>
      </w:r>
      <w:r w:rsidR="00EA75E0">
        <w:rPr>
          <w:rFonts w:cs="Times New Roman" w:hAnsi="Times New Roman" w:ascii="Times New Roman"/>
        </w:rPr>
        <w:t>998</w:t>
      </w:r>
      <w:r w:rsidRPr="009237E8">
        <w:rPr>
          <w:rFonts w:cs="Times New Roman" w:hAnsi="Times New Roman" w:ascii="Times New Roman"/>
        </w:rPr>
        <w:t>/</w:t>
      </w:r>
      <w:r w:rsidR="00EA75E0">
        <w:rPr>
          <w:rFonts w:cs="Times New Roman" w:hAnsi="Times New Roman" w:ascii="Times New Roman"/>
        </w:rPr>
        <w:t>14</w:t>
      </w:r>
      <w:r w:rsidRPr="009237E8">
        <w:rPr>
          <w:rFonts w:cs="Times New Roman" w:hAnsi="Times New Roman" w:ascii="Times New Roman"/>
        </w:rPr>
        <w:t>, kao i brisanj</w:t>
      </w:r>
      <w:r>
        <w:rPr>
          <w:rFonts w:cs="Times New Roman" w:hAnsi="Times New Roman" w:ascii="Times New Roman"/>
        </w:rPr>
        <w:t>e zabilježbe rješenja o dosudi.</w:t>
      </w:r>
    </w:p>
    <w:p w:rsidRDefault="001C2802" w:rsidP="001C2802" w:rsidR="001C2802" w:rsidRPr="009237E8">
      <w:pPr>
        <w:pStyle w:val="Odlomakpopisa"/>
        <w:spacing w:after="200"/>
        <w:ind w:left="0"/>
        <w:jc w:val="both"/>
        <w:rPr>
          <w:rFonts w:cs="Times New Roman" w:hAnsi="Times New Roman" w:ascii="Times New Roman"/>
        </w:rPr>
      </w:pPr>
    </w:p>
    <w:p w:rsidRDefault="001C2802" w:rsidP="001C2802" w:rsidR="001C2802" w:rsidRPr="007520DA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Nalaže se </w:t>
      </w:r>
      <w:r>
        <w:rPr>
          <w:rFonts w:cs="Times New Roman" w:hAnsi="Times New Roman" w:ascii="Times New Roman"/>
        </w:rPr>
        <w:t xml:space="preserve">Općinskom sudu u </w:t>
      </w:r>
      <w:r w:rsidR="00EA75E0">
        <w:rPr>
          <w:rFonts w:cs="Times New Roman" w:hAnsi="Times New Roman" w:ascii="Times New Roman"/>
        </w:rPr>
        <w:t>Varaždinu</w:t>
      </w:r>
      <w:r>
        <w:rPr>
          <w:rFonts w:cs="Times New Roman" w:hAnsi="Times New Roman" w:ascii="Times New Roman"/>
        </w:rPr>
        <w:t>, z</w:t>
      </w:r>
      <w:r w:rsidRPr="00C531FC">
        <w:rPr>
          <w:rFonts w:cs="Times New Roman" w:hAnsi="Times New Roman" w:ascii="Times New Roman"/>
        </w:rPr>
        <w:t>emljišnoknjižn</w:t>
      </w:r>
      <w:r>
        <w:rPr>
          <w:rFonts w:cs="Times New Roman" w:hAnsi="Times New Roman" w:ascii="Times New Roman"/>
        </w:rPr>
        <w:t>om</w:t>
      </w:r>
      <w:r w:rsidRPr="00C531FC">
        <w:rPr>
          <w:rFonts w:cs="Times New Roman" w:hAnsi="Times New Roman" w:ascii="Times New Roman"/>
        </w:rPr>
        <w:t xml:space="preserve"> odjel</w:t>
      </w:r>
      <w:r>
        <w:rPr>
          <w:rFonts w:cs="Times New Roman" w:hAnsi="Times New Roman" w:ascii="Times New Roman"/>
        </w:rPr>
        <w:t>u</w:t>
      </w:r>
      <w:r w:rsidRPr="00C531FC"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>Novi Marof</w:t>
      </w:r>
      <w:r w:rsidRPr="005F52AF">
        <w:rPr>
          <w:rFonts w:cs="Times New Roman" w:hAnsi="Times New Roman" w:ascii="Times New Roman"/>
        </w:rPr>
        <w:t xml:space="preserve"> zabilježba </w:t>
      </w:r>
      <w:r w:rsidRPr="007520DA">
        <w:rPr>
          <w:rFonts w:cs="Times New Roman" w:hAnsi="Times New Roman" w:ascii="Times New Roman"/>
        </w:rPr>
        <w:t>rješ</w:t>
      </w:r>
      <w:r>
        <w:rPr>
          <w:rFonts w:cs="Times New Roman" w:hAnsi="Times New Roman" w:ascii="Times New Roman"/>
        </w:rPr>
        <w:t>enja o dosudi odmah po primitku ovog</w:t>
      </w:r>
      <w:r w:rsidRPr="007520DA">
        <w:rPr>
          <w:rFonts w:cs="Times New Roman" w:hAnsi="Times New Roman" w:ascii="Times New Roman"/>
        </w:rPr>
        <w:t xml:space="preserve"> rješenja. </w:t>
      </w:r>
    </w:p>
    <w:p w:rsidRDefault="001C2802" w:rsidP="001C2802" w:rsidR="001C2802" w:rsidRPr="007520DA">
      <w:pPr>
        <w:pStyle w:val="Odlomakpopisa"/>
        <w:rPr>
          <w:rFonts w:cs="Times New Roman" w:hAnsi="Times New Roman" w:ascii="Times New Roman"/>
        </w:rPr>
      </w:pPr>
    </w:p>
    <w:p w:rsidRDefault="001C2802" w:rsidP="001C2802" w:rsidR="001C2802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7520DA">
        <w:rPr>
          <w:rFonts w:cs="Times New Roman" w:hAnsi="Times New Roman" w:ascii="Times New Roman"/>
        </w:rPr>
        <w:t xml:space="preserve">Nalaže se </w:t>
      </w:r>
      <w:r>
        <w:rPr>
          <w:rFonts w:cs="Times New Roman" w:hAnsi="Times New Roman" w:ascii="Times New Roman"/>
        </w:rPr>
        <w:t xml:space="preserve">Općinskom sudu u </w:t>
      </w:r>
      <w:r w:rsidR="00EA75E0">
        <w:rPr>
          <w:rFonts w:cs="Times New Roman" w:hAnsi="Times New Roman" w:ascii="Times New Roman"/>
        </w:rPr>
        <w:t>Varaždinu, z</w:t>
      </w:r>
      <w:r w:rsidR="00EA75E0" w:rsidRPr="00C531FC">
        <w:rPr>
          <w:rFonts w:cs="Times New Roman" w:hAnsi="Times New Roman" w:ascii="Times New Roman"/>
        </w:rPr>
        <w:t>emljišnoknjižn</w:t>
      </w:r>
      <w:r w:rsidR="00EA75E0">
        <w:rPr>
          <w:rFonts w:cs="Times New Roman" w:hAnsi="Times New Roman" w:ascii="Times New Roman"/>
        </w:rPr>
        <w:t>om</w:t>
      </w:r>
      <w:r w:rsidR="00EA75E0" w:rsidRPr="00C531FC">
        <w:rPr>
          <w:rFonts w:cs="Times New Roman" w:hAnsi="Times New Roman" w:ascii="Times New Roman"/>
        </w:rPr>
        <w:t xml:space="preserve"> odjel</w:t>
      </w:r>
      <w:r w:rsidR="00EA75E0">
        <w:rPr>
          <w:rFonts w:cs="Times New Roman" w:hAnsi="Times New Roman" w:ascii="Times New Roman"/>
        </w:rPr>
        <w:t>u</w:t>
      </w:r>
      <w:r w:rsidR="00EA75E0" w:rsidRPr="00C531FC"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>Novi Marof,</w:t>
      </w:r>
      <w:r w:rsidRPr="00E91980">
        <w:rPr>
          <w:rFonts w:cs="Times New Roman" w:hAnsi="Times New Roman" w:ascii="Times New Roman"/>
        </w:rPr>
        <w:t xml:space="preserve"> upis </w:t>
      </w:r>
      <w:r w:rsidRPr="007520DA">
        <w:rPr>
          <w:rFonts w:cs="Times New Roman" w:hAnsi="Times New Roman" w:ascii="Times New Roman"/>
        </w:rPr>
        <w:t>prava  vlasništva na nekretnin</w:t>
      </w:r>
      <w:r>
        <w:rPr>
          <w:rFonts w:cs="Times New Roman" w:hAnsi="Times New Roman" w:ascii="Times New Roman"/>
        </w:rPr>
        <w:t>i</w:t>
      </w:r>
      <w:r w:rsidRPr="007520DA">
        <w:rPr>
          <w:rFonts w:cs="Times New Roman" w:hAnsi="Times New Roman" w:ascii="Times New Roman"/>
        </w:rPr>
        <w:t xml:space="preserve">  iz točke 1. izreke ovog rješenja za korist</w:t>
      </w:r>
      <w:r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 xml:space="preserve">ARMAGOR ESTATE d.o.o. Zagreb, Savska cesta 106, </w:t>
      </w:r>
      <w:r w:rsidR="00EA75E0" w:rsidRPr="00302C3A">
        <w:rPr>
          <w:rFonts w:cs="Times New Roman" w:hAnsi="Times New Roman" w:ascii="Times New Roman"/>
        </w:rPr>
        <w:t xml:space="preserve">OIB: </w:t>
      </w:r>
      <w:r w:rsidR="00EA75E0">
        <w:rPr>
          <w:rFonts w:cs="Times New Roman" w:hAnsi="Times New Roman" w:ascii="Times New Roman"/>
        </w:rPr>
        <w:t>35067013886</w:t>
      </w:r>
      <w:r>
        <w:rPr>
          <w:rFonts w:cs="Times New Roman" w:hAnsi="Times New Roman" w:ascii="Times New Roman"/>
        </w:rPr>
        <w:t>,</w:t>
      </w:r>
      <w:r w:rsidRPr="007520DA">
        <w:rPr>
          <w:rFonts w:cs="Times New Roman" w:hAnsi="Times New Roman" w:ascii="Times New Roman"/>
        </w:rPr>
        <w:t xml:space="preserve"> </w:t>
      </w:r>
      <w:r w:rsidRPr="008A277F">
        <w:rPr>
          <w:rFonts w:cs="Times New Roman" w:hAnsi="Times New Roman" w:ascii="Times New Roman"/>
        </w:rPr>
        <w:t xml:space="preserve">nakon pravomoćnosti ovog rješenja i nakon što kupac položi razliku </w:t>
      </w:r>
      <w:proofErr w:type="spellStart"/>
      <w:r w:rsidRPr="008A277F">
        <w:rPr>
          <w:rFonts w:cs="Times New Roman" w:hAnsi="Times New Roman" w:ascii="Times New Roman"/>
        </w:rPr>
        <w:t>kupovnine</w:t>
      </w:r>
      <w:proofErr w:type="spellEnd"/>
      <w:r w:rsidRPr="008A277F">
        <w:rPr>
          <w:rFonts w:cs="Times New Roman" w:hAnsi="Times New Roman" w:ascii="Times New Roman"/>
        </w:rPr>
        <w:t xml:space="preserve">, a na temelju  pravomoćnog rješenja o </w:t>
      </w:r>
      <w:r>
        <w:rPr>
          <w:rFonts w:cs="Times New Roman" w:hAnsi="Times New Roman" w:ascii="Times New Roman"/>
        </w:rPr>
        <w:t>dosudi nekretnine</w:t>
      </w:r>
      <w:r w:rsidRPr="008A277F">
        <w:rPr>
          <w:rFonts w:cs="Times New Roman" w:hAnsi="Times New Roman" w:ascii="Times New Roman"/>
        </w:rPr>
        <w:t xml:space="preserve"> i potvrde suda da je kupac položio </w:t>
      </w:r>
      <w:proofErr w:type="spellStart"/>
      <w:r w:rsidRPr="008A277F">
        <w:rPr>
          <w:rFonts w:cs="Times New Roman" w:hAnsi="Times New Roman" w:ascii="Times New Roman"/>
        </w:rPr>
        <w:t>kupovninu</w:t>
      </w:r>
      <w:proofErr w:type="spellEnd"/>
      <w:r w:rsidRPr="008A277F">
        <w:rPr>
          <w:rFonts w:cs="Times New Roman" w:hAnsi="Times New Roman" w:ascii="Times New Roman"/>
        </w:rPr>
        <w:t xml:space="preserve"> u skladu s ovim  rješenjem.</w:t>
      </w:r>
      <w:r>
        <w:rPr>
          <w:rFonts w:cs="Times New Roman" w:hAnsi="Times New Roman" w:ascii="Times New Roman"/>
        </w:rPr>
        <w:t xml:space="preserve">   </w:t>
      </w:r>
      <w:r w:rsidR="00EA75E0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236770">
      <w:pPr>
        <w:pStyle w:val="Odlomakpopisa"/>
        <w:rPr>
          <w:rFonts w:cs="Times New Roman" w:hAnsi="Times New Roman" w:ascii="Times New Roman"/>
        </w:rPr>
      </w:pPr>
    </w:p>
    <w:p w:rsidRDefault="001C2802" w:rsidP="001C2802" w:rsidR="001C2802" w:rsidRPr="00236770">
      <w:pPr>
        <w:pStyle w:val="Odlomakpopisa"/>
        <w:numPr>
          <w:ilvl w:val="0"/>
          <w:numId w:val="6"/>
        </w:numPr>
        <w:jc w:val="both"/>
        <w:rPr>
          <w:rFonts w:cs="Times New Roman" w:hAnsi="Times New Roman" w:ascii="Times New Roman"/>
        </w:rPr>
      </w:pPr>
      <w:r w:rsidRPr="00236770">
        <w:rPr>
          <w:rFonts w:cs="Times New Roman" w:hAnsi="Times New Roman" w:ascii="Times New Roman"/>
        </w:rPr>
        <w:t xml:space="preserve">Nalaže se </w:t>
      </w:r>
      <w:r>
        <w:rPr>
          <w:rFonts w:cs="Times New Roman" w:hAnsi="Times New Roman" w:ascii="Times New Roman"/>
        </w:rPr>
        <w:t xml:space="preserve">Općinskom sudu u </w:t>
      </w:r>
      <w:r w:rsidR="00EA75E0">
        <w:rPr>
          <w:rFonts w:cs="Times New Roman" w:hAnsi="Times New Roman" w:ascii="Times New Roman"/>
        </w:rPr>
        <w:t>Varaždinu, z</w:t>
      </w:r>
      <w:r w:rsidR="00EA75E0" w:rsidRPr="00C531FC">
        <w:rPr>
          <w:rFonts w:cs="Times New Roman" w:hAnsi="Times New Roman" w:ascii="Times New Roman"/>
        </w:rPr>
        <w:t>emljišnoknjižn</w:t>
      </w:r>
      <w:r w:rsidR="00EA75E0">
        <w:rPr>
          <w:rFonts w:cs="Times New Roman" w:hAnsi="Times New Roman" w:ascii="Times New Roman"/>
        </w:rPr>
        <w:t>om</w:t>
      </w:r>
      <w:r w:rsidR="00EA75E0" w:rsidRPr="00C531FC">
        <w:rPr>
          <w:rFonts w:cs="Times New Roman" w:hAnsi="Times New Roman" w:ascii="Times New Roman"/>
        </w:rPr>
        <w:t xml:space="preserve"> odjel</w:t>
      </w:r>
      <w:r w:rsidR="00EA75E0">
        <w:rPr>
          <w:rFonts w:cs="Times New Roman" w:hAnsi="Times New Roman" w:ascii="Times New Roman"/>
        </w:rPr>
        <w:t>u</w:t>
      </w:r>
      <w:r w:rsidR="00EA75E0" w:rsidRPr="00C531FC"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>Novi Marof</w:t>
      </w:r>
      <w:r>
        <w:rPr>
          <w:rFonts w:cs="Times New Roman" w:hAnsi="Times New Roman" w:ascii="Times New Roman"/>
        </w:rPr>
        <w:t>,</w:t>
      </w:r>
      <w:r w:rsidRPr="005F52AF">
        <w:rPr>
          <w:rFonts w:cs="Times New Roman" w:hAnsi="Times New Roman" w:ascii="Times New Roman"/>
        </w:rPr>
        <w:t xml:space="preserve"> brisanje </w:t>
      </w:r>
      <w:r w:rsidRPr="00236770">
        <w:rPr>
          <w:rFonts w:cs="Times New Roman" w:hAnsi="Times New Roman" w:ascii="Times New Roman"/>
        </w:rPr>
        <w:t>pr</w:t>
      </w:r>
      <w:r>
        <w:rPr>
          <w:rFonts w:cs="Times New Roman" w:hAnsi="Times New Roman" w:ascii="Times New Roman"/>
        </w:rPr>
        <w:t xml:space="preserve">ava i tereta u skladu s točkom 6. </w:t>
      </w:r>
      <w:r w:rsidRPr="00236770">
        <w:rPr>
          <w:rFonts w:cs="Times New Roman" w:hAnsi="Times New Roman" w:ascii="Times New Roman"/>
        </w:rPr>
        <w:t xml:space="preserve">izreke ovog rješenja nakon pravomoćnosti ovog rješenja i nakon što kupac položi </w:t>
      </w:r>
      <w:proofErr w:type="spellStart"/>
      <w:r w:rsidRPr="00236770">
        <w:rPr>
          <w:rFonts w:cs="Times New Roman" w:hAnsi="Times New Roman" w:ascii="Times New Roman"/>
        </w:rPr>
        <w:t>kupovninu</w:t>
      </w:r>
      <w:proofErr w:type="spellEnd"/>
      <w:r w:rsidRPr="00236770">
        <w:rPr>
          <w:rFonts w:cs="Times New Roman" w:hAnsi="Times New Roman" w:ascii="Times New Roman"/>
        </w:rPr>
        <w:t>.</w:t>
      </w:r>
      <w:r>
        <w:rPr>
          <w:rFonts w:cs="Times New Roman" w:hAnsi="Times New Roman" w:ascii="Times New Roman"/>
        </w:rPr>
        <w:t xml:space="preserve"> </w:t>
      </w:r>
      <w:r w:rsidR="00EA75E0">
        <w:rPr>
          <w:rFonts w:cs="Times New Roman" w:hAnsi="Times New Roman" w:ascii="Times New Roman"/>
        </w:rPr>
        <w:t xml:space="preserve"> </w:t>
      </w:r>
    </w:p>
    <w:p w:rsidRDefault="001C2802" w:rsidP="001C2802" w:rsidR="001C2802" w:rsidRPr="008A277F">
      <w:pPr>
        <w:pStyle w:val="Odlomakpopisa"/>
        <w:rPr>
          <w:rFonts w:cs="Times New Roman" w:hAnsi="Times New Roman" w:ascii="Times New Roman"/>
        </w:rPr>
      </w:pPr>
    </w:p>
    <w:p w:rsidRDefault="001C2802" w:rsidP="001C2802" w:rsidR="001C2802" w:rsidRPr="008A277F">
      <w:pPr>
        <w:pStyle w:val="Odlomakpopisa"/>
        <w:numPr>
          <w:ilvl w:val="0"/>
          <w:numId w:val="6"/>
        </w:numPr>
        <w:spacing w:after="200"/>
        <w:jc w:val="both"/>
        <w:rPr>
          <w:rFonts w:cs="Times New Roman" w:hAnsi="Times New Roman" w:ascii="Times New Roman"/>
        </w:rPr>
      </w:pPr>
      <w:r w:rsidRPr="008A277F">
        <w:rPr>
          <w:rFonts w:cs="Times New Roman" w:hAnsi="Times New Roman" w:ascii="Times New Roman"/>
        </w:rPr>
        <w:t xml:space="preserve">Smatrat će se da je ovo rješenje o dosudi dostavljeno svim osobama kojima se dostavlja zaključak o prodaji te svim sudionicima u dražbi istekom trećeg dana od dana njegova isticanja na oglasnoj ploči. Te osobe imaju pravo tražiti da im se u sudskoj pisarnici neposredno preda </w:t>
      </w:r>
      <w:proofErr w:type="spellStart"/>
      <w:r w:rsidRPr="008A277F">
        <w:rPr>
          <w:rFonts w:cs="Times New Roman" w:hAnsi="Times New Roman" w:ascii="Times New Roman"/>
        </w:rPr>
        <w:t>otpravak</w:t>
      </w:r>
      <w:proofErr w:type="spellEnd"/>
      <w:r w:rsidRPr="008A277F">
        <w:rPr>
          <w:rFonts w:cs="Times New Roman" w:hAnsi="Times New Roman" w:ascii="Times New Roman"/>
        </w:rPr>
        <w:t xml:space="preserve"> ovog rješenja.</w:t>
      </w:r>
    </w:p>
    <w:p w:rsidRDefault="00F96F0D" w:rsidP="00286B22" w:rsidR="00F96F0D">
      <w:pPr>
        <w:jc w:val="both"/>
      </w:pPr>
    </w:p>
    <w:p w:rsidRDefault="00290029" w:rsidP="00286B22" w:rsidR="00290029">
      <w:pPr>
        <w:jc w:val="both"/>
      </w:pPr>
    </w:p>
    <w:p w:rsidRDefault="00286B22" w:rsidP="00BC1053" w:rsidR="000B3072">
      <w:pPr>
        <w:jc w:val="center"/>
      </w:pPr>
      <w:r>
        <w:t>Obrazloženje</w:t>
      </w:r>
    </w:p>
    <w:p w:rsidRDefault="002F404B" w:rsidP="00F96F0D" w:rsidR="002F404B"/>
    <w:p w:rsidRDefault="00D158BF" w:rsidP="00D158BF" w:rsidR="00D158BF">
      <w:pPr>
        <w:jc w:val="both"/>
      </w:pPr>
      <w:r>
        <w:tab/>
        <w:t xml:space="preserve">Financijska agencija je dostavila sudu </w:t>
      </w:r>
      <w:r w:rsidR="008549A6">
        <w:t>1</w:t>
      </w:r>
      <w:r w:rsidR="0011434A">
        <w:t>7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>
        <w:t xml:space="preserve">. izvještaj o provedenoj elektroničkoj javnoj dražbi (identifikator nadmetanja </w:t>
      </w:r>
      <w:r w:rsidR="00BC1053">
        <w:t>1</w:t>
      </w:r>
      <w:r w:rsidR="0011434A">
        <w:t>46</w:t>
      </w:r>
      <w:r w:rsidR="001805B0">
        <w:t>30</w:t>
      </w:r>
      <w:r>
        <w:t xml:space="preserve">) od </w:t>
      </w:r>
      <w:r w:rsidR="001B0AE5">
        <w:t>9</w:t>
      </w:r>
      <w:r>
        <w:t xml:space="preserve">. </w:t>
      </w:r>
      <w:r w:rsidR="001B0AE5">
        <w:t>svibnja</w:t>
      </w:r>
      <w:r>
        <w:t xml:space="preserve"> 201</w:t>
      </w:r>
      <w:r w:rsidR="001B0AE5">
        <w:t>9</w:t>
      </w:r>
      <w:r w:rsidRPr="00E93206">
        <w:t>., Klasa: O/110-10/1</w:t>
      </w:r>
      <w:r w:rsidR="0011434A">
        <w:t>8</w:t>
      </w:r>
      <w:r w:rsidRPr="00E93206">
        <w:t>-01/</w:t>
      </w:r>
      <w:r w:rsidR="0011434A">
        <w:t>574</w:t>
      </w:r>
      <w:r w:rsidR="00DD2F5F">
        <w:t>, Ur.</w:t>
      </w:r>
      <w:r>
        <w:t>br.: 07</w:t>
      </w:r>
      <w:r w:rsidRPr="00E93206">
        <w:t>-</w:t>
      </w:r>
      <w:r>
        <w:t>01-1</w:t>
      </w:r>
      <w:r w:rsidR="001B0AE5">
        <w:t>9</w:t>
      </w:r>
      <w:r>
        <w:t>-</w:t>
      </w:r>
      <w:r w:rsidR="0011434A">
        <w:t>6</w:t>
      </w:r>
      <w:r w:rsidR="001805B0">
        <w:t>2</w:t>
      </w:r>
      <w:r w:rsidRPr="00E93206">
        <w:t>, kojim je obavijestila sud da je za nekretnin</w:t>
      </w:r>
      <w:r w:rsidR="001B0AE5">
        <w:t>u</w:t>
      </w:r>
      <w:r w:rsidRPr="00E93206">
        <w:t xml:space="preserve"> </w:t>
      </w:r>
      <w:r>
        <w:t>iz točke</w:t>
      </w:r>
      <w:r w:rsidRPr="00E93206">
        <w:t xml:space="preserve"> 1. izreke ovog rješenja o dosudi nadmetanje </w:t>
      </w:r>
      <w:r w:rsidRPr="0071166B">
        <w:t xml:space="preserve">završeno </w:t>
      </w:r>
      <w:r w:rsidR="001B0AE5">
        <w:t>8</w:t>
      </w:r>
      <w:r w:rsidRPr="0071166B">
        <w:t xml:space="preserve">. </w:t>
      </w:r>
      <w:r w:rsidR="001B0AE5">
        <w:t>svibnja</w:t>
      </w:r>
      <w:r w:rsidRPr="0071166B">
        <w:t xml:space="preserve"> 201</w:t>
      </w:r>
      <w:r w:rsidR="001B0AE5">
        <w:t>9</w:t>
      </w:r>
      <w:r w:rsidRPr="0071166B">
        <w:t>.</w:t>
      </w:r>
      <w:r w:rsidR="00B12521">
        <w:t xml:space="preserve"> u 23</w:t>
      </w:r>
      <w:r w:rsidR="0065417F">
        <w:t>:</w:t>
      </w:r>
      <w:r w:rsidR="00B12521">
        <w:t>59</w:t>
      </w:r>
      <w:r w:rsidR="0065417F">
        <w:t>:</w:t>
      </w:r>
      <w:r w:rsidR="00B12521">
        <w:t>59</w:t>
      </w:r>
      <w:r w:rsidR="0065417F">
        <w:t>.</w:t>
      </w:r>
    </w:p>
    <w:p w:rsidRDefault="0065417F" w:rsidP="00D158BF" w:rsidR="0065417F">
      <w:pPr>
        <w:jc w:val="both"/>
      </w:pPr>
    </w:p>
    <w:p w:rsidRDefault="0065417F" w:rsidP="00DD2F5F" w:rsidR="00DD2F5F">
      <w:pPr>
        <w:jc w:val="both"/>
      </w:pPr>
      <w:r>
        <w:tab/>
      </w:r>
      <w:r w:rsidR="00DD2F5F">
        <w:t xml:space="preserve">Jamčevinu </w:t>
      </w:r>
      <w:r w:rsidR="00347646">
        <w:t>su</w:t>
      </w:r>
      <w:r w:rsidR="00DD2F5F">
        <w:t xml:space="preserve"> uplat</w:t>
      </w:r>
      <w:r w:rsidR="00324AEC">
        <w:t>i</w:t>
      </w:r>
      <w:r w:rsidR="00347646">
        <w:t>li</w:t>
      </w:r>
      <w:r w:rsidR="00324AEC">
        <w:t xml:space="preserve"> </w:t>
      </w:r>
      <w:r w:rsidR="00D705A2">
        <w:t xml:space="preserve">Lovro Juzbašić iz Varaždina u iznosu od 1.346,21 kn, CAKI trans d.o.o. </w:t>
      </w:r>
      <w:proofErr w:type="spellStart"/>
      <w:r w:rsidR="00D705A2">
        <w:t>Koškovec</w:t>
      </w:r>
      <w:proofErr w:type="spellEnd"/>
      <w:r w:rsidR="00D705A2">
        <w:t xml:space="preserve"> u iznosu od 1.346,21 kn, </w:t>
      </w:r>
      <w:r w:rsidR="00347646">
        <w:t>M</w:t>
      </w:r>
      <w:r w:rsidR="00D705A2">
        <w:t>onika</w:t>
      </w:r>
      <w:r w:rsidR="00347646">
        <w:t xml:space="preserve"> </w:t>
      </w:r>
      <w:proofErr w:type="spellStart"/>
      <w:r w:rsidR="00347646">
        <w:t>Žugec</w:t>
      </w:r>
      <w:proofErr w:type="spellEnd"/>
      <w:r w:rsidR="00347646">
        <w:t xml:space="preserve"> iz </w:t>
      </w:r>
      <w:proofErr w:type="spellStart"/>
      <w:r w:rsidR="00347646">
        <w:t>Ljubešćice</w:t>
      </w:r>
      <w:proofErr w:type="spellEnd"/>
      <w:r w:rsidR="00324AEC">
        <w:t xml:space="preserve"> </w:t>
      </w:r>
      <w:r w:rsidR="00DD2F5F">
        <w:t xml:space="preserve">u iznosu od </w:t>
      </w:r>
      <w:r w:rsidR="00D705A2">
        <w:t>1.346</w:t>
      </w:r>
      <w:r w:rsidR="00DD2F5F">
        <w:t>,</w:t>
      </w:r>
      <w:r w:rsidR="00D705A2">
        <w:t>21</w:t>
      </w:r>
      <w:r w:rsidR="00347646">
        <w:t xml:space="preserve"> kn i </w:t>
      </w:r>
      <w:proofErr w:type="spellStart"/>
      <w:r w:rsidR="00347646">
        <w:t>Armagor</w:t>
      </w:r>
      <w:proofErr w:type="spellEnd"/>
      <w:r w:rsidR="00347646">
        <w:t xml:space="preserve"> </w:t>
      </w:r>
      <w:proofErr w:type="spellStart"/>
      <w:r w:rsidR="00347646">
        <w:t>Estate</w:t>
      </w:r>
      <w:proofErr w:type="spellEnd"/>
      <w:r w:rsidR="00347646">
        <w:t xml:space="preserve"> d.o.o. Zagreb u iznosu od </w:t>
      </w:r>
      <w:r w:rsidR="00D705A2">
        <w:t>1.346,21</w:t>
      </w:r>
      <w:r w:rsidR="00347646">
        <w:t xml:space="preserve"> kn.</w:t>
      </w:r>
    </w:p>
    <w:p w:rsidRDefault="00D158BF" w:rsidP="0065417F" w:rsidR="00D158BF">
      <w:pPr>
        <w:jc w:val="both"/>
      </w:pPr>
    </w:p>
    <w:p w:rsidRDefault="00D158BF" w:rsidP="00347646" w:rsidR="00347646">
      <w:pPr>
        <w:ind w:firstLine="708"/>
        <w:jc w:val="both"/>
      </w:pPr>
      <w:r>
        <w:t xml:space="preserve">Sud je utvrdio </w:t>
      </w:r>
      <w:r w:rsidR="00347646">
        <w:t xml:space="preserve">da je najvišu valjanu ponudu u nadmetanju podnio </w:t>
      </w:r>
      <w:proofErr w:type="spellStart"/>
      <w:r w:rsidR="00347646">
        <w:t>Armagor</w:t>
      </w:r>
      <w:proofErr w:type="spellEnd"/>
      <w:r w:rsidR="00347646">
        <w:t xml:space="preserve"> </w:t>
      </w:r>
      <w:proofErr w:type="spellStart"/>
      <w:r w:rsidR="00F23432">
        <w:t>E</w:t>
      </w:r>
      <w:r w:rsidR="00347646">
        <w:t>state</w:t>
      </w:r>
      <w:proofErr w:type="spellEnd"/>
      <w:r w:rsidR="00347646">
        <w:t xml:space="preserve"> d.o.o. Zagreb u iznosu od </w:t>
      </w:r>
      <w:r w:rsidR="00D705A2">
        <w:t>1.4</w:t>
      </w:r>
      <w:r w:rsidR="00347646">
        <w:t>01,00 kn i to 8.5.2019. u 23:59:</w:t>
      </w:r>
      <w:r w:rsidR="00D705A2">
        <w:t>48</w:t>
      </w:r>
      <w:r w:rsidR="00347646">
        <w:t>, M</w:t>
      </w:r>
      <w:r w:rsidR="00D705A2">
        <w:t>onika</w:t>
      </w:r>
      <w:r w:rsidR="00347646">
        <w:t xml:space="preserve"> </w:t>
      </w:r>
      <w:proofErr w:type="spellStart"/>
      <w:r w:rsidR="00347646">
        <w:t>Žugec</w:t>
      </w:r>
      <w:proofErr w:type="spellEnd"/>
      <w:r w:rsidR="00347646">
        <w:t xml:space="preserve"> podn</w:t>
      </w:r>
      <w:r w:rsidR="00D705A2">
        <w:t>ijela</w:t>
      </w:r>
      <w:r w:rsidR="00347646">
        <w:t xml:space="preserve"> je zadnju valjanu ponudu </w:t>
      </w:r>
      <w:r w:rsidR="00D705A2">
        <w:t>8</w:t>
      </w:r>
      <w:r w:rsidR="00347646">
        <w:t>.5.2019.</w:t>
      </w:r>
      <w:r w:rsidR="00D705A2">
        <w:t xml:space="preserve"> u 23:56:23</w:t>
      </w:r>
      <w:r w:rsidR="00347646">
        <w:t xml:space="preserve"> u iznosu od </w:t>
      </w:r>
      <w:r w:rsidR="00D705A2">
        <w:t>80</w:t>
      </w:r>
      <w:r w:rsidR="00347646">
        <w:t>1,00 kn,</w:t>
      </w:r>
      <w:r w:rsidR="00D705A2">
        <w:t xml:space="preserve"> </w:t>
      </w:r>
      <w:r w:rsidR="009A30AC">
        <w:t>L</w:t>
      </w:r>
      <w:r w:rsidR="00D705A2">
        <w:t>ovro Juzbašić podnio je zadnju valjanu ponudu 8.5.2019. u 23:31:</w:t>
      </w:r>
      <w:proofErr w:type="spellStart"/>
      <w:r w:rsidR="00D705A2">
        <w:t>31</w:t>
      </w:r>
      <w:proofErr w:type="spellEnd"/>
      <w:r w:rsidR="00D705A2">
        <w:t xml:space="preserve"> u iznosu od 201,00 kn, te je Monika </w:t>
      </w:r>
      <w:proofErr w:type="spellStart"/>
      <w:r w:rsidR="00D705A2">
        <w:t>Žugec</w:t>
      </w:r>
      <w:proofErr w:type="spellEnd"/>
      <w:r w:rsidR="00D705A2">
        <w:t xml:space="preserve"> podnijela 9.5.2019. u 00:</w:t>
      </w:r>
      <w:proofErr w:type="spellStart"/>
      <w:r w:rsidR="00D705A2">
        <w:t>00</w:t>
      </w:r>
      <w:proofErr w:type="spellEnd"/>
      <w:r w:rsidR="00D705A2">
        <w:t xml:space="preserve">:24 ponudu u iznosu od 2.001,00 kn koja je odbijena, budući je istekao rok za predaju ponuda. </w:t>
      </w:r>
      <w:r w:rsidR="00347646">
        <w:t xml:space="preserve"> </w:t>
      </w:r>
    </w:p>
    <w:p w:rsidRDefault="001B0AE5" w:rsidP="00A14ADD" w:rsidR="001B0AE5">
      <w:pPr>
        <w:ind w:firstLine="708"/>
        <w:jc w:val="both"/>
      </w:pPr>
    </w:p>
    <w:p w:rsidRDefault="000656B3" w:rsidP="0053596F" w:rsidR="00DA2C09">
      <w:pPr>
        <w:ind w:firstLine="708"/>
        <w:jc w:val="both"/>
      </w:pPr>
      <w:r>
        <w:t>Liste ponuditelja i i</w:t>
      </w:r>
      <w:r w:rsidR="0053596F">
        <w:t>zvještaj Fine sadrž</w:t>
      </w:r>
      <w:r>
        <w:t>e</w:t>
      </w:r>
      <w:r w:rsidR="0053596F">
        <w:t xml:space="preserve"> sve potrebne podatke radi utvrđivanja najpovoljnijeg ponuditelja, a iz dnevnika nadmetanja proizlazi da je to </w:t>
      </w:r>
      <w:proofErr w:type="spellStart"/>
      <w:r w:rsidR="00347646">
        <w:t>Armagor</w:t>
      </w:r>
      <w:proofErr w:type="spellEnd"/>
      <w:r w:rsidR="00347646">
        <w:t xml:space="preserve"> </w:t>
      </w:r>
      <w:proofErr w:type="spellStart"/>
      <w:r w:rsidR="00F23432">
        <w:t>E</w:t>
      </w:r>
      <w:r w:rsidR="00347646">
        <w:t>state</w:t>
      </w:r>
      <w:proofErr w:type="spellEnd"/>
      <w:r w:rsidR="00347646">
        <w:t xml:space="preserve"> d.o.o. Zagreb</w:t>
      </w:r>
      <w:r w:rsidR="0053596F">
        <w:t>. Način prikupljanja i davanja ponuda u elektroničkoj javnoj dražbi propisan je Pravilnikom o načinu i postupku provedbe ovrhe na nekretninama i pokretninama u ovršnom postupku (Narodne novine broj 156/14</w:t>
      </w:r>
      <w:r w:rsidR="009D34DA">
        <w:t xml:space="preserve"> i 1/19</w:t>
      </w:r>
      <w:r w:rsidR="0053596F">
        <w:t xml:space="preserve">). U sustavu elektroničke javne dražbe evidentiraju se valjane i nevaljane ponude sukladno članku 22. citiranog Pravilnika. Sustav e-Dražbe je automatizirani proces bez mogućnosti ručne intervencije. Budući da je Fina podnijela potpuni izvještaj o provedenoj elektroničkoj javnoj dražbi u skladu s naprijed citiranim Pravilnikom i u skladu sa </w:t>
      </w:r>
      <w:r>
        <w:t>Z</w:t>
      </w:r>
      <w:r w:rsidR="0053596F">
        <w:t>aključkom o prodaji broj 3 St-</w:t>
      </w:r>
      <w:r w:rsidR="00F23432">
        <w:t>114</w:t>
      </w:r>
      <w:r w:rsidR="0053596F">
        <w:t>/</w:t>
      </w:r>
      <w:r w:rsidR="00F81D61">
        <w:t>201</w:t>
      </w:r>
      <w:r w:rsidR="00F23432">
        <w:t>4</w:t>
      </w:r>
      <w:r w:rsidR="0053596F">
        <w:t>-</w:t>
      </w:r>
      <w:r w:rsidR="00F23432">
        <w:t>58</w:t>
      </w:r>
      <w:r w:rsidR="0053596F">
        <w:t xml:space="preserve"> od </w:t>
      </w:r>
      <w:r w:rsidR="00F23432">
        <w:t>2</w:t>
      </w:r>
      <w:r w:rsidR="00FB6646">
        <w:t>9</w:t>
      </w:r>
      <w:r w:rsidR="0053596F">
        <w:t>.</w:t>
      </w:r>
      <w:r w:rsidR="00F23432">
        <w:t>3</w:t>
      </w:r>
      <w:r w:rsidR="0053596F">
        <w:t>.201</w:t>
      </w:r>
      <w:r w:rsidR="009A30AC">
        <w:t>8</w:t>
      </w:r>
      <w:r w:rsidR="0053596F">
        <w:t>., sud je prihvatio izvješće Fine u cijelosti.</w:t>
      </w:r>
      <w:r w:rsidR="00347646">
        <w:t xml:space="preserve"> </w:t>
      </w:r>
      <w:r w:rsidR="00F81D61">
        <w:t xml:space="preserve"> </w:t>
      </w:r>
      <w:r w:rsidR="00027A74">
        <w:t xml:space="preserve"> </w:t>
      </w:r>
    </w:p>
    <w:p w:rsidRDefault="0054140D" w:rsidP="0053596F" w:rsidR="0054140D">
      <w:pPr>
        <w:ind w:firstLine="708"/>
        <w:jc w:val="both"/>
      </w:pPr>
    </w:p>
    <w:p w:rsidRDefault="00562120" w:rsidP="00562120" w:rsidR="00562120">
      <w:pPr>
        <w:pStyle w:val="Default"/>
        <w:ind w:firstLine="708"/>
        <w:jc w:val="both"/>
        <w:rPr>
          <w:rFonts w:cs="Times New Roman" w:hAnsi="Times New Roman" w:ascii="Times New Roman"/>
        </w:rPr>
      </w:pPr>
      <w:r w:rsidRPr="00562120">
        <w:rPr>
          <w:rFonts w:cs="Times New Roman" w:hAnsi="Times New Roman" w:ascii="Times New Roman"/>
        </w:rPr>
        <w:t>Prema odredbama Pravilnika ponuda mora biti potvrđena naprednim elektroničkim potpisom</w:t>
      </w:r>
      <w:r>
        <w:t xml:space="preserve">. </w:t>
      </w:r>
      <w:r>
        <w:rPr>
          <w:rFonts w:cs="Times New Roman" w:hAnsi="Times New Roman" w:ascii="Times New Roman"/>
        </w:rPr>
        <w:t>U sustavu elektroničke javne dražbe evidentiraju se valjane i nevaljane ponude. Prema članku 22. stavak 1. Pravilnika, ponuda se smatra prihvaćenom kada je sustav elektroničke javne dražbe ponuditelja obavijestio da je njegova ponuda evidentirana kao valjana. Valja napomenuti da u postupcima elektroničke komunikacije pismena uvijek trebaju biti verificirana naprednim elektroničkim potpisom.</w:t>
      </w:r>
    </w:p>
    <w:p w:rsidRDefault="00562120" w:rsidP="00562120" w:rsidR="00562120">
      <w:pPr>
        <w:pStyle w:val="Default"/>
        <w:ind w:firstLine="708"/>
        <w:jc w:val="both"/>
        <w:rPr>
          <w:rFonts w:cs="Times New Roman" w:hAnsi="Times New Roman" w:ascii="Times New Roman"/>
        </w:rPr>
      </w:pPr>
    </w:p>
    <w:p w:rsidRDefault="00562120" w:rsidP="00562120" w:rsidR="00562120" w:rsidRPr="00562120">
      <w:pPr>
        <w:pStyle w:val="Default"/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se ponuda Monike </w:t>
      </w:r>
      <w:proofErr w:type="spellStart"/>
      <w:r>
        <w:rPr>
          <w:rFonts w:cs="Times New Roman" w:hAnsi="Times New Roman" w:ascii="Times New Roman"/>
        </w:rPr>
        <w:t>Žugec</w:t>
      </w:r>
      <w:proofErr w:type="spellEnd"/>
      <w:r>
        <w:rPr>
          <w:rFonts w:cs="Times New Roman" w:hAnsi="Times New Roman" w:ascii="Times New Roman"/>
        </w:rPr>
        <w:t xml:space="preserve"> koja je predana prema izvješću Fine dana </w:t>
      </w:r>
      <w:r w:rsidRPr="00562120">
        <w:rPr>
          <w:rFonts w:cs="Times New Roman" w:hAnsi="Times New Roman" w:ascii="Times New Roman"/>
        </w:rPr>
        <w:t>9.5.2019. u 00:</w:t>
      </w:r>
      <w:proofErr w:type="spellStart"/>
      <w:r w:rsidRPr="00562120">
        <w:rPr>
          <w:rFonts w:cs="Times New Roman" w:hAnsi="Times New Roman" w:ascii="Times New Roman"/>
        </w:rPr>
        <w:t>00</w:t>
      </w:r>
      <w:proofErr w:type="spellEnd"/>
      <w:r w:rsidRPr="00562120">
        <w:rPr>
          <w:rFonts w:cs="Times New Roman" w:hAnsi="Times New Roman" w:ascii="Times New Roman"/>
        </w:rPr>
        <w:t>:24</w:t>
      </w:r>
      <w:r>
        <w:rPr>
          <w:rFonts w:cs="Times New Roman" w:hAnsi="Times New Roman" w:ascii="Times New Roman"/>
        </w:rPr>
        <w:t xml:space="preserve"> ukazuje nepravodobna.</w:t>
      </w:r>
    </w:p>
    <w:p w:rsidRDefault="000656B3" w:rsidP="0053596F" w:rsidR="000656B3">
      <w:pPr>
        <w:ind w:firstLine="708"/>
        <w:jc w:val="both"/>
      </w:pPr>
    </w:p>
    <w:p w:rsidRDefault="00DA2C09" w:rsidP="00F024B7" w:rsidR="00DA2C09">
      <w:pPr>
        <w:ind w:firstLine="708"/>
        <w:jc w:val="both"/>
      </w:pPr>
      <w:r>
        <w:t>S</w:t>
      </w:r>
      <w:r w:rsidR="00562120">
        <w:t>lijedom navedenog,</w:t>
      </w:r>
      <w:r>
        <w:t xml:space="preserve"> ispunjene</w:t>
      </w:r>
      <w:r w:rsidR="00562120">
        <w:t xml:space="preserve"> su</w:t>
      </w:r>
      <w:r>
        <w:t xml:space="preserve"> sve pretpostavke da se nekretnin</w:t>
      </w:r>
      <w:r w:rsidR="00FB6646">
        <w:t>a</w:t>
      </w:r>
      <w:r>
        <w:t xml:space="preserve"> dosud</w:t>
      </w:r>
      <w:r w:rsidR="00FB6646">
        <w:t>i</w:t>
      </w:r>
      <w:r>
        <w:t xml:space="preserve"> ponuđaču koji je ponudio najvišu</w:t>
      </w:r>
      <w:r w:rsidR="00A02406">
        <w:t>, pravodobnu</w:t>
      </w:r>
      <w:r w:rsidR="00027A74">
        <w:t xml:space="preserve"> i </w:t>
      </w:r>
      <w:r>
        <w:t xml:space="preserve">valjanu ponudu, a to je </w:t>
      </w:r>
      <w:proofErr w:type="spellStart"/>
      <w:r w:rsidR="00F23432">
        <w:t>Armagor</w:t>
      </w:r>
      <w:proofErr w:type="spellEnd"/>
      <w:r w:rsidR="00F23432">
        <w:t xml:space="preserve"> </w:t>
      </w:r>
      <w:proofErr w:type="spellStart"/>
      <w:r w:rsidR="00F23432">
        <w:t>Estate</w:t>
      </w:r>
      <w:proofErr w:type="spellEnd"/>
      <w:r w:rsidR="00F23432">
        <w:t xml:space="preserve"> d.o.o. Zagreb.</w:t>
      </w:r>
      <w:r w:rsidR="00FB6646">
        <w:t xml:space="preserve"> </w:t>
      </w:r>
    </w:p>
    <w:p w:rsidRDefault="00F024B7" w:rsidP="00F23432" w:rsidR="00F024B7">
      <w:pPr>
        <w:jc w:val="both"/>
      </w:pPr>
    </w:p>
    <w:p w:rsidRDefault="00A02406" w:rsidP="00A02406" w:rsidR="00A02406" w:rsidRPr="00FB365F">
      <w:pPr>
        <w:ind w:firstLine="720"/>
        <w:jc w:val="both"/>
      </w:pPr>
      <w:r w:rsidRPr="00FB365F">
        <w:t xml:space="preserve">Kupac je uplatio iznos jamčevine od </w:t>
      </w:r>
      <w:r>
        <w:t>1.346,21 kn</w:t>
      </w:r>
      <w:r w:rsidRPr="00FB365F">
        <w:t>, te  stog</w:t>
      </w:r>
      <w:r>
        <w:t>a</w:t>
      </w:r>
      <w:r w:rsidRPr="00FB365F">
        <w:t xml:space="preserve">  mora uplatiti  razliku  </w:t>
      </w:r>
      <w:proofErr w:type="spellStart"/>
      <w:r w:rsidRPr="00FB365F">
        <w:t>kupovnine</w:t>
      </w:r>
      <w:proofErr w:type="spellEnd"/>
      <w:r w:rsidRPr="00FB365F">
        <w:t xml:space="preserve"> u  iznosu od </w:t>
      </w:r>
      <w:r>
        <w:t>54</w:t>
      </w:r>
      <w:r w:rsidRPr="005F52AF">
        <w:t>,</w:t>
      </w:r>
      <w:r>
        <w:t>79</w:t>
      </w:r>
      <w:r w:rsidRPr="005F52AF">
        <w:t xml:space="preserve"> kn</w:t>
      </w:r>
      <w:r w:rsidRPr="00FB365F">
        <w:t>.</w:t>
      </w:r>
      <w:r>
        <w:t xml:space="preserve">  </w:t>
      </w:r>
    </w:p>
    <w:p w:rsidRDefault="00F23432" w:rsidP="00F23432" w:rsidR="00F23432" w:rsidRPr="00FB365F">
      <w:pPr>
        <w:jc w:val="both"/>
      </w:pPr>
    </w:p>
    <w:p w:rsidRDefault="00F024B7" w:rsidP="00482729" w:rsidR="00D158BF">
      <w:pPr>
        <w:jc w:val="both"/>
      </w:pPr>
      <w:r w:rsidRPr="00FB365F">
        <w:tab/>
        <w:t>Nekretnin</w:t>
      </w:r>
      <w:r w:rsidR="00FB6646">
        <w:t>a</w:t>
      </w:r>
      <w:r w:rsidRPr="00FB365F">
        <w:t xml:space="preserve"> će se predati kupcu nakon što</w:t>
      </w:r>
      <w:r w:rsidR="00A02406">
        <w:t xml:space="preserve"> u roku od 30 dana od dana objave rješenja o dosudi na e-oglasnoj ploči suda položi razliku </w:t>
      </w:r>
      <w:proofErr w:type="spellStart"/>
      <w:r w:rsidR="00A02406">
        <w:t>kupovnine</w:t>
      </w:r>
      <w:proofErr w:type="spellEnd"/>
      <w:r w:rsidR="00A02406">
        <w:t xml:space="preserve"> u iznosu od 54,79 kn i nakon što</w:t>
      </w:r>
      <w:r w:rsidRPr="00FB365F">
        <w:t xml:space="preserve"> ov</w:t>
      </w:r>
      <w:r w:rsidR="00A02406">
        <w:t>o</w:t>
      </w:r>
      <w:r w:rsidR="00290029">
        <w:t xml:space="preserve"> rješe</w:t>
      </w:r>
      <w:r w:rsidR="00FB6646">
        <w:t>nje postane</w:t>
      </w:r>
      <w:r w:rsidR="00290029">
        <w:t xml:space="preserve"> pravomoćno, prema uvjetima koji su naznačeni u zaključku o prodaji broj 3 St-</w:t>
      </w:r>
      <w:r w:rsidR="00F23432">
        <w:t>114</w:t>
      </w:r>
      <w:r w:rsidR="001E0710">
        <w:t>/201</w:t>
      </w:r>
      <w:r w:rsidR="00F23432">
        <w:t>4</w:t>
      </w:r>
      <w:r w:rsidR="001E0710">
        <w:t>-</w:t>
      </w:r>
      <w:r w:rsidR="00F23432">
        <w:t>58</w:t>
      </w:r>
      <w:r w:rsidR="001E0710">
        <w:t xml:space="preserve"> od </w:t>
      </w:r>
      <w:r w:rsidR="00F23432">
        <w:t>2</w:t>
      </w:r>
      <w:r w:rsidR="00FB6646">
        <w:t>9</w:t>
      </w:r>
      <w:r w:rsidR="001E0710">
        <w:t xml:space="preserve">. </w:t>
      </w:r>
      <w:r w:rsidR="00F23432">
        <w:t>ožujka</w:t>
      </w:r>
      <w:r w:rsidR="001E0710">
        <w:t xml:space="preserve"> 201</w:t>
      </w:r>
      <w:r w:rsidR="0054140D">
        <w:t>8</w:t>
      </w:r>
      <w:r w:rsidR="001E0710">
        <w:t>.</w:t>
      </w:r>
    </w:p>
    <w:p w:rsidRDefault="000B3072" w:rsidP="00482729" w:rsidR="000B3072" w:rsidRPr="00FB365F">
      <w:pPr>
        <w:jc w:val="both"/>
      </w:pPr>
    </w:p>
    <w:p w:rsidRDefault="00D158BF" w:rsidP="00D158BF" w:rsidR="00D158BF">
      <w:pPr>
        <w:jc w:val="both"/>
      </w:pPr>
      <w:r>
        <w:tab/>
        <w:t>Slijedom iznijetog</w:t>
      </w:r>
      <w:r w:rsidR="0065417F">
        <w:t>,</w:t>
      </w:r>
      <w:r>
        <w:t xml:space="preserve"> sud je primjenom čl</w:t>
      </w:r>
      <w:r w:rsidR="0065417F">
        <w:t>anka</w:t>
      </w:r>
      <w:r>
        <w:t xml:space="preserve"> 103., 106. i 108. Ovršnog zakona (Narodne novine broj 112/12, 25/13</w:t>
      </w:r>
      <w:r w:rsidR="00D325CD">
        <w:t>,</w:t>
      </w:r>
      <w:r>
        <w:t xml:space="preserve"> 93/14</w:t>
      </w:r>
      <w:r w:rsidR="00D325CD">
        <w:t>, 55/16 i 73/17</w:t>
      </w:r>
      <w:r>
        <w:t>), te čl</w:t>
      </w:r>
      <w:r w:rsidR="0065417F">
        <w:t>anka</w:t>
      </w:r>
      <w:r>
        <w:t xml:space="preserve"> 26. Pravilnika o načinu i postupku provedbe prodaje nekretnina i pokretnina u ovršnom postupku</w:t>
      </w:r>
      <w:r w:rsidR="0065417F">
        <w:t>,</w:t>
      </w:r>
      <w:r>
        <w:t xml:space="preserve"> odlučio kao u izreci ovog rješenja o dosudi.</w:t>
      </w:r>
    </w:p>
    <w:p w:rsidRDefault="00357837" w:rsidP="00D158BF" w:rsidR="00357837">
      <w:pPr>
        <w:jc w:val="both"/>
      </w:pPr>
    </w:p>
    <w:p w:rsidRDefault="00890666" w:rsidP="009F4984" w:rsidR="00890666">
      <w:pPr>
        <w:ind w:firstLine="708"/>
        <w:jc w:val="both"/>
      </w:pPr>
    </w:p>
    <w:p w:rsidRDefault="00D63376" w:rsidP="005579C1" w:rsidR="00357837">
      <w:pPr>
        <w:jc w:val="center"/>
      </w:pPr>
      <w:r w:rsidRPr="00350CF1">
        <w:t xml:space="preserve">Varaždin, </w:t>
      </w:r>
      <w:r w:rsidR="0054140D">
        <w:t>17</w:t>
      </w:r>
      <w:r w:rsidR="00886CE5">
        <w:t xml:space="preserve">. </w:t>
      </w:r>
      <w:r w:rsidR="00F23432">
        <w:t>srpnja</w:t>
      </w:r>
      <w:r w:rsidR="00832296">
        <w:t xml:space="preserve"> </w:t>
      </w:r>
      <w:r w:rsidR="0049616A">
        <w:t>201</w:t>
      </w:r>
      <w:r w:rsidR="000706A8">
        <w:t>9</w:t>
      </w:r>
      <w:r w:rsidR="0049616A">
        <w:t>.</w:t>
      </w:r>
      <w:r w:rsidR="00F96F0D">
        <w:t xml:space="preserve"> </w:t>
      </w:r>
    </w:p>
    <w:p w:rsidRDefault="00390F65" w:rsidP="006A3488" w:rsidR="00390F65"/>
    <w:p w:rsidRDefault="00D158BF" w:rsidP="006A3488" w:rsidR="00D158BF" w:rsidRPr="00350CF1"/>
    <w:p w:rsidRDefault="0049616A" w:rsidP="00DB5AF9" w:rsidR="00357837">
      <w:pPr>
        <w:ind w:firstLine="720" w:left="5040"/>
        <w:jc w:val="both"/>
      </w:pPr>
      <w:r>
        <w:t xml:space="preserve">             </w:t>
      </w:r>
      <w:r w:rsidR="00390F65">
        <w:t xml:space="preserve">   </w:t>
      </w:r>
      <w:r w:rsidR="005579C1">
        <w:t>S</w:t>
      </w:r>
      <w:r w:rsidR="00F96F0D">
        <w:t>udac</w:t>
      </w:r>
      <w:r w:rsidR="00E97F8C">
        <w:t>:</w:t>
      </w:r>
    </w:p>
    <w:p w:rsidRDefault="00890666" w:rsidP="00DB5AF9" w:rsidR="00890666">
      <w:pPr>
        <w:ind w:firstLine="720" w:left="5040"/>
        <w:jc w:val="both"/>
      </w:pPr>
    </w:p>
    <w:p w:rsidRDefault="000E706E" w:rsidP="00FC02ED" w:rsidR="00D63376">
      <w:pPr>
        <w:ind w:firstLine="720" w:left="5040"/>
        <w:jc w:val="both"/>
      </w:pPr>
      <w:r>
        <w:t xml:space="preserve"> </w:t>
      </w:r>
      <w:r w:rsidR="00D833BF">
        <w:t xml:space="preserve">   </w:t>
      </w:r>
      <w:r w:rsidR="00390F65">
        <w:t xml:space="preserve">  </w:t>
      </w:r>
      <w:r w:rsidR="00D165B0">
        <w:t xml:space="preserve"> </w:t>
      </w:r>
      <w:r w:rsidR="001D492E">
        <w:t xml:space="preserve"> </w:t>
      </w:r>
      <w:r w:rsidR="00CB7DCC">
        <w:t xml:space="preserve"> </w:t>
      </w:r>
      <w:r w:rsidR="00886CE5">
        <w:t>Jasna Lekić</w:t>
      </w:r>
      <w:r w:rsidR="00887A3E">
        <w:t>, v.</w:t>
      </w:r>
      <w:r w:rsidR="00390F65">
        <w:t xml:space="preserve"> </w:t>
      </w:r>
      <w:r w:rsidR="00887A3E">
        <w:t>r.</w:t>
      </w:r>
    </w:p>
    <w:p w:rsidRDefault="00D158BF" w:rsidP="00FC02ED" w:rsidR="00D158BF">
      <w:pPr>
        <w:ind w:firstLine="720" w:left="5040"/>
        <w:jc w:val="both"/>
      </w:pPr>
    </w:p>
    <w:p w:rsidRDefault="00357837" w:rsidP="006A3488" w:rsidR="00357837">
      <w:pPr>
        <w:jc w:val="both"/>
      </w:pPr>
    </w:p>
    <w:p w:rsidRDefault="00390F65" w:rsidP="00390F65" w:rsidR="00390F65">
      <w:pPr>
        <w:ind w:left="2832"/>
      </w:pPr>
      <w:r>
        <w:t xml:space="preserve">                        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1E0710" w:rsidP="00390F65" w:rsidR="001E0710">
      <w:pPr>
        <w:ind w:left="2832"/>
      </w:pPr>
    </w:p>
    <w:p w:rsidRDefault="001E0710" w:rsidP="00390F65" w:rsidR="001E0710">
      <w:pPr>
        <w:ind w:left="2832"/>
      </w:pPr>
    </w:p>
    <w:p w:rsidRDefault="000B3072" w:rsidP="00390F65" w:rsidR="000B3072"/>
    <w:p w:rsidRDefault="001E0710" w:rsidP="00390F65" w:rsidR="001E0710"/>
    <w:p w:rsidRDefault="0054140D" w:rsidP="00390F65" w:rsidR="0054140D"/>
    <w:p w:rsidRDefault="0054140D" w:rsidP="00390F65" w:rsidR="0054140D"/>
    <w:p w:rsidRDefault="0054140D" w:rsidP="00390F65" w:rsidR="0054140D"/>
    <w:p w:rsidRDefault="0054140D" w:rsidP="00390F65" w:rsidR="0054140D"/>
    <w:p w:rsidRDefault="00390F65" w:rsidP="00390F65" w:rsidR="00390F65" w:rsidRPr="001F6633">
      <w:r>
        <w:tab/>
      </w:r>
      <w:r w:rsidRPr="001F6633">
        <w:t>POUKA O PRAVNOM LIJEKU:</w:t>
      </w:r>
    </w:p>
    <w:p w:rsidRDefault="00F11CFA" w:rsidP="00390F65" w:rsidR="00F11CFA" w:rsidRPr="00F11CFA">
      <w:pPr>
        <w:jc w:val="both"/>
        <w:rPr>
          <w:b/>
          <w:u w:val="single"/>
        </w:rPr>
      </w:pPr>
    </w:p>
    <w:p w:rsidRDefault="00D158BF" w:rsidP="00D158BF" w:rsidR="00D158BF">
      <w:pPr>
        <w:ind w:firstLine="708"/>
        <w:jc w:val="both"/>
      </w:pPr>
      <w:r w:rsidRPr="00DD489D">
        <w:t>Protiv ovo</w:t>
      </w:r>
      <w:r>
        <w:t>g rješenja žalbu može podnijeti</w:t>
      </w:r>
      <w:r w:rsidRPr="00DD489D">
        <w:t xml:space="preserve"> stečajni upravitelj, </w:t>
      </w:r>
      <w:proofErr w:type="spellStart"/>
      <w:r>
        <w:t>razlučni</w:t>
      </w:r>
      <w:proofErr w:type="spellEnd"/>
      <w:r>
        <w:t xml:space="preserve"> vjerovnici te osobe koje su sudjelovale na dražbi kao ponuditelji</w:t>
      </w:r>
      <w:r w:rsidRPr="00DD489D">
        <w:t xml:space="preserve">, u roku od 8 dana </w:t>
      </w:r>
      <w:r w:rsidRPr="00197217">
        <w:t xml:space="preserve">od isteka osmog dana od dana objave rješenja </w:t>
      </w:r>
      <w:r>
        <w:t xml:space="preserve">o dosudi na e-Oglasnoj ploči. </w:t>
      </w:r>
      <w:r w:rsidRPr="00DD489D">
        <w:t>Žalba se podnosi putem ovog suda, a o žalbi odlučuje Visoki trgovački sud Republike Hrvatske.</w:t>
      </w:r>
      <w:r>
        <w:t xml:space="preserve"> </w:t>
      </w:r>
    </w:p>
    <w:p w:rsidRDefault="00D63376" w:rsidP="00776BC4" w:rsidR="00D63376">
      <w:pPr>
        <w:ind w:firstLine="708"/>
        <w:jc w:val="both"/>
      </w:pPr>
    </w:p>
    <w:p w:rsidRDefault="0040755F" w:rsidP="00E34166" w:rsidR="0040755F">
      <w:pPr>
        <w:jc w:val="both"/>
      </w:pPr>
    </w:p>
    <w:p w:rsidRDefault="00FB6646" w:rsidP="00E34166" w:rsidR="00FB6646">
      <w:pPr>
        <w:jc w:val="both"/>
      </w:pPr>
    </w:p>
    <w:p w:rsidRDefault="00860CFF" w:rsidP="00E34166" w:rsidR="00860CFF">
      <w:pPr>
        <w:jc w:val="both"/>
      </w:pPr>
    </w:p>
    <w:p w:rsidRDefault="001A0E18" w:rsidP="00FB6646" w:rsidR="00FB6646">
      <w:pPr>
        <w:jc w:val="both"/>
      </w:pPr>
      <w:r w:rsidRPr="00D158BF">
        <w:t>DNA</w:t>
      </w:r>
      <w:r w:rsidR="00691FAA" w:rsidRPr="00D158BF">
        <w:t xml:space="preserve"> </w:t>
      </w:r>
      <w:r w:rsidR="00D63376" w:rsidRPr="00D158BF">
        <w:t>:</w:t>
      </w:r>
      <w:r w:rsidR="00776BC4" w:rsidRPr="00D158BF">
        <w:t xml:space="preserve"> </w:t>
      </w:r>
      <w:r w:rsidR="00DB5AF9" w:rsidRPr="00D158BF">
        <w:t>1.</w:t>
      </w:r>
      <w:r w:rsidR="00DB5AF9">
        <w:t xml:space="preserve"> </w:t>
      </w:r>
      <w:r w:rsidR="00FB6646">
        <w:t xml:space="preserve">Općinski sudu u </w:t>
      </w:r>
      <w:r w:rsidR="00F23432">
        <w:t>Varaždinu</w:t>
      </w:r>
      <w:r w:rsidR="00FB6646">
        <w:t xml:space="preserve">, zemljišnoknjižni odjel </w:t>
      </w:r>
      <w:r w:rsidR="00F23432">
        <w:t>Novi Marof</w:t>
      </w:r>
      <w:r w:rsidR="00FB6646">
        <w:t>,</w:t>
      </w:r>
      <w:r w:rsidR="00F23432">
        <w:t xml:space="preserve"> Zagorska 22,</w:t>
      </w:r>
    </w:p>
    <w:p w:rsidRDefault="00FB6646" w:rsidP="00D158BF" w:rsid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t xml:space="preserve">               </w:t>
      </w:r>
      <w:r w:rsidR="00F23432" w:rsidRPr="00F23432">
        <w:rPr>
          <w:rFonts w:cs="Times New Roman" w:hAnsi="Times New Roman" w:ascii="Times New Roman"/>
        </w:rPr>
        <w:t>42220</w:t>
      </w:r>
      <w:r w:rsidRPr="00FB6646">
        <w:rPr>
          <w:rFonts w:cs="Times New Roman" w:hAnsi="Times New Roman" w:ascii="Times New Roman"/>
        </w:rPr>
        <w:t xml:space="preserve"> </w:t>
      </w:r>
      <w:r w:rsidR="00F23432">
        <w:rPr>
          <w:rFonts w:cs="Times New Roman" w:hAnsi="Times New Roman" w:ascii="Times New Roman"/>
        </w:rPr>
        <w:t>Novi Marof</w:t>
      </w:r>
      <w:r>
        <w:rPr>
          <w:rFonts w:cs="Times New Roman" w:hAnsi="Times New Roman" w:ascii="Times New Roman"/>
        </w:rPr>
        <w:t xml:space="preserve">, </w:t>
      </w:r>
      <w:r w:rsidR="00D158BF" w:rsidRPr="00FB365F">
        <w:rPr>
          <w:rFonts w:cs="Times New Roman" w:hAnsi="Times New Roman" w:ascii="Times New Roman"/>
        </w:rPr>
        <w:t>odmah radi zabilježbe rješenja o dosudi</w:t>
      </w:r>
    </w:p>
    <w:p w:rsidRDefault="00D158BF" w:rsidP="00D158BF" w:rsidR="00D65050" w:rsidRPr="00FB6646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2. </w:t>
      </w:r>
      <w:r w:rsidR="00FB6646" w:rsidRPr="00FB6646">
        <w:rPr>
          <w:rFonts w:cs="Times New Roman" w:hAnsi="Times New Roman" w:ascii="Times New Roman"/>
        </w:rPr>
        <w:t xml:space="preserve">Općinski sudu u </w:t>
      </w:r>
      <w:r w:rsidR="00F23432" w:rsidRPr="00F23432">
        <w:rPr>
          <w:rFonts w:cs="Times New Roman" w:hAnsi="Times New Roman" w:ascii="Times New Roman"/>
        </w:rPr>
        <w:t>Varaždinu, zemljišnoknjižni odjel Novi Marof, Zagorska 22,</w:t>
      </w:r>
    </w:p>
    <w:p w:rsidRDefault="00D65050" w:rsidP="00D158BF" w:rsidR="00D158BF">
      <w:pPr>
        <w:pStyle w:val="Odlomakpopisa"/>
        <w:suppressAutoHyphens/>
        <w:ind w:left="0"/>
        <w:contextualSpacing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</w:t>
      </w:r>
      <w:r w:rsidR="00D158BF">
        <w:rPr>
          <w:rFonts w:hAnsi="Times New Roman" w:ascii="Times New Roman"/>
        </w:rPr>
        <w:t>nakon pravomoćnosti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Pr="00336F64">
        <w:rPr>
          <w:rFonts w:cs="Times New Roman" w:hAnsi="Times New Roman" w:ascii="Times New Roman"/>
        </w:rPr>
        <w:t xml:space="preserve">Financijska agencija Zagreb, </w:t>
      </w:r>
      <w:r>
        <w:rPr>
          <w:rFonts w:cs="Times New Roman" w:hAnsi="Times New Roman" w:ascii="Times New Roman"/>
        </w:rPr>
        <w:t>Ulica grada Vukovara 70</w:t>
      </w:r>
      <w:r w:rsidRPr="00336F64">
        <w:rPr>
          <w:rFonts w:cs="Times New Roman" w:hAnsi="Times New Roman" w:ascii="Times New Roman"/>
        </w:rPr>
        <w:t xml:space="preserve">, nakon pravomoćnosti </w:t>
      </w:r>
    </w:p>
    <w:p w:rsidRDefault="00D158BF" w:rsidP="00D158BF" w:rsidR="00D158BF">
      <w:pPr>
        <w:pStyle w:val="Odlomakpopisa"/>
        <w:suppressAutoHyphens/>
        <w:ind w:firstLine="708"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Pr="00336F64">
        <w:rPr>
          <w:rFonts w:cs="Times New Roman" w:hAnsi="Times New Roman" w:ascii="Times New Roman"/>
        </w:rPr>
        <w:t>s klauzulom pravomoćnosti</w:t>
      </w:r>
      <w:r>
        <w:rPr>
          <w:rFonts w:cs="Times New Roman" w:hAnsi="Times New Roman" w:ascii="Times New Roman"/>
        </w:rPr>
        <w:t xml:space="preserve"> </w:t>
      </w:r>
    </w:p>
    <w:p w:rsidRDefault="00D158BF" w:rsidP="00D158BF" w:rsidR="0040755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4. e-Oglasna ploča</w:t>
      </w:r>
    </w:p>
    <w:p w:rsidRDefault="00FB6646" w:rsidP="00D158BF" w:rsidR="00FB6646" w:rsidRPr="00D158BF">
      <w:pPr>
        <w:pStyle w:val="Odlomakpopisa"/>
        <w:suppressAutoHyphens/>
        <w:ind w:left="0"/>
        <w:contextualSpacing w:val="false"/>
        <w:jc w:val="both"/>
        <w:rPr>
          <w:rFonts w:cs="Times New Roman" w:hAnsi="Times New Roman" w:ascii="Times New Roman"/>
        </w:rPr>
      </w:pPr>
    </w:p>
    <w:sectPr w:rsidSect="005E1090" w:rsidR="00FB6646" w:rsidRPr="00D158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5A7A" w:rsidR="00595A7A">
      <w:r>
        <w:separator/>
      </w:r>
    </w:p>
  </w:endnote>
  <w:endnote w:id="0" w:type="continuationSeparator">
    <w:p w:rsidRDefault="00595A7A" w:rsidR="00595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5A7A" w:rsidR="00595A7A">
      <w:r>
        <w:separator/>
      </w:r>
    </w:p>
  </w:footnote>
  <w:footnote w:id="0" w:type="continuationSeparator">
    <w:p w:rsidRDefault="00595A7A" w:rsidR="00595A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48A2" w:rsidR="004648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8A2" w:rsidP="00833EED" w:rsidR="004648A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AA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F13A57" w:rsidP="00FF451B" w:rsidR="004648A2">
    <w:pPr>
      <w:pStyle w:val="Zaglavlje"/>
      <w:jc w:val="right"/>
    </w:pPr>
    <w:r>
      <w:t>Poslovni broj: 3 St-</w:t>
    </w:r>
    <w:r w:rsidR="009B2090">
      <w:t>114</w:t>
    </w:r>
    <w:r>
      <w:t>/</w:t>
    </w:r>
    <w:r w:rsidR="00390F65">
      <w:t>201</w:t>
    </w:r>
    <w:r w:rsidR="009B2090">
      <w:t>4</w:t>
    </w:r>
    <w:r>
      <w:t>-</w:t>
    </w:r>
    <w:r w:rsidR="009B2090">
      <w:t>8</w:t>
    </w:r>
    <w:r w:rsidR="007D7AA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">
    <w:nsid w:val="285A2D68"/>
    <w:multiLevelType w:val="hybridMultilevel"/>
    <w:tmpl w:val="4C12E524"/>
    <w:lvl w:tplc="40BAABB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AD344A"/>
    <w:multiLevelType w:val="hybridMultilevel"/>
    <w:tmpl w:val="42BA6C62"/>
    <w:lvl w:tplc="4FD4095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213A3"/>
    <w:multiLevelType w:val="hybridMultilevel"/>
    <w:tmpl w:val="C5ACD0C8"/>
    <w:lvl w:tplc="2CD08C9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3D41BD"/>
    <w:multiLevelType w:val="hybridMultilevel"/>
    <w:tmpl w:val="96F01E26"/>
    <w:lvl w:tplc="9CDC0D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5F4EAB"/>
    <w:multiLevelType w:val="hybridMultilevel"/>
    <w:tmpl w:val="536CE496"/>
    <w:lvl w:tplc="041A000B" w:ilvl="0">
      <w:start w:val="1"/>
      <w:numFmt w:val="bullet"/>
      <w:lvlText w:val=""/>
      <w:lvlJc w:val="left"/>
      <w:pPr>
        <w:ind w:hanging="360" w:left="1146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6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8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0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2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4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6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8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06"/>
      </w:pPr>
      <w:rPr>
        <w:rFonts w:hAnsi="Wingdings" w:ascii="Wingdings" w:hint="default"/>
      </w:rPr>
    </w:lvl>
  </w:abstractNum>
  <w:abstractNum w:abstractNumId="7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8">
    <w:nsid w:val="4A1A0655"/>
    <w:multiLevelType w:val="hybridMultilevel"/>
    <w:tmpl w:val="D1345C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22666"/>
    <w:multiLevelType w:val="hybridMultilevel"/>
    <w:tmpl w:val="03EA6B40"/>
    <w:lvl w:tplc="C48236B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3376"/>
    <w:rsid w:val="00005D30"/>
    <w:rsid w:val="00022DC0"/>
    <w:rsid w:val="00027A74"/>
    <w:rsid w:val="00032503"/>
    <w:rsid w:val="000457EE"/>
    <w:rsid w:val="000562A4"/>
    <w:rsid w:val="000656B3"/>
    <w:rsid w:val="000706A8"/>
    <w:rsid w:val="000711CB"/>
    <w:rsid w:val="00073CE2"/>
    <w:rsid w:val="000969A4"/>
    <w:rsid w:val="000B3072"/>
    <w:rsid w:val="000B76DA"/>
    <w:rsid w:val="000B7A36"/>
    <w:rsid w:val="000D1D69"/>
    <w:rsid w:val="000E706E"/>
    <w:rsid w:val="000F0C65"/>
    <w:rsid w:val="0010766A"/>
    <w:rsid w:val="00110693"/>
    <w:rsid w:val="0011434A"/>
    <w:rsid w:val="00114DB2"/>
    <w:rsid w:val="00147325"/>
    <w:rsid w:val="001563E0"/>
    <w:rsid w:val="00162D22"/>
    <w:rsid w:val="00165F9F"/>
    <w:rsid w:val="00177BBF"/>
    <w:rsid w:val="001805B0"/>
    <w:rsid w:val="001946F4"/>
    <w:rsid w:val="0019494D"/>
    <w:rsid w:val="001A0E18"/>
    <w:rsid w:val="001A6748"/>
    <w:rsid w:val="001B0AE5"/>
    <w:rsid w:val="001C2802"/>
    <w:rsid w:val="001D492E"/>
    <w:rsid w:val="001E0710"/>
    <w:rsid w:val="001E74FE"/>
    <w:rsid w:val="00217CE7"/>
    <w:rsid w:val="00226152"/>
    <w:rsid w:val="002315C6"/>
    <w:rsid w:val="00242669"/>
    <w:rsid w:val="002736D6"/>
    <w:rsid w:val="00286B22"/>
    <w:rsid w:val="00290029"/>
    <w:rsid w:val="002B5736"/>
    <w:rsid w:val="002C4072"/>
    <w:rsid w:val="002D1797"/>
    <w:rsid w:val="002E329B"/>
    <w:rsid w:val="002F404B"/>
    <w:rsid w:val="00324AEC"/>
    <w:rsid w:val="00325FF4"/>
    <w:rsid w:val="00342B43"/>
    <w:rsid w:val="00347646"/>
    <w:rsid w:val="003516DD"/>
    <w:rsid w:val="00357837"/>
    <w:rsid w:val="0036553D"/>
    <w:rsid w:val="00370CDF"/>
    <w:rsid w:val="00374EDB"/>
    <w:rsid w:val="00385DD7"/>
    <w:rsid w:val="00390F65"/>
    <w:rsid w:val="003A5F6B"/>
    <w:rsid w:val="003B184C"/>
    <w:rsid w:val="003C13E4"/>
    <w:rsid w:val="003E1DA7"/>
    <w:rsid w:val="004024DA"/>
    <w:rsid w:val="00405AE4"/>
    <w:rsid w:val="0040755F"/>
    <w:rsid w:val="00417CB7"/>
    <w:rsid w:val="00431751"/>
    <w:rsid w:val="00433D98"/>
    <w:rsid w:val="004468C8"/>
    <w:rsid w:val="004504C2"/>
    <w:rsid w:val="00451E3D"/>
    <w:rsid w:val="00455D8A"/>
    <w:rsid w:val="004648A2"/>
    <w:rsid w:val="00477FE1"/>
    <w:rsid w:val="00482729"/>
    <w:rsid w:val="0048316E"/>
    <w:rsid w:val="0049616A"/>
    <w:rsid w:val="004B06F1"/>
    <w:rsid w:val="004B5C44"/>
    <w:rsid w:val="004D6082"/>
    <w:rsid w:val="004D75C2"/>
    <w:rsid w:val="004E39B5"/>
    <w:rsid w:val="004F6176"/>
    <w:rsid w:val="00503BAC"/>
    <w:rsid w:val="00522933"/>
    <w:rsid w:val="0052474E"/>
    <w:rsid w:val="0053596F"/>
    <w:rsid w:val="00541272"/>
    <w:rsid w:val="0054140D"/>
    <w:rsid w:val="005415D1"/>
    <w:rsid w:val="00545095"/>
    <w:rsid w:val="00556FE0"/>
    <w:rsid w:val="005579C1"/>
    <w:rsid w:val="00562120"/>
    <w:rsid w:val="00566DEF"/>
    <w:rsid w:val="0057589B"/>
    <w:rsid w:val="00593A42"/>
    <w:rsid w:val="005959A6"/>
    <w:rsid w:val="00595A7A"/>
    <w:rsid w:val="005967C8"/>
    <w:rsid w:val="005B25FC"/>
    <w:rsid w:val="005E1090"/>
    <w:rsid w:val="005E56AF"/>
    <w:rsid w:val="00603950"/>
    <w:rsid w:val="006163BA"/>
    <w:rsid w:val="0062762D"/>
    <w:rsid w:val="00627773"/>
    <w:rsid w:val="006428E9"/>
    <w:rsid w:val="006521ED"/>
    <w:rsid w:val="0065417F"/>
    <w:rsid w:val="00675657"/>
    <w:rsid w:val="006916E7"/>
    <w:rsid w:val="00691FAA"/>
    <w:rsid w:val="006A3488"/>
    <w:rsid w:val="006B1B44"/>
    <w:rsid w:val="006E42CD"/>
    <w:rsid w:val="006E4B0D"/>
    <w:rsid w:val="006F34C8"/>
    <w:rsid w:val="00702474"/>
    <w:rsid w:val="00705359"/>
    <w:rsid w:val="0070610B"/>
    <w:rsid w:val="00730C10"/>
    <w:rsid w:val="00737765"/>
    <w:rsid w:val="00741D12"/>
    <w:rsid w:val="00767189"/>
    <w:rsid w:val="00770186"/>
    <w:rsid w:val="00776BC4"/>
    <w:rsid w:val="00786CC8"/>
    <w:rsid w:val="00787456"/>
    <w:rsid w:val="00790FC5"/>
    <w:rsid w:val="007960B4"/>
    <w:rsid w:val="007B0A13"/>
    <w:rsid w:val="007C1094"/>
    <w:rsid w:val="007D4BA8"/>
    <w:rsid w:val="007D7AA9"/>
    <w:rsid w:val="007E1911"/>
    <w:rsid w:val="007E194D"/>
    <w:rsid w:val="007E3F77"/>
    <w:rsid w:val="00803B36"/>
    <w:rsid w:val="00817326"/>
    <w:rsid w:val="00826B2C"/>
    <w:rsid w:val="00832296"/>
    <w:rsid w:val="00832FDC"/>
    <w:rsid w:val="00833EED"/>
    <w:rsid w:val="008444CB"/>
    <w:rsid w:val="00847EFF"/>
    <w:rsid w:val="00851983"/>
    <w:rsid w:val="008549A6"/>
    <w:rsid w:val="00860CFF"/>
    <w:rsid w:val="00874DF3"/>
    <w:rsid w:val="00886CE5"/>
    <w:rsid w:val="00887A3E"/>
    <w:rsid w:val="00890666"/>
    <w:rsid w:val="00893CAF"/>
    <w:rsid w:val="00893EC6"/>
    <w:rsid w:val="008A3945"/>
    <w:rsid w:val="008A7E3E"/>
    <w:rsid w:val="008A7F1C"/>
    <w:rsid w:val="008D1273"/>
    <w:rsid w:val="008D13E9"/>
    <w:rsid w:val="008D2CA9"/>
    <w:rsid w:val="008D5368"/>
    <w:rsid w:val="008D5E74"/>
    <w:rsid w:val="008E4824"/>
    <w:rsid w:val="008F50D9"/>
    <w:rsid w:val="008F5EA4"/>
    <w:rsid w:val="009237E8"/>
    <w:rsid w:val="00925438"/>
    <w:rsid w:val="0093397E"/>
    <w:rsid w:val="00962AAE"/>
    <w:rsid w:val="009660A0"/>
    <w:rsid w:val="009729B4"/>
    <w:rsid w:val="00977CF6"/>
    <w:rsid w:val="00980838"/>
    <w:rsid w:val="0099177D"/>
    <w:rsid w:val="009961FC"/>
    <w:rsid w:val="009A2721"/>
    <w:rsid w:val="009A30AC"/>
    <w:rsid w:val="009B2090"/>
    <w:rsid w:val="009D34DA"/>
    <w:rsid w:val="009E4DE0"/>
    <w:rsid w:val="009F4984"/>
    <w:rsid w:val="009F54AE"/>
    <w:rsid w:val="00A02406"/>
    <w:rsid w:val="00A10519"/>
    <w:rsid w:val="00A14ADD"/>
    <w:rsid w:val="00A607D4"/>
    <w:rsid w:val="00A64F82"/>
    <w:rsid w:val="00A82608"/>
    <w:rsid w:val="00A9246A"/>
    <w:rsid w:val="00A96E94"/>
    <w:rsid w:val="00AB6914"/>
    <w:rsid w:val="00AC0C9E"/>
    <w:rsid w:val="00AC6468"/>
    <w:rsid w:val="00AC6E66"/>
    <w:rsid w:val="00AC6E69"/>
    <w:rsid w:val="00AD2A91"/>
    <w:rsid w:val="00AE4624"/>
    <w:rsid w:val="00AF3659"/>
    <w:rsid w:val="00B12521"/>
    <w:rsid w:val="00B13325"/>
    <w:rsid w:val="00B453A6"/>
    <w:rsid w:val="00B5689F"/>
    <w:rsid w:val="00B668D3"/>
    <w:rsid w:val="00BA37E5"/>
    <w:rsid w:val="00BC1053"/>
    <w:rsid w:val="00BC72F3"/>
    <w:rsid w:val="00BE1B09"/>
    <w:rsid w:val="00C0336B"/>
    <w:rsid w:val="00C151CD"/>
    <w:rsid w:val="00C213F6"/>
    <w:rsid w:val="00C44FCE"/>
    <w:rsid w:val="00C51A9F"/>
    <w:rsid w:val="00C53592"/>
    <w:rsid w:val="00C70E05"/>
    <w:rsid w:val="00C863EA"/>
    <w:rsid w:val="00C97040"/>
    <w:rsid w:val="00CB7DCC"/>
    <w:rsid w:val="00CC699B"/>
    <w:rsid w:val="00CD66ED"/>
    <w:rsid w:val="00D00A37"/>
    <w:rsid w:val="00D158BF"/>
    <w:rsid w:val="00D165B0"/>
    <w:rsid w:val="00D25A75"/>
    <w:rsid w:val="00D2648F"/>
    <w:rsid w:val="00D325CD"/>
    <w:rsid w:val="00D52443"/>
    <w:rsid w:val="00D631B7"/>
    <w:rsid w:val="00D63376"/>
    <w:rsid w:val="00D65050"/>
    <w:rsid w:val="00D705A2"/>
    <w:rsid w:val="00D833BF"/>
    <w:rsid w:val="00D92DEE"/>
    <w:rsid w:val="00D96A30"/>
    <w:rsid w:val="00DA2C09"/>
    <w:rsid w:val="00DA7DD3"/>
    <w:rsid w:val="00DB329E"/>
    <w:rsid w:val="00DB3673"/>
    <w:rsid w:val="00DB5AF9"/>
    <w:rsid w:val="00DD2F5F"/>
    <w:rsid w:val="00DD39C5"/>
    <w:rsid w:val="00DD63B7"/>
    <w:rsid w:val="00DE000B"/>
    <w:rsid w:val="00DF771C"/>
    <w:rsid w:val="00E07333"/>
    <w:rsid w:val="00E12803"/>
    <w:rsid w:val="00E14119"/>
    <w:rsid w:val="00E24372"/>
    <w:rsid w:val="00E31394"/>
    <w:rsid w:val="00E34166"/>
    <w:rsid w:val="00E3733E"/>
    <w:rsid w:val="00E37980"/>
    <w:rsid w:val="00E47981"/>
    <w:rsid w:val="00E6025C"/>
    <w:rsid w:val="00E70FD5"/>
    <w:rsid w:val="00E729D8"/>
    <w:rsid w:val="00E97F8C"/>
    <w:rsid w:val="00EA0B20"/>
    <w:rsid w:val="00EA75E0"/>
    <w:rsid w:val="00EB0FF5"/>
    <w:rsid w:val="00EB139F"/>
    <w:rsid w:val="00ED0FCF"/>
    <w:rsid w:val="00F024B7"/>
    <w:rsid w:val="00F05D05"/>
    <w:rsid w:val="00F063C9"/>
    <w:rsid w:val="00F1136A"/>
    <w:rsid w:val="00F11CFA"/>
    <w:rsid w:val="00F13A57"/>
    <w:rsid w:val="00F23432"/>
    <w:rsid w:val="00F35F04"/>
    <w:rsid w:val="00F54738"/>
    <w:rsid w:val="00F66B30"/>
    <w:rsid w:val="00F73E72"/>
    <w:rsid w:val="00F815CE"/>
    <w:rsid w:val="00F81D61"/>
    <w:rsid w:val="00F96F0D"/>
    <w:rsid w:val="00FB6646"/>
    <w:rsid w:val="00FC02ED"/>
    <w:rsid w:val="00FE446C"/>
    <w:rsid w:val="00FF038D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" w:type="paragraph">
    <w:name w:val="clanak"/>
    <w:basedOn w:val="Normal"/>
    <w:rsid w:val="00D6337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D63376"/>
    <w:pPr>
      <w:spacing w:afterAutospacing="true" w:after="100" w:beforeAutospacing="true" w:before="100"/>
    </w:pPr>
  </w:style>
  <w:style w:styleId="Tekstbalonia" w:type="paragraph">
    <w:name w:val="Balloon Text"/>
    <w:basedOn w:val="Normal"/>
    <w:semiHidden/>
    <w:rsid w:val="00E073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cs="Arial" w:hAnsi="Arial" w:ascii="Arial"/>
    </w:rPr>
  </w:style>
  <w:style w:styleId="StandardWeb" w:type="paragraph">
    <w:name w:val="Normal (Web)"/>
    <w:basedOn w:val="Normal"/>
    <w:rsid w:val="00D158BF"/>
    <w:pPr>
      <w:spacing w:after="119" w:beforeAutospacing="true" w:before="100"/>
    </w:pPr>
  </w:style>
  <w:style w:customStyle="true" w:styleId="OdlomakpopisaChar" w:type="character">
    <w:name w:val="Odlomak popisa Char"/>
    <w:link w:val="Odlomakpopisa"/>
    <w:uiPriority w:val="34"/>
    <w:locked/>
    <w:rsid w:val="00D158BF"/>
    <w:rPr>
      <w:rFonts w:cs="Arial" w:hAnsi="Arial" w:ascii="Arial"/>
      <w:sz w:val="24"/>
      <w:szCs w:val="24"/>
    </w:rPr>
  </w:style>
  <w:style w:customStyle="true" w:styleId="Default" w:type="paragraph">
    <w:name w:val="Default"/>
    <w:rsid w:val="00562120"/>
    <w:pPr>
      <w:autoSpaceDE w:val="false"/>
      <w:autoSpaceDN w:val="false"/>
      <w:adjustRightInd w:val="false"/>
    </w:pPr>
    <w:rPr>
      <w:rFonts w:cs="Tahoma" w:hAnsi="Tahoma" w:asci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4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34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4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4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4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D63376"/>
    <w:pPr>
      <w:keepNext/>
      <w:jc w:val="both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D6337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" w:type="paragraph">
    <w:name w:val="clanak"/>
    <w:basedOn w:val="Normal"/>
    <w:rsid w:val="00D6337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D63376"/>
    <w:pPr>
      <w:spacing w:after="100" w:afterAutospacing="1" w:before="100" w:beforeAutospacing="1"/>
    </w:pPr>
  </w:style>
  <w:style w:styleId="Tekstbalonia" w:type="paragraph">
    <w:name w:val="Balloon Text"/>
    <w:basedOn w:val="Normal"/>
    <w:semiHidden/>
    <w:rsid w:val="00E073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E109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1090"/>
  </w:style>
  <w:style w:styleId="Podnoje" w:type="paragraph">
    <w:name w:val="footer"/>
    <w:basedOn w:val="Normal"/>
    <w:rsid w:val="005E109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D158BF"/>
    <w:pPr>
      <w:ind w:left="720"/>
      <w:contextualSpacing/>
    </w:pPr>
    <w:rPr>
      <w:rFonts w:ascii="Arial" w:cs="Arial" w:hAnsi="Arial"/>
    </w:rPr>
  </w:style>
  <w:style w:styleId="StandardWeb" w:type="paragraph">
    <w:name w:val="Normal (Web)"/>
    <w:basedOn w:val="Normal"/>
    <w:rsid w:val="00D158BF"/>
    <w:pPr>
      <w:spacing w:after="119" w:before="100" w:beforeAutospacing="1"/>
    </w:pPr>
  </w:style>
  <w:style w:customStyle="1" w:styleId="OdlomakpopisaChar" w:type="character">
    <w:name w:val="Odlomak popisa Char"/>
    <w:link w:val="Odlomakpopisa"/>
    <w:uiPriority w:val="34"/>
    <w:locked/>
    <w:rsid w:val="00D158BF"/>
    <w:rPr>
      <w:rFonts w:ascii="Arial" w:cs="Arial" w:hAnsi="Arial"/>
      <w:sz w:val="24"/>
      <w:szCs w:val="24"/>
    </w:rPr>
  </w:style>
  <w:style w:customStyle="1" w:styleId="Default" w:type="paragraph">
    <w:name w:val="Default"/>
    <w:rsid w:val="00562120"/>
    <w:pPr>
      <w:autoSpaceDE w:val="0"/>
      <w:autoSpaceDN w:val="0"/>
      <w:adjustRightInd w:val="0"/>
    </w:pPr>
    <w:rPr>
      <w:rFonts w:ascii="Tahoma" w:cs="Tahoma" w:hAnsi="Tahoma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4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34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4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4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4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7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59342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7835">
              <w:marLeft w:val="0"/>
              <w:marRight w:val="0"/>
              <w:marTop w:val="160"/>
              <w:marBottom w:val="24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St-114/2014-89</izvorni_sadrzaj>
    <derivirana_varijabla naziv="DomainObject.Oznaka_1">St-114/2014-89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2014.</izvorni_sadrzaj>
    <derivirana_varijabla naziv="DomainObject.Predmet.DatumOsnivanja_1">27.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Ovr.40/118</izvorni_sadrzaj>
    <derivirana_varijabla naziv="DomainObject.Predmet.PrimjedbaSuca_1">prileži Ovr.40/118</derivirana_varijabla>
  </DomainObject.Predmet.PrimjedbaSuca>
  <DomainObject.Predmet.ProtustrankaFormated>
    <izvorni_sadrzaj>  DRAŽEN ŽUGEC</izvorni_sadrzaj>
    <derivirana_varijabla naziv="DomainObject.Predmet.ProtustrankaFormated_1">  DRAŽEN ŽUGEC</derivirana_varijabla>
  </DomainObject.Predmet.ProtustrankaFormated>
  <DomainObject.Predmet.ProtustrankaFormatedOIB>
    <izvorni_sadrzaj>  DRAŽEN ŽUGEC, OIB 29970682306</izvorni_sadrzaj>
    <derivirana_varijabla naziv="DomainObject.Predmet.ProtustrankaFormatedOIB_1">  DRAŽEN ŽUGEC, OIB 29970682306</derivirana_varijabla>
  </DomainObject.Predmet.ProtustrankaFormatedOIB>
  <DomainObject.Predmet.ProtustrankaFormatedWithAdress>
    <izvorni_sadrzaj> DRAŽEN ŽUGEC, Kalnička 36, 42220 Ljubešćica</izvorni_sadrzaj>
    <derivirana_varijabla naziv="DomainObject.Predmet.ProtustrankaFormatedWithAdress_1"> DRAŽEN ŽUGEC, Kalnička 36, 42220 Ljubešćica</derivirana_varijabla>
  </DomainObject.Predmet.ProtustrankaFormatedWithAdress>
  <DomainObject.Predmet.ProtustrankaFormatedWithAdressOIB>
    <izvorni_sadrzaj> DRAŽEN ŽUGEC, OIB 29970682306, Kalnička 36, 42220 Ljubešćica</izvorni_sadrzaj>
    <derivirana_varijabla naziv="DomainObject.Predmet.ProtustrankaFormatedWithAdressOIB_1"> DRAŽEN ŽUGEC, OIB 29970682306, Kalnička 36, 42220 Ljubešćica</derivirana_varijabla>
  </DomainObject.Predmet.ProtustrankaFormatedWithAdressOIB>
  <DomainObject.Predmet.ProtustrankaWithAdress>
    <izvorni_sadrzaj>DRAŽEN ŽUGEC Kalnička 36, 42220 Ljubešćica</izvorni_sadrzaj>
    <derivirana_varijabla naziv="DomainObject.Predmet.ProtustrankaWithAdress_1">DRAŽEN ŽUGEC Kalnička 36, 42220 Ljubešćica</derivirana_varijabla>
  </DomainObject.Predmet.ProtustrankaWithAdress>
  <DomainObject.Predmet.ProtustrankaWithAdressOIB>
    <izvorni_sadrzaj>DRAŽEN ŽUGEC, OIB 29970682306, Kalnička 36, 42220 Ljubešćica</izvorni_sadrzaj>
    <derivirana_varijabla naziv="DomainObject.Predmet.ProtustrankaWithAdressOIB_1">DRAŽEN ŽUGEC, OIB 29970682306, Kalnička 36, 42220 Ljubešćica</derivirana_varijabla>
  </DomainObject.Predmet.ProtustrankaWithAdressOIB>
  <DomainObject.Predmet.ProtustrankaNazivFormated>
    <izvorni_sadrzaj>DRAŽEN ŽUGEC</izvorni_sadrzaj>
    <derivirana_varijabla naziv="DomainObject.Predmet.ProtustrankaNazivFormated_1">DRAŽEN ŽUGEC</derivirana_varijabla>
  </DomainObject.Predmet.ProtustrankaNazivFormated>
  <DomainObject.Predmet.ProtustrankaNazivFormatedOIB>
    <izvorni_sadrzaj>DRAŽEN ŽUGEC, OIB 29970682306</izvorni_sadrzaj>
    <derivirana_varijabla naziv="DomainObject.Predmet.ProtustrankaNazivFormatedOIB_1">DRAŽEN ŽUGEC, OIB 29970682306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DRAŽEN ŽUGEC</item>
    </izvorni_sadrzaj>
    <derivirana_varijabla naziv="DomainObject.Predmet.ProtuStrankaListFormated_1">
      <item>DRAŽEN ŽUGEC</item>
    </derivirana_varijabla>
  </DomainObject.Predmet.ProtuStrankaListFormated>
  <DomainObject.Predmet.ProtuStrankaListFormatedOIB>
    <izvorni_sadrzaj>
      <item>DRAŽEN ŽUGEC, OIB 29970682306</item>
    </izvorni_sadrzaj>
    <derivirana_varijabla naziv="DomainObject.Predmet.ProtuStrankaListFormatedOIB_1">
      <item>DRAŽEN ŽUGEC, OIB 29970682306</item>
    </derivirana_varijabla>
  </DomainObject.Predmet.ProtuStrankaListFormatedOIB>
  <DomainObject.Predmet.ProtuStrankaListFormatedWithAdress>
    <izvorni_sadrzaj>
      <item>DRAŽEN ŽUGEC, Kalnička 36, 42220 Ljubešćica</item>
    </izvorni_sadrzaj>
    <derivirana_varijabla naziv="DomainObject.Predmet.ProtuStrankaListFormatedWithAdress_1">
      <item>DRAŽEN ŽUGEC, Kalnička 36, 42220 Ljubešćica</item>
    </derivirana_varijabla>
  </DomainObject.Predmet.ProtuStrankaListFormatedWithAdress>
  <DomainObject.Predmet.ProtuStrankaListFormatedWithAdressOIB>
    <izvorni_sadrzaj>
      <item>DRAŽEN ŽUGEC, OIB 29970682306, Kalnička 36, 42220 Ljubešćica</item>
    </izvorni_sadrzaj>
    <derivirana_varijabla naziv="DomainObject.Predmet.ProtuStrankaListFormatedWithAdressOIB_1">
      <item>DRAŽEN ŽUGEC, OIB 29970682306, Kalnička 36, 42220 Ljubešćica</item>
    </derivirana_varijabla>
  </DomainObject.Predmet.ProtuStrankaListFormatedWithAdressOIB>
  <DomainObject.Predmet.ProtuStrankaListNazivFormated>
    <izvorni_sadrzaj>
      <item>DRAŽEN ŽUGEC</item>
    </izvorni_sadrzaj>
    <derivirana_varijabla naziv="DomainObject.Predmet.ProtuStrankaListNazivFormated_1">
      <item>DRAŽEN ŽUGEC</item>
    </derivirana_varijabla>
  </DomainObject.Predmet.ProtuStrankaListNazivFormated>
  <DomainObject.Predmet.ProtuStrankaListNazivFormatedOIB>
    <izvorni_sadrzaj>
      <item>DRAŽEN ŽUGEC, OIB 29970682306</item>
    </izvorni_sadrzaj>
    <derivirana_varijabla naziv="DomainObject.Predmet.ProtuStrankaListNazivFormatedOIB_1">
      <item>DRAŽEN ŽUGEC, OIB 29970682306</item>
    </derivirana_varijabla>
  </DomainObject.Predmet.ProtuStrankaListNazivFormatedOIB>
  <DomainObject.Predmet.OstaliListFormated>
    <izvorni_sadrzaj>
      <item>RH Općinski sud u Varaždinu, Zemljišnoknjižni odjel u Novom Marofu</item>
      <item>Lidia Belamarić</item>
    </izvorni_sadrzaj>
    <derivirana_varijabla naziv="DomainObject.Predmet.OstaliListFormated_1">
      <item>RH Općinski sud u Varaždinu, Zemljišnoknjižni odjel u Novom Marofu</item>
      <item>Lidia Belamarić</item>
    </derivirana_varijabla>
  </DomainObject.Predmet.OstaliListFormated>
  <DomainObject.Predmet.OstaliListFormatedOIB>
    <izvorni_sadrzaj>
      <item>RH Općinski sud u Varaždinu, Zemljišnoknjižni odjel u Novom Marofu</item>
      <item>Lidia Belamarić, OIB 55271144632</item>
    </izvorni_sadrzaj>
    <derivirana_varijabla naziv="DomainObject.Predmet.OstaliListFormatedOIB_1">
      <item>RH Općinski sud u Varaždinu, Zemljišnoknjižni odjel u Novom Marofu</item>
      <item>Lidia Belamarić, OIB 55271144632</item>
    </derivirana_varijabla>
  </DomainObject.Predmet.OstaliListFormatedOIB>
  <DomainObject.Predmet.OstaliListFormatedWithAdress>
    <izvorni_sadrzaj>
      <item>RH Općinski sud u Varaždinu, Zemljišnoknjižni odjel u Novom Marofu</item>
      <item>Lidia Belamarić, Kratka 2, 42000 Varaždin</item>
    </izvorni_sadrzaj>
    <derivirana_varijabla naziv="DomainObject.Predmet.OstaliListFormatedWithAdress_1">
      <item>RH Općinski sud u Varaždinu, Zemljišnoknjižni odjel u Novom Marofu</item>
      <item>Lidia Belamarić, Kratka 2, 42000 Varaždin</item>
    </derivirana_varijabla>
  </DomainObject.Predmet.OstaliListFormatedWithAdress>
  <DomainObject.Predmet.OstaliListFormatedWithAdressOIB>
    <izvorni_sadrzaj>
      <item>RH Općinski sud u Varaždinu, Zemljišnoknjižni odjel u Novom Marofu</item>
      <item>Lidia Belamarić, OIB 55271144632, Kratka 2, 42000 Varaždin</item>
    </izvorni_sadrzaj>
    <derivirana_varijabla naziv="DomainObject.Predmet.OstaliListFormatedWithAdressOIB_1">
      <item>RH Općinski sud u Varaždinu, Zemljišnoknjižni odjel u Novom Marofu</item>
      <item>Lidia Belamarić, OIB 55271144632, Kratka 2, 42000 Varaždin</item>
    </derivirana_varijabla>
  </DomainObject.Predmet.OstaliListFormatedWithAdressOIB>
  <DomainObject.Predmet.OstaliListNazivFormated>
    <izvorni_sadrzaj>
      <item>RH Općinski sud u Varaždinu, Zemljišnoknjižni odjel u Novom Marofu</item>
      <item>Lidia Belamarić</item>
    </izvorni_sadrzaj>
    <derivirana_varijabla naziv="DomainObject.Predmet.OstaliListNazivFormated_1">
      <item>RH Općinski sud u Varaždinu, Zemljišnoknjižni odjel u Novom Marofu</item>
      <item>Lidia Belamarić</item>
    </derivirana_varijabla>
  </DomainObject.Predmet.OstaliListNazivFormated>
  <DomainObject.Predmet.OstaliListNazivFormatedOIB>
    <izvorni_sadrzaj>
      <item>RH Općinski sud u Varaždinu, Zemljišnoknjižni odjel u Novom Marofu</item>
      <item>Lidia Belamarić, OIB 55271144632</item>
    </izvorni_sadrzaj>
    <derivirana_varijabla naziv="DomainObject.Predmet.OstaliListNazivFormatedOIB_1">
      <item>RH Općinski sud u Varaždinu, Zemljišnoknjižni odjel u Novom Marofu</item>
      <item>Lidia Belamarić, OIB 55271144632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St-114/2014-89</izvorni_sadrzaj>
    <derivirana_varijabla naziv="DomainObject.PoslovniBrojDokumenta_1">St-114/2014-89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DRAŽEN ŽUGEC</izvorni_sadrzaj>
    <derivirana_varijabla naziv="DomainObject.Predmet.ProtustrankaIDrugi_1">DRAŽEN ŽUGEC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DRAŽEN ŽUGEC, OIB 29970682306, Kalnička 36, 42220 Ljubešćica</izvorni_sadrzaj>
    <derivirana_varijabla naziv="DomainObject.Predmet.ProtustrankaIDrugiAdressOIB_1">DRAŽEN ŽUGEC, OIB 29970682306, Kalnička 36,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DRAŽEN ŽUGEC</item>
      <item>RH Općinski sud u Varaždinu, Zemljišnoknjižni odjel u Novom Marofu</item>
      <item>Lidia Belamarić</item>
    </izvorni_sadrzaj>
    <derivirana_varijabla naziv="DomainObject.Predmet.SudioniciListNaziv_1">
      <item>Financijska agencija</item>
      <item>DRAŽEN ŽUGEC</item>
      <item>RH Općinski sud u Varaždinu, Zemljišnoknjižni odjel u Novom Marofu</item>
      <item>Lidia Belamarić</item>
    </derivirana_varijabla>
  </DomainObject.Predmet.SudioniciListNaziv>
  <DomainObject.Predmet.SudioniciListAdressOIB>
    <izvorni_sadrzaj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izvorni_sadrzaj>
    <derivirana_varijabla naziv="DomainObject.Predmet.SudioniciListAdressOIB_1">
      <item>Financijska agencija, OIB 85821130368</item>
      <item>DRAŽEN ŽUGEC, OIB 29970682306, Kalnička 36,42220 Ljubešćica</item>
      <item>RH Općinski sud u Varaždinu, Zemljišnoknjižni odjel u Novom Marofu</item>
      <item>Lidia Belamarić, OIB 55271144632, Kratka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29970682306</item>
      <item>, OIB null</item>
      <item>, OIB 55271144632</item>
    </izvorni_sadrzaj>
    <derivirana_varijabla naziv="DomainObject.Predmet.SudioniciListNazivOIB_1">
      <item>, OIB 85821130368</item>
      <item>, OIB 29970682306</item>
      <item>, OIB null</item>
      <item>, OIB 55271144632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siječnja 2016.</izvorni_sadrzaj>
    <derivirana_varijabla naziv="DomainObject.Predmet.DatumZadnjeOdrzaneSudskeRadnje_1">20. siječnja 2016.</derivirana_varijabla>
  </DomainObject.Predmet.DatumZadnjeOdrzaneSudskeRadnje>
  <DomainObject.PredzadnjaOdlukaIzPredmeta.DatumDonosenjaOdluke>
    <izvorni_sadrzaj>17. srpnja 2019.</izvorni_sadrzaj>
    <derivirana_varijabla naziv="DomainObject.PredzadnjaOdlukaIzPredmeta.DatumDonosenjaOdluke_1">17. srpnja 2019.</derivirana_varijabla>
  </DomainObject.PredzadnjaOdlukaIzPredmeta.DatumDonosenjaOdluke>
  <DomainObject.PredzadnjaOdlukaIzPredmeta.Oznaka>
    <izvorni_sadrzaj>St-114/2014-87</izvorni_sadrzaj>
    <derivirana_varijabla naziv="DomainObject.PredzadnjaOdlukaIzPredmeta.Oznaka_1">St-114/2014-87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1190</properties:Words>
  <properties:Characters>6430</properties:Characters>
  <properties:Lines>164</properties:Lines>
  <properties:Paragraphs>45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2019-07-17T06:29:00Z</dcterms:created>
  <dc:creator>istarcevic</dc:creator>
  <cp:lastModifiedBy>Tatjana Rukelj</cp:lastModifiedBy>
  <cp:lastPrinted>2018-11-21T11:44:00Z</cp:lastPrinted>
  <dcterms:modified xmlns:xsi="http://www.w3.org/2001/XMLSchema-instance" xsi:type="dcterms:W3CDTF">2019-07-17T08:17:00Z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St-114/2014-89 / Odluka - Rješenje - dosuda (St-114-14_rješenje_o_dosudi_od_17.07.2019._-_ARMAGOR_ESTATE_-_ID_nadmetanja_14630._-_armagor_estate_-_id_nadmetanja_14630)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