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ee42" w14:paraId="8c4ee4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3165BF">
        <w:t>682</w:t>
      </w:r>
      <w:r w:rsidR="002E2049">
        <w:t>/</w:t>
      </w:r>
      <w:r w:rsidR="007420AA">
        <w:t>17</w:t>
      </w:r>
      <w:r w:rsidR="002E2049">
        <w:t>-</w:t>
      </w:r>
      <w:r w:rsidR="003165BF">
        <w:t>26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3165BF">
        <w:t xml:space="preserve">PRETIUM d.o.o. Osijek, A. </w:t>
      </w:r>
      <w:proofErr w:type="spellStart"/>
      <w:r w:rsidR="003165BF">
        <w:t>Paradžika</w:t>
      </w:r>
      <w:proofErr w:type="spellEnd"/>
      <w:r w:rsidR="003165BF">
        <w:t xml:space="preserve"> 14, OIB: 10329825642,  MBS: 030125276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3165BF">
        <w:t>18</w:t>
      </w:r>
      <w:r w:rsidR="00951975">
        <w:t xml:space="preserve">. </w:t>
      </w:r>
      <w:r w:rsidR="007420AA">
        <w:t>prosinca</w:t>
      </w:r>
      <w:r w:rsidR="00951975">
        <w:t xml:space="preserve"> 2017.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3044C2">
        <w:t xml:space="preserve">, </w:t>
      </w:r>
      <w:r w:rsidR="00B11331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3044C2">
        <w:t>5</w:t>
      </w:r>
      <w:r w:rsidR="007420AA">
        <w:t>.</w:t>
      </w:r>
      <w:r w:rsidR="003044C2">
        <w:t>0</w:t>
      </w:r>
      <w:r w:rsidR="00B11331">
        <w:t>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165BF">
        <w:t>682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3044C2">
        <w:t xml:space="preserve">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044C2">
        <w:t>5</w:t>
      </w:r>
      <w:r w:rsidR="007420AA">
        <w:t>.</w:t>
      </w:r>
      <w:r w:rsidR="003044C2">
        <w:t>000</w:t>
      </w:r>
      <w:r w:rsidR="007420AA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165BF">
        <w:t>682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3044C2">
        <w:t xml:space="preserve">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3044C2">
        <w:t xml:space="preserve">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3165BF" w:rsidP="00853B55" w:rsidR="00853B55">
      <w:pPr>
        <w:tabs>
          <w:tab w:pos="7455" w:val="left"/>
          <w:tab w:pos="9072" w:val="right"/>
        </w:tabs>
        <w:jc w:val="right"/>
      </w:pPr>
      <w:r>
        <w:t>6 St-682/17-26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3165BF">
        <w:rPr>
          <w:bCs/>
        </w:rPr>
        <w:t>03</w:t>
      </w:r>
      <w:r w:rsidRPr="00C119CF">
        <w:rPr>
          <w:bCs/>
        </w:rPr>
        <w:t xml:space="preserve">. </w:t>
      </w:r>
      <w:r w:rsidR="003165BF">
        <w:rPr>
          <w:bCs/>
        </w:rPr>
        <w:t>04</w:t>
      </w:r>
      <w:r w:rsidR="00B11331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3165BF">
        <w:t xml:space="preserve">PRETIUM d.o.o. Osijek, A. </w:t>
      </w:r>
      <w:proofErr w:type="spellStart"/>
      <w:r w:rsidR="003165BF">
        <w:t>Paradžika</w:t>
      </w:r>
      <w:proofErr w:type="spellEnd"/>
      <w:r w:rsidR="003165BF">
        <w:t xml:space="preserve"> 14, OIB: 10329825642,  MBS: 030125276</w:t>
      </w:r>
      <w:r w:rsidR="003165BF" w:rsidRPr="00C7014A">
        <w:rPr>
          <w:color w:val="000000"/>
        </w:rPr>
        <w:t>,</w:t>
      </w:r>
      <w:r w:rsidR="003165BF">
        <w:rPr>
          <w:color w:val="000000"/>
        </w:rPr>
        <w:t xml:space="preserve"> 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044C2" w:rsidR="003044C2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3165BF">
        <w:rPr>
          <w:bCs/>
        </w:rPr>
        <w:t>682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3165BF">
        <w:rPr>
          <w:bCs/>
        </w:rPr>
        <w:t>31</w:t>
      </w:r>
      <w:r w:rsidR="00A4681A" w:rsidRPr="00C119CF">
        <w:rPr>
          <w:bCs/>
        </w:rPr>
        <w:t xml:space="preserve">. </w:t>
      </w:r>
      <w:r w:rsidR="003165BF">
        <w:rPr>
          <w:bCs/>
        </w:rPr>
        <w:t>kolovoza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3044C2">
        <w:t>,</w:t>
      </w:r>
      <w:r w:rsidR="00A4681A">
        <w:t xml:space="preserve"> </w:t>
      </w:r>
      <w:r w:rsidR="003044C2">
        <w:t xml:space="preserve">na uplatu iznosa od 1.000,00 kn za namirenje troškova stečajnog postupka i dodatni iznos od </w:t>
      </w:r>
      <w:r w:rsidR="003165BF">
        <w:t>5</w:t>
      </w:r>
      <w:r w:rsidR="003044C2">
        <w:t xml:space="preserve">.000,00 kn, u roku od 8 dana, temeljem odredbi članka 113. i članka 114. Stečajnog </w:t>
      </w:r>
      <w:r w:rsidR="003165BF">
        <w:t xml:space="preserve"> </w:t>
      </w:r>
      <w:r w:rsidR="003044C2">
        <w:t xml:space="preserve">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3044C2" w:rsidR="007420AA" w:rsidRPr="00C119C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3044C2"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="003165BF">
        <w:t>5</w:t>
      </w:r>
      <w:r w:rsidRPr="007420AA">
        <w:t>.000,00 kn</w:t>
      </w:r>
      <w:r>
        <w:t xml:space="preserve">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3165BF">
        <w:t>31</w:t>
      </w:r>
      <w:r w:rsidRPr="00032D00">
        <w:t xml:space="preserve">. </w:t>
      </w:r>
      <w:r w:rsidR="003165BF">
        <w:t>kolovoza</w:t>
      </w:r>
      <w:r w:rsidRPr="00032D00">
        <w:t xml:space="preserve"> 2017. g. u iznosu od </w:t>
      </w:r>
      <w:r w:rsidR="003165BF">
        <w:t>5</w:t>
      </w:r>
      <w:r w:rsidRPr="00032D00">
        <w:t>.000,00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3165BF">
        <w:t>03</w:t>
      </w:r>
      <w:r w:rsidRPr="00032D00">
        <w:t>.</w:t>
      </w:r>
      <w:r w:rsidR="003165BF">
        <w:t>04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3165BF">
        <w:t>553.888,45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="003165BF">
        <w:t>5</w:t>
      </w:r>
      <w:r w:rsidRPr="00032D00">
        <w:t xml:space="preserve">.000,00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3165BF">
        <w:rPr>
          <w:bCs/>
        </w:rPr>
        <w:t>682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3165BF">
        <w:rPr>
          <w:bCs/>
        </w:rPr>
        <w:t>31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3165BF">
        <w:rPr>
          <w:bCs/>
        </w:rPr>
        <w:t>kolovoza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3165BF">
        <w:t xml:space="preserve">Ivor </w:t>
      </w:r>
      <w:proofErr w:type="spellStart"/>
      <w:r w:rsidR="003165BF">
        <w:t>Štefičić</w:t>
      </w:r>
      <w:proofErr w:type="spellEnd"/>
      <w:r w:rsidR="003165BF">
        <w:t xml:space="preserve">, Osijek, A. </w:t>
      </w:r>
      <w:proofErr w:type="spellStart"/>
      <w:r w:rsidR="003165BF">
        <w:t>Paradžika</w:t>
      </w:r>
      <w:proofErr w:type="spellEnd"/>
      <w:r w:rsidR="003165BF">
        <w:t xml:space="preserve"> 14, OIB: 96397711999</w:t>
      </w:r>
      <w:r w:rsidR="006A1A75">
        <w:rPr>
          <w:color w:val="000000"/>
        </w:rPr>
        <w:t>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3165BF">
        <w:rPr>
          <w:bCs/>
        </w:rPr>
        <w:t>01</w:t>
      </w:r>
      <w:r w:rsidRPr="00C119CF">
        <w:rPr>
          <w:bCs/>
        </w:rPr>
        <w:t xml:space="preserve">. </w:t>
      </w:r>
      <w:r w:rsidR="003165BF">
        <w:rPr>
          <w:bCs/>
        </w:rPr>
        <w:t>9</w:t>
      </w:r>
      <w:r w:rsidR="007420AA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="003044C2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3165BF">
        <w:rPr>
          <w:bCs/>
        </w:rPr>
        <w:t>o</w:t>
      </w:r>
      <w:r w:rsidRPr="00C119CF">
        <w:rPr>
          <w:bCs/>
        </w:rPr>
        <w:t xml:space="preserve"> po pozivu suda, niti uplati</w:t>
      </w:r>
      <w:r w:rsidR="003165BF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</w:p>
    <w:p w:rsidRDefault="000D5D45" w:rsidR="000D5D45">
      <w:pPr>
        <w:rPr>
          <w:bCs/>
        </w:rPr>
      </w:pPr>
      <w:r>
        <w:rPr>
          <w:bCs/>
        </w:rPr>
        <w:br w:type="page"/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3165BF" w:rsidP="003165BF" w:rsidR="00032D00">
      <w:pPr>
        <w:pStyle w:val="Tijeloteksta"/>
        <w:ind w:firstLine="708" w:left="5664"/>
        <w:rPr>
          <w:bCs/>
        </w:rPr>
      </w:pPr>
      <w:r>
        <w:t>6 St-682/17-26</w:t>
      </w:r>
    </w:p>
    <w:p w:rsidRDefault="00032D00" w:rsidP="00C803CD" w:rsidR="00032D00">
      <w:pPr>
        <w:pStyle w:val="Tijeloteksta"/>
        <w:rPr>
          <w:bCs/>
        </w:rPr>
      </w:pPr>
    </w:p>
    <w:p w:rsidRDefault="003044C2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 w:rsidR="003165BF">
        <w:rPr>
          <w:bCs/>
        </w:rPr>
        <w:t>o</w:t>
      </w:r>
      <w:r w:rsidRPr="00C119CF">
        <w:rPr>
          <w:bCs/>
        </w:rPr>
        <w:t xml:space="preserve"> dokaz o izvršen</w:t>
      </w:r>
      <w:r>
        <w:rPr>
          <w:bCs/>
        </w:rPr>
        <w:t>oj</w:t>
      </w:r>
      <w:r w:rsidRPr="00C119CF">
        <w:rPr>
          <w:bCs/>
        </w:rPr>
        <w:t xml:space="preserve"> </w:t>
      </w:r>
      <w:r w:rsidR="000D5D45" w:rsidRPr="00C119CF">
        <w:rPr>
          <w:bCs/>
        </w:rPr>
        <w:t>uplat</w:t>
      </w:r>
      <w:r w:rsidR="000D5D45">
        <w:rPr>
          <w:bCs/>
        </w:rPr>
        <w:t>i</w:t>
      </w:r>
      <w:r w:rsidR="000D5D45" w:rsidRPr="00C119CF">
        <w:rPr>
          <w:bCs/>
        </w:rPr>
        <w:t xml:space="preserve"> valjalo je sukladno članku 113.</w:t>
      </w:r>
      <w:r w:rsidR="000D5D45" w:rsidRPr="000D5D45">
        <w:rPr>
          <w:bCs/>
        </w:rPr>
        <w:t xml:space="preserve"> </w:t>
      </w:r>
      <w:r w:rsidR="000D5D45"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3044C2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165BF">
        <w:t>18</w:t>
      </w:r>
      <w:r w:rsidR="000E06CF">
        <w:t xml:space="preserve">. </w:t>
      </w:r>
      <w:r w:rsidR="007420AA">
        <w:t>prosinca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3165BF" w:rsidP="007532AC" w:rsidR="003165BF">
      <w:pPr>
        <w:numPr>
          <w:ilvl w:val="0"/>
          <w:numId w:val="11"/>
        </w:numPr>
      </w:pPr>
      <w:r>
        <w:t xml:space="preserve">Ivor </w:t>
      </w:r>
      <w:proofErr w:type="spellStart"/>
      <w:r>
        <w:t>Štefičić</w:t>
      </w:r>
      <w:proofErr w:type="spellEnd"/>
      <w:r>
        <w:t xml:space="preserve">, Osijek, A. </w:t>
      </w:r>
      <w:proofErr w:type="spellStart"/>
      <w:r>
        <w:t>Paradžika</w:t>
      </w:r>
      <w:proofErr w:type="spellEnd"/>
      <w:r>
        <w:t xml:space="preserve"> 14, 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A1A75" w:rsidP="007E6D1A" w:rsidR="007E6D1A">
      <w:pPr>
        <w:numPr>
          <w:ilvl w:val="0"/>
          <w:numId w:val="11"/>
        </w:numPr>
      </w:pPr>
      <w:r>
        <w:t xml:space="preserve">k </w:t>
      </w:r>
      <w:r w:rsidR="003165BF">
        <w:t>14</w:t>
      </w:r>
      <w:r>
        <w:t>/1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0C" w:rsidP="00C06AA6" w:rsidR="0051010C">
      <w:r>
        <w:separator/>
      </w:r>
    </w:p>
  </w:endnote>
  <w:endnote w:id="0" w:type="continuationSeparator">
    <w:p w:rsidRDefault="0051010C" w:rsidP="00C06AA6" w:rsidR="0051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0C" w:rsidP="00C06AA6" w:rsidR="0051010C">
      <w:r>
        <w:separator/>
      </w:r>
    </w:p>
  </w:footnote>
  <w:footnote w:id="0" w:type="continuationSeparator">
    <w:p w:rsidRDefault="0051010C" w:rsidP="00C06AA6" w:rsidR="00510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0F1F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40F1F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D5D45"/>
    <w:rsid w:val="000E06CF"/>
    <w:rsid w:val="000E762A"/>
    <w:rsid w:val="000E76C9"/>
    <w:rsid w:val="00102060"/>
    <w:rsid w:val="00115478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A429E"/>
    <w:rsid w:val="002D2610"/>
    <w:rsid w:val="002E2049"/>
    <w:rsid w:val="002F51D6"/>
    <w:rsid w:val="002F66FE"/>
    <w:rsid w:val="003044C2"/>
    <w:rsid w:val="003165BF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010C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80D7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D1167"/>
    <w:rsid w:val="008D3E2B"/>
    <w:rsid w:val="008D5E39"/>
    <w:rsid w:val="008E0E92"/>
    <w:rsid w:val="008F634B"/>
    <w:rsid w:val="00901EF5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4681A"/>
    <w:rsid w:val="00A8029B"/>
    <w:rsid w:val="00AA6B6E"/>
    <w:rsid w:val="00AD05E2"/>
    <w:rsid w:val="00AE0AB6"/>
    <w:rsid w:val="00AE7F6B"/>
    <w:rsid w:val="00B11331"/>
    <w:rsid w:val="00B24B41"/>
    <w:rsid w:val="00B43880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747CD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52D9E"/>
    <w:rsid w:val="00F65B43"/>
    <w:rsid w:val="00F73514"/>
    <w:rsid w:val="00F80E5F"/>
    <w:rsid w:val="00F82537"/>
    <w:rsid w:val="00F83779"/>
    <w:rsid w:val="00F952B7"/>
    <w:rsid w:val="00FB7801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PRETIUM d.o.o. za poljoprivrednu proizvodnju, turizam i ugostiteljstvo</izvorni_sadrzaj>
    <derivirana_varijabla naziv="DomainObject.Predmet.StrankaFormated_1">  PRETIUM d.o.o. za poljoprivrednu proizvodnju, turizam i ugostiteljstvo</derivirana_varijabla>
  </DomainObject.Predmet.StrankaFormated>
  <DomainObject.Predmet.StrankaFormatedOIB>
    <izvorni_sadrzaj>  PRETIUM d.o.o. za poljoprivrednu proizvodnju, turizam i ugostiteljstvo, OIB 10329825642</izvorni_sadrzaj>
    <derivirana_varijabla naziv="DomainObject.Predmet.StrankaFormatedOIB_1">  PRETIUM d.o.o. za poljoprivrednu proizvodnju, turizam i ugostiteljstvo, OIB 10329825642</derivirana_varijabla>
  </DomainObject.Predmet.StrankaFormatedOIB>
  <DomainObject.Predmet.StrankaFormatedWithAdress>
    <izvorni_sadrzaj> PRETIUM d.o.o. za poljoprivrednu proizvodnju, turizam i ugostiteljstvo, A. Paradžika 14, 31000 Osijek</izvorni_sadrzaj>
    <derivirana_varijabla naziv="DomainObject.Predmet.StrankaFormatedWithAdress_1"> PRETIUM d.o.o. za poljoprivrednu proizvodnju, turizam i ugostiteljstvo, A. Paradžika 14, 31000 Osijek</derivirana_varijabla>
  </DomainObject.Predmet.StrankaFormatedWithAdress>
  <DomainObject.Predmet.StrankaFormatedWithAdressOIB>
    <izvorni_sadrzaj> PRETIUM d.o.o. za poljoprivrednu proizvodnju, turizam i ugostiteljstvo, OIB 10329825642, A. Paradžika 14, 31000 Osijek</izvorni_sadrzaj>
    <derivirana_varijabla naziv="DomainObject.Predmet.StrankaFormatedWithAdressOIB_1"> PRETIUM d.o.o. za poljoprivrednu proizvodnju, turizam i ugostiteljstvo, OIB 10329825642, A. Paradžika 14, 31000 Osijek</derivirana_varijabla>
  </DomainObject.Predmet.StrankaFormatedWithAdressOIB>
  <DomainObject.Predmet.StrankaWithAdress>
    <izvorni_sadrzaj>PRETIUM d.o.o. za poljoprivrednu proizvodnju, turizam i ugostiteljstvo A. Paradžika 14,31000 Osijek</izvorni_sadrzaj>
    <derivirana_varijabla naziv="DomainObject.Predmet.StrankaWithAdress_1">PRETIUM d.o.o. za poljoprivrednu proizvodnju, turizam i ugostiteljstvo A. Paradžika 14,31000 Osijek</derivirana_varijabla>
  </DomainObject.Predmet.StrankaWithAdress>
  <DomainObject.Predmet.StrankaWithAdressOIB>
    <izvorni_sadrzaj>PRETIUM d.o.o. za poljoprivrednu proizvodnju, turizam i ugostiteljstvo, OIB 10329825642, A. Paradžika 14,31000 Osijek</izvorni_sadrzaj>
    <derivirana_varijabla naziv="DomainObject.Predmet.StrankaWithAdressOIB_1">PRETIUM d.o.o. za poljoprivrednu proizvodnju, turizam i ugostiteljstvo, OIB 10329825642, A. Paradžika 14,31000 Osijek</derivirana_varijabla>
  </DomainObject.Predmet.StrankaWithAdressOIB>
  <DomainObject.Predmet.StrankaNazivFormated>
    <izvorni_sadrzaj>PRETIUM d.o.o. za poljoprivrednu proizvodnju, turizam i ugostiteljstvo</izvorni_sadrzaj>
    <derivirana_varijabla naziv="DomainObject.Predmet.StrankaNazivFormated_1">PRETIUM d.o.o. za poljoprivrednu proizvodnju, turizam i ugostiteljstvo</derivirana_varijabla>
  </DomainObject.Predmet.StrankaNazivFormated>
  <DomainObject.Predmet.StrankaNazivFormatedOIB>
    <izvorni_sadrzaj>PRETIUM d.o.o. za poljoprivrednu proizvodnju, turizam i ugostiteljstvo, OIB 10329825642</izvorni_sadrzaj>
    <derivirana_varijabla naziv="DomainObject.Predmet.StrankaNazivFormatedOIB_1">PRETIUM d.o.o. za poljoprivrednu proizvodnju, turizam i ugostiteljstvo, OIB 10329825642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PRETIUM d.o.o. za poljoprivrednu proizvodnju, turizam i ugostiteljstvo</item>
    </izvorni_sadrzaj>
    <derivirana_varijabla naziv="DomainObject.Predmet.StrankaListFormated_1">
      <item>PRETIUM d.o.o. za poljoprivrednu proizvodnju, turizam i ugostiteljstvo</item>
    </derivirana_varijabla>
  </DomainObject.Predmet.StrankaListFormated>
  <DomainObject.Predmet.StrankaListFormatedOIB>
    <izvorni_sadrzaj>
      <item>PRETIUM d.o.o. za poljoprivrednu proizvodnju, turizam i ugostiteljstvo, OIB 10329825642</item>
    </izvorni_sadrzaj>
    <derivirana_varijabla naziv="DomainObject.Predmet.StrankaListFormatedOIB_1">
      <item>PRETIUM d.o.o. za poljoprivrednu proizvodnju, turizam i ugostiteljstvo, OIB 10329825642</item>
    </derivirana_varijabla>
  </DomainObject.Predmet.StrankaListFormatedOIB>
  <DomainObject.Predmet.StrankaListFormatedWithAdress>
    <izvorni_sadrzaj>
      <item>PRETIUM d.o.o. za poljoprivrednu proizvodnju, turizam i ugostiteljstvo, A. Paradžika 14, 31000 Osijek</item>
    </izvorni_sadrzaj>
    <derivirana_varijabla naziv="DomainObject.Predmet.StrankaListFormatedWithAdress_1">
      <item>PRETIUM d.o.o. za poljoprivrednu proizvodnju, turizam i ugostiteljstvo, A. Paradžika 14, 31000 Osijek</item>
    </derivirana_varijabla>
  </DomainObject.Predmet.StrankaListFormatedWithAdress>
  <DomainObject.Predmet.StrankaListFormatedWithAdressOIB>
    <izvorni_sadrzaj>
      <item>PRETIUM d.o.o. za poljoprivrednu proizvodnju, turizam i ugostiteljstvo, OIB 10329825642, A. Paradžika 14, 31000 Osijek</item>
    </izvorni_sadrzaj>
    <derivirana_varijabla naziv="DomainObject.Predmet.StrankaListFormatedWithAdressOIB_1">
      <item>PRETIUM d.o.o. za poljoprivrednu proizvodnju, turizam i ugostiteljstvo, OIB 10329825642, A. Paradžika 14, 31000 Osijek</item>
    </derivirana_varijabla>
  </DomainObject.Predmet.StrankaListFormatedWithAdressOIB>
  <DomainObject.Predmet.StrankaListNazivFormated>
    <izvorni_sadrzaj>
      <item>PRETIUM d.o.o. za poljoprivrednu proizvodnju, turizam i ugostiteljstvo</item>
    </izvorni_sadrzaj>
    <derivirana_varijabla naziv="DomainObject.Predmet.StrankaListNazivFormated_1">
      <item>PRETIUM d.o.o. za poljoprivrednu proizvodnju, turizam i ugostiteljstvo</item>
    </derivirana_varijabla>
  </DomainObject.Predmet.StrankaListNazivFormated>
  <DomainObject.Predmet.StrankaListNazivFormatedOIB>
    <izvorni_sadrzaj>
      <item>PRETIUM d.o.o. za poljoprivrednu proizvodnju, turizam i ugostiteljstvo, OIB 10329825642</item>
    </izvorni_sadrzaj>
    <derivirana_varijabla naziv="DomainObject.Predmet.StrankaListNazivFormatedOIB_1">
      <item>PRETIUM d.o.o. za poljoprivrednu proizvodnju, turizam i ugostiteljstvo, OIB 10329825642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PRETIUM d.o.o. za poljoprivrednu proizvodnju, turizam i ugostiteljstvo</izvorni_sadrzaj>
    <derivirana_varijabla naziv="DomainObject.Predmet.StrankaIDrugi_1">PRETIUM d.o.o. za poljoprivrednu proizvodnju, turizam i ugostiteljstvo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PRETIUM d.o.o. za poljoprivrednu proizvodnju, turizam i ugostiteljstvo, OIB 10329825642, A. Paradžika 14, 31000 Osijek</izvorni_sadrzaj>
    <derivirana_varijabla naziv="DomainObject.Predmet.StrankaIDrugiAdressOIB_1">PRETIUM d.o.o. za poljoprivrednu proizvodnju, turizam i ugostiteljstvo, OIB 10329825642, A. Paradžika 14, 31000 Osijek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d.o.o. za poljoprivrednu proizvodnju, turizam i ugostiteljstvo</item>
      <item>PRETIUM d.o.o. za poljoprivrednu proizvodnju, turizam i ugostiteljstvo</item>
    </izvorni_sadrzaj>
    <derivirana_varijabla naziv="DomainObject.Predmet.SudioniciListNaziv_1">
      <item>PRETIUM d.o.o. za poljoprivrednu proizvodnju, turizam i ugostiteljstvo</item>
      <item>PRETIUM d.o.o. za poljoprivrednu proizvodnju, turizam i ugostiteljstvo</item>
    </derivirana_varijabla>
  </DomainObject.Predmet.SudioniciListNaziv>
  <DomainObject.Predmet.SudioniciListAdressOIB>
    <izvorni_sadrzaj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izvorni_sadrzaj>
    <derivirana_varijabla naziv="DomainObject.Predmet.SudioniciListAdressOIB_1"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10329825642</item>
      <item>, OIB 10329825642</item>
    </izvorni_sadrzaj>
    <derivirana_varijabla naziv="DomainObject.Predmet.SudioniciListNazivOIB_1">
      <item>, OIB 10329825642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94370-AB71-423D-A3EB-88BF83CEE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4320</properties:Characters>
  <properties:Lines>123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2017-12-18T10:27:00Z</dcterms:created>
  <dc:creator>Korisnik</dc:creator>
  <cp:lastModifiedBy>Snježana Markotić Jurić</cp:lastModifiedBy>
  <cp:lastPrinted>2017-12-18T10:25:00Z</cp:lastPrinted>
  <dcterms:modified xmlns:xsi="http://www.w3.org/2001/XMLSchema-instance" xsi:type="dcterms:W3CDTF">2017-12-18T10:29:00Z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