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1a8c" w14:paraId="7ac1a8c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="000D2935">
        <w:t>814/16-2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 xml:space="preserve">, u stečajnom  predmetu, povodom prijedloga predlagatelja </w:t>
      </w:r>
      <w:r w:rsidR="00996B39" w:rsidRPr="00E37A6F">
        <w:tab/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0D2935">
        <w:t>VITA d.o.o., OIB 57852138408, Koprivnica, Križevačka cesta 31/D</w:t>
      </w:r>
      <w:r w:rsidRPr="003517FD">
        <w:t xml:space="preserve">, dana </w:t>
      </w:r>
      <w:r w:rsidR="000D2935">
        <w:t>29</w:t>
      </w:r>
      <w:r w:rsidRPr="003517FD">
        <w:t xml:space="preserve">. </w:t>
      </w:r>
      <w:r w:rsidR="000D2935">
        <w:t>kolovoza</w:t>
      </w:r>
      <w:r w:rsidR="002F4DC4" w:rsidRPr="003517FD">
        <w:t xml:space="preserve"> </w:t>
      </w:r>
      <w:r w:rsidRPr="003517FD">
        <w:t>201</w:t>
      </w:r>
      <w:r w:rsidR="002F4DC4" w:rsidRPr="003517FD">
        <w:t>6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0D2935">
        <w:t>VITA d.o.o., OIB 57852138408, Koprivnica, Križevačka cesta 31/D</w:t>
      </w:r>
      <w:r w:rsidRPr="003517FD">
        <w:t>.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0D2935" w:rsidP="00804BB0" w:rsidR="00804BB0" w:rsidRPr="003517F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7</w:t>
      </w:r>
      <w:r w:rsidR="00804BB0" w:rsidRPr="003517FD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CC2EF9" w:rsidRPr="003517FD">
        <w:rPr>
          <w:b/>
          <w:u w:val="single"/>
        </w:rPr>
        <w:t xml:space="preserve"> </w:t>
      </w:r>
      <w:r w:rsidR="00804BB0" w:rsidRPr="003517FD">
        <w:rPr>
          <w:b/>
          <w:u w:val="single"/>
        </w:rPr>
        <w:t>201</w:t>
      </w:r>
      <w:r w:rsidR="00CC2EF9" w:rsidRPr="003517FD">
        <w:rPr>
          <w:b/>
          <w:u w:val="single"/>
        </w:rPr>
        <w:t>6</w:t>
      </w:r>
      <w:r w:rsidR="00804BB0" w:rsidRPr="003517FD">
        <w:rPr>
          <w:b/>
          <w:u w:val="single"/>
        </w:rPr>
        <w:t xml:space="preserve">. u </w:t>
      </w:r>
      <w:r w:rsidR="003517FD" w:rsidRPr="003517FD">
        <w:rPr>
          <w:b/>
          <w:u w:val="single"/>
        </w:rPr>
        <w:t>10</w:t>
      </w:r>
      <w:r w:rsidR="00CC2EF9" w:rsidRPr="003517FD">
        <w:rPr>
          <w:b/>
          <w:u w:val="single"/>
        </w:rPr>
        <w:t>,00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221/II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7678B4" w:rsidR="00B23A1B" w:rsidRPr="003517FD">
      <w:pPr>
        <w:spacing w:lineRule="auto" w:line="240" w:after="0"/>
        <w:jc w:val="both"/>
      </w:pPr>
      <w:r w:rsidRPr="003517FD">
        <w:t xml:space="preserve">- </w:t>
      </w:r>
      <w:r w:rsidR="000D2935">
        <w:t>član uprave Pero Vitanović, OIB: 97679544835, Koprivnica, Križevačka cesta 31D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0D2935">
        <w:t>zakonskom zastupniku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zakonski zastupnik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0D2935" w:rsidP="00804BB0" w:rsidR="000D2935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0D2935">
        <w:t xml:space="preserve"> dana 5</w:t>
      </w:r>
      <w:r w:rsidR="00911B01">
        <w:t xml:space="preserve">. </w:t>
      </w:r>
      <w:r w:rsidR="000D2935">
        <w:t>veljače 2016</w:t>
      </w:r>
      <w:r w:rsidR="00911B01">
        <w:t>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0D2935">
        <w:t>St-178/16</w:t>
      </w:r>
      <w:r w:rsidR="003517FD">
        <w:t>-6</w:t>
      </w:r>
      <w:r w:rsidRPr="003517FD">
        <w:t xml:space="preserve"> </w:t>
      </w:r>
      <w:r>
        <w:t>od</w:t>
      </w:r>
      <w:r w:rsidR="000D2935">
        <w:t xml:space="preserve"> 11</w:t>
      </w:r>
      <w:r w:rsidR="00911B01">
        <w:t xml:space="preserve">. </w:t>
      </w:r>
      <w:r w:rsidR="000D2935">
        <w:t>ožujka 2016</w:t>
      </w:r>
      <w:r w:rsidR="00911B01">
        <w:t>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D2935">
        <w:t>29</w:t>
      </w:r>
      <w:r w:rsidR="00066C4E" w:rsidRPr="003517FD">
        <w:t xml:space="preserve">. </w:t>
      </w:r>
      <w:r w:rsidR="000D2935">
        <w:t>kolovoza</w:t>
      </w:r>
      <w:r w:rsidR="00CC2EF9" w:rsidRPr="003517FD">
        <w:t xml:space="preserve"> </w:t>
      </w:r>
      <w:r w:rsidRPr="003517FD">
        <w:t>201</w:t>
      </w:r>
      <w:r w:rsidR="00CC2EF9" w:rsidRPr="003517FD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</w:t>
      </w:r>
      <w:r>
        <w:t>SUDAC</w:t>
      </w:r>
    </w:p>
    <w:p w:rsidRDefault="00804BB0" w:rsidP="00D31C90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  <w:r w:rsidR="000D2935">
        <w:t>, v.r.</w:t>
      </w:r>
    </w:p>
    <w:p w:rsidRDefault="00066C4E" w:rsidP="00804BB0" w:rsidR="00066C4E">
      <w:pPr>
        <w:spacing w:lineRule="auto" w:line="240" w:after="0"/>
        <w:jc w:val="both"/>
      </w:pPr>
    </w:p>
    <w:p w:rsidRDefault="007D0D4C" w:rsidP="00804BB0" w:rsidR="007D0D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0D2935" w:rsidP="00804BB0" w:rsidR="000D2935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0D2935">
        <w:t>VITA d.o.o., OIB 57852138408, Koprivnica, Križevačka cesta 31/D</w:t>
      </w:r>
      <w:r w:rsidR="000D2935" w:rsidRPr="005C102C">
        <w:t xml:space="preserve"> 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0D2935">
        <w:t>Pero Vitanović, OIB: 97679544835, Koprivnica, Križevačka cesta 31D</w:t>
      </w:r>
      <w:r w:rsidR="000D2935" w:rsidRPr="005C102C">
        <w:t xml:space="preserve"> 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D4C">
          <w:rPr>
            <w:noProof/>
          </w:rPr>
          <w:t>2</w:t>
        </w:r>
        <w:r>
          <w:fldChar w:fldCharType="end"/>
        </w:r>
      </w:p>
    </w:sdtContent>
  </w:sdt>
  <w:p w:rsidRDefault="000D2935" w:rsidP="000D2935" w:rsidR="000D2935" w:rsidRPr="003517FD">
    <w:pPr>
      <w:pStyle w:val="Zaglavlje"/>
      <w:jc w:val="right"/>
    </w:pPr>
    <w:r w:rsidRPr="003517FD">
      <w:t>Poslovni broj: 2 St-</w:t>
    </w:r>
    <w:r>
      <w:t>814/16-2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95D08"/>
    <w:rsid w:val="001A2133"/>
    <w:rsid w:val="001D0CA0"/>
    <w:rsid w:val="002F4DC4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C532B"/>
    <w:rsid w:val="007D0D4C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AF590A"/>
    <w:rsid w:val="00B23A1B"/>
    <w:rsid w:val="00B64216"/>
    <w:rsid w:val="00BB07B4"/>
    <w:rsid w:val="00C04790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od 29.2016</izvorni_sadrzaj>
    <derivirana_varijabla naziv="DomainObject.Predmet.Opis_1">Prijedlog za otvaranje st. postupka od 29.2016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društvo s ograničenom odgovornošću za građenje, trgovinu i usluge</izvorni_sadrzaj>
    <derivirana_varijabla naziv="DomainObject.Predmet.ProtustrankaFormated_1">  VITA društvo s ograničenom odgovornošću za građenje, trgovinu i usluge</derivirana_varijabla>
  </DomainObject.Predmet.ProtustrankaFormated>
  <DomainObject.Predmet.ProtustrankaFormatedOIB>
    <izvorni_sadrzaj>  VITA društvo s ograničenom odgovornošću za građenje, trgovinu i usluge, OIB 57852138408</izvorni_sadrzaj>
    <derivirana_varijabla naziv="DomainObject.Predmet.ProtustrankaFormatedOIB_1">  VITA društvo s ograničenom odgovornošću za građenje, trgovinu i usluge, OIB 57852138408</derivirana_varijabla>
  </DomainObject.Predmet.ProtustrankaFormatedOIB>
  <DomainObject.Predmet.ProtustrankaFormatedWithAdress>
    <izvorni_sadrzaj> VITA društvo s ograničenom odgovornošću za građenje, trgovinu i usluge, Križevačka cesta 31/D, 48000 Koprivnica</izvorni_sadrzaj>
    <derivirana_varijabla naziv="DomainObject.Predmet.ProtustrankaFormatedWithAdress_1"> VITA društvo s ograničenom odgovornošću za građenje, trgovinu i usluge, Križevačka cesta 31/D, 48000 Koprivnica</derivirana_varijabla>
  </DomainObject.Predmet.ProtustrankaFormatedWithAdress>
  <DomainObject.Predmet.ProtustrankaFormatedWithAdressOIB>
    <izvorni_sadrzaj> VITA društvo s ograničenom odgovornošću za građenje, trgovinu i usluge, OIB 57852138408, Križevačka cesta 31/D, 48000 Koprivnica</izvorni_sadrzaj>
    <derivirana_varijabla naziv="DomainObject.Predmet.ProtustrankaFormatedWithAdressOIB_1"> VITA društvo s ograničenom odgovornošću za građenje, trgovinu i usluge, OIB 57852138408, Križevačka cesta 31/D, 48000 Koprivnica</derivirana_varijabla>
  </DomainObject.Predmet.ProtustrankaFormatedWithAdressOIB>
  <DomainObject.Predmet.ProtustrankaWithAdress>
    <izvorni_sadrzaj>VITA društvo s ograničenom odgovornošću za građenje, trgovinu i usluge Križevačka cesta 31/D, 48000 Koprivnica</izvorni_sadrzaj>
    <derivirana_varijabla naziv="DomainObject.Predmet.ProtustrankaWithAdress_1">VITA društvo s ograničenom odgovornošću za građenje, trgovinu i usluge Križevačka cesta 31/D, 48000 Koprivnica</derivirana_varijabla>
  </DomainObject.Predmet.ProtustrankaWithAdress>
  <DomainObject.Predmet.ProtustrankaWithAdressOIB>
    <izvorni_sadrzaj>VITA društvo s ograničenom odgovornošću za građenje, trgovinu i usluge, OIB 57852138408, Križevačka cesta 31/D, 48000 Koprivnica</izvorni_sadrzaj>
    <derivirana_varijabla naziv="DomainObject.Predmet.ProtustrankaWithAdressOIB_1">VITA društvo s ograničenom odgovornošću za građenje, trgovinu i usluge, OIB 57852138408, Križevačka cesta 31/D, 48000 Koprivnica</derivirana_varijabla>
  </DomainObject.Predmet.ProtustrankaWithAdressOIB>
  <DomainObject.Predmet.ProtustrankaNazivFormated>
    <izvorni_sadrzaj>VITA društvo s ograničenom odgovornošću za građenje, trgovinu i usluge</izvorni_sadrzaj>
    <derivirana_varijabla naziv="DomainObject.Predmet.ProtustrankaNazivFormated_1">VITA društvo s ograničenom odgovornošću za građenje, trgovinu i usluge</derivirana_varijabla>
  </DomainObject.Predmet.ProtustrankaNazivFormated>
  <DomainObject.Predmet.ProtustrankaNazivFormatedOIB>
    <izvorni_sadrzaj>VITA društvo s ograničenom odgovornošću za građenje, trgovinu i usluge, OIB 57852138408</izvorni_sadrzaj>
    <derivirana_varijabla naziv="DomainObject.Predmet.ProtustrankaNazivFormatedOIB_1">VITA društvo s ograničenom odgovornošću za građenje, trgovinu i usluge, OIB 57852138408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76545.76</izvorni_sadrzaj>
    <derivirana_varijabla naziv="DomainObject.Predmet.TrenutnaVrijednost_1">76545.76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VITA društvo s ograničenom odgovornošću za građenje, trgovinu i usluge</item>
    </izvorni_sadrzaj>
    <derivirana_varijabla naziv="DomainObject.Predmet.ProtuStrankaListFormated_1">
      <item>VITA društvo s ograničenom odgovornošću za građenje, trgovinu i usluge</item>
    </derivirana_varijabla>
  </DomainObject.Predmet.ProtuStrankaListFormated>
  <DomainObject.Predmet.ProtuStrankaListFormatedOIB>
    <izvorni_sadrzaj>
      <item>VITA društvo s ograničenom odgovornošću za građenje, trgovinu i usluge, OIB 57852138408</item>
    </izvorni_sadrzaj>
    <derivirana_varijabla naziv="DomainObject.Predmet.ProtuStrankaListFormatedOIB_1">
      <item>VITA društvo s ograničenom odgovornošću za građenje, trgovinu i usluge, OIB 57852138408</item>
    </derivirana_varijabla>
  </DomainObject.Predmet.ProtuStrankaListFormatedOIB>
  <DomainObject.Predmet.ProtuStrankaListFormatedWithAdress>
    <izvorni_sadrzaj>
      <item>VITA društvo s ograničenom odgovornošću za građenje, trgovinu i usluge, Križevačka cesta 31/D, 48000 Koprivnica</item>
    </izvorni_sadrzaj>
    <derivirana_varijabla naziv="DomainObject.Predmet.ProtuStrankaListFormatedWithAdress_1">
      <item>VITA društvo s ograničenom odgovornošću za građenje, trgovinu i usluge, Križevačka cesta 31/D, 48000 Koprivnica</item>
    </derivirana_varijabla>
  </DomainObject.Predmet.ProtuStrankaListFormatedWithAdress>
  <DomainObject.Predmet.ProtuStrankaListFormatedWithAdressOIB>
    <izvorni_sadrzaj>
      <item>VITA društvo s ograničenom odgovornošću za građenje, trgovinu i usluge, OIB 57852138408, Križevačka cesta 31/D, 48000 Koprivnica</item>
    </izvorni_sadrzaj>
    <derivirana_varijabla naziv="DomainObject.Predmet.ProtuStrankaListFormatedWithAdressOIB_1">
      <item>VITA društvo s ograničenom odgovornošću za građenje, trgovinu i usluge, OIB 57852138408, Križevačka cesta 31/D, 48000 Koprivnica</item>
    </derivirana_varijabla>
  </DomainObject.Predmet.ProtuStrankaListFormatedWithAdressOIB>
  <DomainObject.Predmet.ProtuStrankaListNazivFormated>
    <izvorni_sadrzaj>
      <item>VITA društvo s ograničenom odgovornošću za građenje, trgovinu i usluge</item>
    </izvorni_sadrzaj>
    <derivirana_varijabla naziv="DomainObject.Predmet.ProtuStrankaListNazivFormated_1">
      <item>VITA društvo s ograničenom odgovornošću za građenje, trgovinu i usluge</item>
    </derivirana_varijabla>
  </DomainObject.Predmet.ProtuStrankaListNazivFormated>
  <DomainObject.Predmet.ProtuStrankaListNazivFormatedOIB>
    <izvorni_sadrzaj>
      <item>VITA društvo s ograničenom odgovornošću za građenje, trgovinu i usluge, OIB 57852138408</item>
    </izvorni_sadrzaj>
    <derivirana_varijabla naziv="DomainObject.Predmet.ProtuStrankaListNazivFormatedOIB_1">
      <item>VITA društvo s ograničenom odgovornošću za građenje, trgovinu i usluge, OIB 57852138408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VITA društvo s ograničenom odgovornošću za građenje, trgovinu i usluge</izvorni_sadrzaj>
    <derivirana_varijabla naziv="DomainObject.Predmet.ProtustrankaIDrugi_1">VITA društvo s ograničenom odgovornošću za građenje,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VITA društvo s ograničenom odgovornošću za građenje, trgovinu i usluge, OIB 57852138408, Križevačka cesta 31/D, 48000 Koprivnica</izvorni_sadrzaj>
    <derivirana_varijabla naziv="DomainObject.Predmet.ProtustrankaIDrugiAdressOIB_1">VITA društvo s ograničenom odgovornošću za građenje, trgovinu i usluge, OIB 57852138408, Križevačka cesta 31/D,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društvo s ograničenom odgovornošću za građenje, trgovinu i usluge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VITA društvo s ograničenom odgovornošću za građenje, trgovinu i usluge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VITA društvo s ograničenom odgovornošću za građenje, trgovinu i usluge, OIB 57852138408, Križevačka cesta 31/D,48000 Koprivnica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VITA društvo s ograničenom odgovornošću za građenje, trgovinu i usluge, OIB 57852138408, Križevačka cesta 31/D,48000 Koprivnica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57852138408</item>
      <item>, OIB null</item>
      <item>, OIB 18683136487</item>
    </izvorni_sadrzaj>
    <derivirana_varijabla naziv="DomainObject.Predmet.SudioniciListNazivOIB_1">
      <item>, OIB 57852138408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1E071-0CEE-4844-A5FB-E97955E24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2699</properties:Characters>
  <properties:Lines>85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Marko Makaj</cp:lastModifiedBy>
  <cp:lastPrinted>2016-08-29T11:38:00Z</cp:lastPrinted>
  <dcterms:modified xmlns:xsi="http://www.w3.org/2001/XMLSchema-instance" xsi:type="dcterms:W3CDTF">2016-08-29T11:40:00Z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