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6d32" w14:paraId="5ab6d32" w:rsidRDefault="00D70959" w:rsidP="00D70959" w:rsidR="00D70959">
      <w:pPr>
        <w:jc w:val="right"/>
        <w15:collapsed w:val="false"/>
        <w:rPr>
          <w:b/>
        </w:rPr>
      </w:pPr>
      <w:bookmarkStart w:name="_GoBack" w:id="0"/>
      <w:bookmarkEnd w:id="0"/>
    </w:p>
    <w:p w:rsidRDefault="00D70959" w:rsidP="00D70959" w:rsidR="00D70959" w:rsidRPr="00870D60">
      <w:pPr>
        <w:jc w:val="right"/>
        <w:rPr>
          <w:b/>
        </w:rPr>
      </w:pPr>
    </w:p>
    <w:p w:rsidRDefault="00D70959" w:rsidP="00D70959" w:rsidR="00D70959" w:rsidRPr="00870D60">
      <w:pPr>
        <w:jc w:val="right"/>
        <w:rPr>
          <w:b/>
        </w:rPr>
      </w:pPr>
    </w:p>
    <w:p w:rsidRDefault="00D70959" w:rsidP="00D70959" w:rsidR="00D70959">
      <w:pPr>
        <w:jc w:val="right"/>
      </w:pPr>
    </w:p>
    <w:p w:rsidRDefault="00D70959" w:rsidP="00D70959" w:rsidR="00D70959">
      <w:pPr>
        <w:jc w:val="right"/>
      </w:pPr>
      <w:r>
        <w:t xml:space="preserve">4 </w:t>
      </w:r>
      <w:proofErr w:type="spellStart"/>
      <w:r>
        <w:t>Stpn</w:t>
      </w:r>
      <w:proofErr w:type="spellEnd"/>
      <w:r>
        <w:t>-31/2014-</w:t>
      </w:r>
      <w:r w:rsidR="006A0FC8">
        <w:t>13</w:t>
      </w:r>
      <w:r>
        <w:t>.</w:t>
      </w:r>
    </w:p>
    <w:p w:rsidRDefault="00D70959" w:rsidP="00D70959" w:rsidR="00D70959">
      <w:pPr>
        <w:jc w:val="right"/>
      </w:pPr>
    </w:p>
    <w:p w:rsidRDefault="00D70959" w:rsidP="00D70959" w:rsidR="00D70959">
      <w:pPr>
        <w:jc w:val="right"/>
      </w:pPr>
    </w:p>
    <w:p w:rsidRDefault="00D70959" w:rsidP="00D70959" w:rsidR="00D70959">
      <w:pPr>
        <w:jc w:val="right"/>
      </w:pPr>
    </w:p>
    <w:p w:rsidRDefault="00D70959" w:rsidP="00D70959" w:rsidR="00D70959">
      <w:pPr>
        <w:jc w:val="right"/>
      </w:pPr>
    </w:p>
    <w:p w:rsidRDefault="00D70959" w:rsidP="00D70959" w:rsidR="00D70959">
      <w:pPr>
        <w:jc w:val="right"/>
      </w:pPr>
    </w:p>
    <w:p w:rsidRDefault="00D70959" w:rsidP="00D70959" w:rsidR="00D70959" w:rsidRPr="006803B2">
      <w:pPr>
        <w:jc w:val="right"/>
      </w:pPr>
      <w:r w:rsidRPr="006803B2">
        <w:t>FINANCIJSKA AGENCIJA ZAGREB</w:t>
      </w:r>
    </w:p>
    <w:p w:rsidRDefault="00D70959" w:rsidP="00D70959" w:rsidR="00D70959">
      <w:pPr>
        <w:jc w:val="right"/>
      </w:pPr>
      <w:r>
        <w:t>Zagreb</w:t>
      </w:r>
    </w:p>
    <w:p w:rsidRDefault="00D70959" w:rsidP="00D70959" w:rsidR="00D70959">
      <w:pPr>
        <w:jc w:val="right"/>
      </w:pPr>
      <w:r>
        <w:t>Ilica 307</w:t>
      </w:r>
    </w:p>
    <w:p w:rsidRDefault="00D70959" w:rsidP="00D70959" w:rsidR="00D70959"/>
    <w:p w:rsidRDefault="00D70959" w:rsidP="00D70959" w:rsidR="00D70959"/>
    <w:p w:rsidRDefault="00D70959" w:rsidP="00D70959" w:rsidR="00D70959"/>
    <w:p w:rsidRDefault="00D70959" w:rsidP="00D70959" w:rsidR="00D70959">
      <w:pPr>
        <w:ind w:firstLine="708"/>
        <w:jc w:val="both"/>
      </w:pPr>
      <w:r>
        <w:t xml:space="preserve">U postupku </w:t>
      </w:r>
      <w:proofErr w:type="spellStart"/>
      <w:r>
        <w:t>predstečajne</w:t>
      </w:r>
      <w:proofErr w:type="spellEnd"/>
      <w:r>
        <w:t xml:space="preserve"> nagodbe nad </w:t>
      </w:r>
      <w:r w:rsidR="005860C8">
        <w:t xml:space="preserve">dužnikom </w:t>
      </w:r>
      <w:r w:rsidR="005860C8" w:rsidRPr="00876230">
        <w:t xml:space="preserve">EUROPROMET </w:t>
      </w:r>
      <w:r w:rsidR="005860C8">
        <w:t>d.o.o.</w:t>
      </w:r>
      <w:r w:rsidR="005860C8" w:rsidRPr="00876230">
        <w:t xml:space="preserve"> </w:t>
      </w:r>
      <w:r w:rsidR="005860C8">
        <w:t xml:space="preserve">Kapelica, Kapelica 38, OIB </w:t>
      </w:r>
      <w:r w:rsidR="005860C8" w:rsidRPr="00876230">
        <w:t>45136523744</w:t>
      </w:r>
      <w:r w:rsidR="005860C8">
        <w:t xml:space="preserve">, MBS </w:t>
      </w:r>
      <w:r w:rsidR="005860C8" w:rsidRPr="00876230">
        <w:t>010080612</w:t>
      </w:r>
      <w:r w:rsidR="005860C8">
        <w:t>,</w:t>
      </w:r>
      <w:r>
        <w:t xml:space="preserve"> dostavlja</w:t>
      </w:r>
      <w:r w:rsidR="005860C8">
        <w:t xml:space="preserve">mo Vam </w:t>
      </w:r>
      <w:r>
        <w:t xml:space="preserve"> </w:t>
      </w:r>
      <w:r w:rsidR="005860C8">
        <w:t xml:space="preserve">oglas za ročište za sklapanje </w:t>
      </w:r>
      <w:proofErr w:type="spellStart"/>
      <w:r w:rsidR="005860C8">
        <w:t>predstečajne</w:t>
      </w:r>
      <w:proofErr w:type="spellEnd"/>
      <w:r w:rsidR="005860C8">
        <w:t xml:space="preserve"> nagodbe </w:t>
      </w:r>
      <w:r>
        <w:t>radi objave na Vašim web-stranicama.</w:t>
      </w:r>
    </w:p>
    <w:p w:rsidRDefault="00D70959" w:rsidP="00D70959" w:rsidR="00D70959">
      <w:pPr>
        <w:jc w:val="both"/>
      </w:pPr>
    </w:p>
    <w:p w:rsidRDefault="00D70959" w:rsidP="00D70959" w:rsidR="00D70959">
      <w:pPr>
        <w:jc w:val="both"/>
      </w:pPr>
    </w:p>
    <w:p w:rsidRDefault="00D70959" w:rsidP="00D70959" w:rsidR="00D70959">
      <w:pPr>
        <w:jc w:val="center"/>
      </w:pPr>
      <w:r>
        <w:t xml:space="preserve">U Bjelovaru, </w:t>
      </w:r>
      <w:r w:rsidR="005860C8">
        <w:t>16</w:t>
      </w:r>
      <w:r>
        <w:t xml:space="preserve">. </w:t>
      </w:r>
      <w:r w:rsidR="005860C8">
        <w:t>rujna</w:t>
      </w:r>
      <w:r>
        <w:t xml:space="preserve"> 201</w:t>
      </w:r>
      <w:r w:rsidR="006A3400">
        <w:t>5</w:t>
      </w:r>
      <w:r>
        <w:t>. godine</w:t>
      </w:r>
    </w:p>
    <w:p w:rsidRDefault="00D70959" w:rsidP="00D70959" w:rsidR="00D70959">
      <w:pPr>
        <w:jc w:val="center"/>
      </w:pPr>
    </w:p>
    <w:p w:rsidRDefault="00D70959" w:rsidP="00D70959" w:rsidR="00D70959">
      <w:pPr>
        <w:jc w:val="center"/>
      </w:pPr>
    </w:p>
    <w:p w:rsidRDefault="00D70959" w:rsidP="00D70959" w:rsidR="00D70959">
      <w:pPr>
        <w:jc w:val="both"/>
      </w:pPr>
      <w:r>
        <w:t xml:space="preserve">                                                                                                                   SUDAC</w:t>
      </w:r>
    </w:p>
    <w:p w:rsidRDefault="00D70959" w:rsidP="00D70959" w:rsidR="00D70959">
      <w:pPr>
        <w:jc w:val="both"/>
      </w:pPr>
      <w:r>
        <w:t xml:space="preserve">                                                                                                             MATE IVANČIĆ</w:t>
      </w:r>
    </w:p>
    <w:p w:rsidRDefault="00D70959" w:rsidP="00D70959" w:rsidR="00D70959">
      <w:pPr>
        <w:jc w:val="both"/>
      </w:pPr>
    </w:p>
    <w:p w:rsidRDefault="00BB3568" w:rsidR="00BB3568"/>
    <w:sectPr w:rsidR="00BB35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959"/>
    <w:rsid w:val="00093725"/>
    <w:rsid w:val="005860C8"/>
    <w:rsid w:val="006A0FC8"/>
    <w:rsid w:val="006A3400"/>
    <w:rsid w:val="00BB3568"/>
    <w:rsid w:val="00D7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9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3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7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7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7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7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9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3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7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7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7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7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2014.</izvorni_sadrzaj>
    <derivirana_varijabla naziv="DomainObject.Predmet.DatumOsnivanja_1">29.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EUROPROMET društvo s ograničenom odgovornošću za usluge, građevinarstvo i trgovinu KAPELICA</izvorni_sadrzaj>
    <derivirana_varijabla naziv="DomainObject.Predmet.StrankaFormated_1">  EUROPROMET društvo s ograničenom odgovornošću za usluge, građevinarstvo i trgovinu KAPELICA</derivirana_varijabla>
  </DomainObject.Predmet.StrankaFormated>
  <DomainObject.Predmet.StrankaFormatedOIB>
    <izvorni_sadrzaj>  EUROPROMET društvo s ograničenom odgovornošću za usluge, građevinarstvo i trgovinu KAPELICA, OIB 45136523744</izvorni_sadrzaj>
    <derivirana_varijabla naziv="DomainObject.Predmet.StrankaFormatedOIB_1">  EUROPROMET društvo s ograničenom odgovornošću za usluge, građevinarstvo i trgovinu KAPELICA, OIB 45136523744</derivirana_varijabla>
  </DomainObject.Predmet.StrankaFormatedOIB>
  <DomainObject.Predmet.StrankaFormatedWithAdress>
    <izvorni_sadrzaj> EUROPROMET društvo s ograničenom odgovornošću za usluge, građevinarstvo i trgovinu KAPELICA, Kapelica 38, 43280 Kapelica</izvorni_sadrzaj>
    <derivirana_varijabla naziv="DomainObject.Predmet.StrankaFormatedWithAdress_1"> EUROPROMET društvo s ograničenom odgovornošću za usluge, građevinarstvo i trgovinu KAPELICA, Kapelica 38, 43280 Kapelica</derivirana_varijabla>
  </DomainObject.Predmet.StrankaFormatedWithAdress>
  <DomainObject.Predmet.StrankaFormatedWithAdressOIB>
    <izvorni_sadrzaj> EUROPROMET društvo s ograničenom odgovornošću za usluge, građevinarstvo i trgovinu KAPELICA, OIB 45136523744, Kapelica 38, 43280 Kapelica</izvorni_sadrzaj>
    <derivirana_varijabla naziv="DomainObject.Predmet.StrankaFormatedWithAdressOIB_1"> EUROPROMET društvo s ograničenom odgovornošću za usluge, građevinarstvo i trgovinu KAPELICA, OIB 45136523744, Kapelica 38, 43280 Kapelica</derivirana_varijabla>
  </DomainObject.Predmet.StrankaFormatedWithAdressOIB>
  <DomainObject.Predmet.StrankaWithAdress>
    <izvorni_sadrzaj>EUROPROMET društvo s ograničenom odgovornošću za usluge, građevinarstvo i trgovinu KAPELICA Kapelica 38,43280 Kapelica</izvorni_sadrzaj>
    <derivirana_varijabla naziv="DomainObject.Predmet.StrankaWithAdress_1">EUROPROMET društvo s ograničenom odgovornošću za usluge, građevinarstvo i trgovinu KAPELICA Kapelica 38,43280 Kapelica</derivirana_varijabla>
  </DomainObject.Predmet.StrankaWithAdress>
  <DomainObject.Predmet.StrankaWithAdressOIB>
    <izvorni_sadrzaj>EUROPROMET društvo s ograničenom odgovornošću za usluge, građevinarstvo i trgovinu KAPELICA, OIB 45136523744, Kapelica 38,43280 Kapelica</izvorni_sadrzaj>
    <derivirana_varijabla naziv="DomainObject.Predmet.StrankaWithAdressOIB_1">EUROPROMET društvo s ograničenom odgovornošću za usluge, građevinarstvo i trgovinu KAPELICA, OIB 45136523744, Kapelica 38,43280 Kapelica</derivirana_varijabla>
  </DomainObject.Predmet.StrankaWithAdressOIB>
  <DomainObject.Predmet.StrankaNazivFormated>
    <izvorni_sadrzaj>EUROPROMET društvo s ograničenom odgovornošću za usluge, građevinarstvo i trgovinu KAPELICA</izvorni_sadrzaj>
    <derivirana_varijabla naziv="DomainObject.Predmet.StrankaNazivFormated_1">EUROPROMET društvo s ograničenom odgovornošću za usluge, građevinarstvo i trgovinu KAPELICA</derivirana_varijabla>
  </DomainObject.Predmet.StrankaNazivFormated>
  <DomainObject.Predmet.StrankaNazivFormatedOIB>
    <izvorni_sadrzaj>EUROPROMET društvo s ograničenom odgovornošću za usluge, građevinarstvo i trgovinu KAPELICA, OIB 45136523744</izvorni_sadrzaj>
    <derivirana_varijabla naziv="DomainObject.Predmet.StrankaNazivFormatedOIB_1">EUROPROMET društvo s ograničenom odgovornošću za usluge, građevinarstvo i trgovinu KAPELICA, OIB 45136523744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EUROPROMET društvo s ograničenom odgovornošću za usluge, građevinarstvo i trgovinu KAPELICA</item>
    </izvorni_sadrzaj>
    <derivirana_varijabla naziv="DomainObject.Predmet.StrankaListFormated_1">
      <item>EUROPROMET društvo s ograničenom odgovornošću za usluge, građevinarstvo i trgovinu KAPELICA</item>
    </derivirana_varijabla>
  </DomainObject.Predmet.StrankaListFormated>
  <DomainObject.Predmet.StrankaListFormatedOIB>
    <izvorni_sadrzaj>
      <item>EUROPROMET društvo s ograničenom odgovornošću za usluge, građevinarstvo i trgovinu KAPELICA, OIB 45136523744</item>
    </izvorni_sadrzaj>
    <derivirana_varijabla naziv="DomainObject.Predmet.StrankaListFormatedOIB_1">
      <item>EUROPROMET društvo s ograničenom odgovornošću za usluge, građevinarstvo i trgovinu KAPELICA, OIB 45136523744</item>
    </derivirana_varijabla>
  </DomainObject.Predmet.StrankaListFormatedOIB>
  <DomainObject.Predmet.StrankaListFormatedWithAdress>
    <izvorni_sadrzaj>
      <item>EUROPROMET društvo s ograničenom odgovornošću za usluge, građevinarstvo i trgovinu KAPELICA, Kapelica 38, 43280 Kapelica</item>
    </izvorni_sadrzaj>
    <derivirana_varijabla naziv="DomainObject.Predmet.StrankaListFormatedWithAdress_1">
      <item>EUROPROMET društvo s ograničenom odgovornošću za usluge, građevinarstvo i trgovinu KAPELICA, Kapelica 38, 43280 Kapelica</item>
    </derivirana_varijabla>
  </DomainObject.Predmet.StrankaListFormatedWithAdress>
  <DomainObject.Predmet.StrankaListFormatedWithAdressOIB>
    <izvorni_sadrzaj>
      <item>EUROPROMET društvo s ograničenom odgovornošću za usluge, građevinarstvo i trgovinu KAPELICA, OIB 45136523744, Kapelica 38, 43280 Kapelica</item>
    </izvorni_sadrzaj>
    <derivirana_varijabla naziv="DomainObject.Predmet.StrankaListFormatedWithAdressOIB_1">
      <item>EUROPROMET društvo s ograničenom odgovornošću za usluge, građevinarstvo i trgovinu KAPELICA, OIB 45136523744, Kapelica 38, 43280 Kapelica</item>
    </derivirana_varijabla>
  </DomainObject.Predmet.StrankaListFormatedWithAdressOIB>
  <DomainObject.Predmet.StrankaListNazivFormated>
    <izvorni_sadrzaj>
      <item>EUROPROMET društvo s ograničenom odgovornošću za usluge, građevinarstvo i trgovinu KAPELICA</item>
    </izvorni_sadrzaj>
    <derivirana_varijabla naziv="DomainObject.Predmet.StrankaListNazivFormated_1">
      <item>EUROPROMET društvo s ograničenom odgovornošću za usluge, građevinarstvo i trgovinu KAPELICA</item>
    </derivirana_varijabla>
  </DomainObject.Predmet.StrankaListNazivFormated>
  <DomainObject.Predmet.StrankaListNazivFormatedOIB>
    <izvorni_sadrzaj>
      <item>EUROPROMET društvo s ograničenom odgovornošću za usluge, građevinarstvo i trgovinu KAPELICA, OIB 45136523744</item>
    </izvorni_sadrzaj>
    <derivirana_varijabla naziv="DomainObject.Predmet.StrankaListNazivFormatedOIB_1">
      <item>EUROPROMET društvo s ograničenom odgovornošću za usluge, građevinarstvo i trgovinu KAPELICA, OIB 45136523744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uprava, PU Bjelovar</item>
      <item>PBZ LEASING d.o.o. Zagreb</item>
      <item>Ivan Pavlinovac</item>
    </izvorni_sadrzaj>
    <derivirana_varijabla naziv="DomainObject.Predmet.OstaliListFormated_1">
      <item>Porezna uprava, PU Bjelovar</item>
      <item>PBZ LEASING d.o.o. Zagreb</item>
      <item>Ivan Pavlinovac</item>
    </derivirana_varijabla>
  </DomainObject.Predmet.OstaliListFormated>
  <DomainObject.Predmet.OstaliListFormatedOIB>
    <izvorni_sadrzaj>
      <item>Porezna uprava, PU Bjelovar</item>
      <item>PBZ LEASING d.o.o. Zagreb</item>
      <item>Ivan Pavlinovac</item>
    </izvorni_sadrzaj>
    <derivirana_varijabla naziv="DomainObject.Predmet.OstaliListFormatedOIB_1">
      <item>Porezna uprava, PU Bjelovar</item>
      <item>PBZ LEASING d.o.o. Zagreb</item>
      <item>Ivan Pavlinovac</item>
    </derivirana_varijabla>
  </DomainObject.Predmet.OstaliListFormatedOIB>
  <DomainObject.Predmet.OstaliListFormatedWithAdress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>
  <DomainObject.Predmet.OstaliListFormatedWithAdressOIB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OIB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OIB>
  <DomainObject.Predmet.OstaliListNazivFormated>
    <izvorni_sadrzaj>
      <item>Porezna uprava, PU Bjelovar</item>
      <item>PBZ LEASING d.o.o. Zagreb</item>
      <item>Ivan Pavlinovac</item>
    </izvorni_sadrzaj>
    <derivirana_varijabla naziv="DomainObject.Predmet.OstaliListNazivFormated_1">
      <item>Porezna uprava, PU Bjelovar</item>
      <item>PBZ LEASING d.o.o. Zagreb</item>
      <item>Ivan Pavlinovac</item>
    </derivirana_varijabla>
  </DomainObject.Predmet.OstaliListNazivFormated>
  <DomainObject.Predmet.OstaliListNazivFormatedOIB>
    <izvorni_sadrzaj>
      <item>Porezna uprava, PU Bjelovar</item>
      <item>PBZ LEASING d.o.o. Zagreb</item>
      <item>Ivan Pavlinovac</item>
    </izvorni_sadrzaj>
    <derivirana_varijabla naziv="DomainObject.Predmet.OstaliListNazivFormatedOIB_1">
      <item>Porezna uprava, PU Bjelovar</item>
      <item>PBZ LEASING d.o.o. Zagreb</item>
      <item>Ivan Pavlinovac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EUROPROMET društvo s ograničenom odgovornošću za usluge, građevinarstvo i trgovinu KAPELICA</izvorni_sadrzaj>
    <derivirana_varijabla naziv="DomainObject.Predmet.StrankaIDrugi_1">EUROPROMET društvo s ograničenom odgovornošću za usluge, građevinarstvo i trgovinu KAPELICA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EUROPROMET društvo s ograničenom odgovornošću za usluge, građevinarstvo i trgovinu KAPELICA, OIB 45136523744, Kapelica 38, 43280 Kapelica</izvorni_sadrzaj>
    <derivirana_varijabla naziv="DomainObject.Predmet.StrankaIDrugiAdressOIB_1">EUROPROMET društvo s ograničenom odgovornošću za usluge, građevinarstvo i trgovinu KAPELICA, OIB 45136523744, Kapelica 38, 43280 Kapelica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EUROPROMET društvo s ograničenom odgovornošću za usluge, građevinarstvo i trgovinu KAPELICA</item>
      <item>Porezna uprava, PU Bjelovar</item>
      <item>PBZ LEASING d.o.o. Zagreb</item>
      <item>Ivan Pavlinovac</item>
    </izvorni_sadrzaj>
    <derivirana_varijabla naziv="DomainObject.Predmet.SudioniciListNaziv_1">
      <item>EUROPROMET društvo s ograničenom odgovornošću za usluge, građevinarstvo i trgovinu KAPELICA</item>
      <item>Porezna uprava, PU Bjelovar</item>
      <item>PBZ LEASING d.o.o. Zagreb</item>
      <item>Ivan Pavlinovac</item>
    </derivirana_varijabla>
  </DomainObject.Predmet.SudioniciListNaziv>
  <DomainObject.Predmet.SudioniciListAdressOIB>
    <izvorni_sadrzaj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izvorni_sadrzaj>
    <derivirana_varijabla naziv="DomainObject.Predmet.SudioniciListAdressOIB_1"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45136523744</item>
      <item>, OIB null</item>
      <item>, OIB null</item>
      <item>, OIB null</item>
    </izvorni_sadrzaj>
    <derivirana_varijabla naziv="DomainObject.Predmet.SudioniciListNazivOIB_1">
      <item>, OIB 45136523744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46</properties:Words>
  <properties:Characters>295</properties:Characters>
  <properties:Lines>27</properties:Lines>
  <properties:Paragraphs>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2015-09-16T10:15:00Z</dcterms:created>
  <dc:creator>Romana Tremski</dc:creator>
  <cp:lastModifiedBy>Romana Tremski</cp:lastModifiedBy>
  <dcterms:modified xmlns:xsi="http://www.w3.org/2001/XMLSchema-instance" xsi:type="dcterms:W3CDTF">2015-09-16T10:20:00Z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