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15c0" w14:paraId="54715c0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470A24">
        <w:rPr>
          <w:rFonts w:cs="Times New Roman" w:hAnsi="Times New Roman" w:ascii="Times New Roman"/>
          <w:sz w:val="24"/>
          <w:szCs w:val="24"/>
        </w:rPr>
        <w:t>14</w:t>
      </w:r>
      <w:r w:rsidR="003D22C4">
        <w:rPr>
          <w:rFonts w:cs="Times New Roman" w:hAnsi="Times New Roman" w:ascii="Times New Roman"/>
          <w:sz w:val="24"/>
          <w:szCs w:val="24"/>
        </w:rPr>
        <w:t>/1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="003D22C4">
        <w:rPr>
          <w:rFonts w:cs="Times New Roman" w:hAnsi="Times New Roman" w:ascii="Times New Roman"/>
          <w:sz w:val="24"/>
          <w:szCs w:val="24"/>
        </w:rPr>
        <w:t>-</w:t>
      </w:r>
      <w:r w:rsidR="008543B0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2847" w:rsidP="003E7A07" w:rsidR="003E28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70A24" w:rsidP="003E7A07" w:rsidR="00470A2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470A24">
        <w:rPr>
          <w:rFonts w:cs="Times New Roman" w:hAnsi="Times New Roman" w:ascii="Times New Roman"/>
          <w:sz w:val="24"/>
          <w:szCs w:val="24"/>
        </w:rPr>
        <w:t>DIVERTIMENTO j.d.o.o. Rijeka, Ivana Zavidovića 5, OIB: 67058918668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470A24">
        <w:rPr>
          <w:rFonts w:cs="Times New Roman" w:hAnsi="Times New Roman" w:ascii="Times New Roman"/>
          <w:sz w:val="24"/>
          <w:szCs w:val="24"/>
        </w:rPr>
        <w:t>22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470A24">
        <w:rPr>
          <w:rFonts w:cs="Times New Roman" w:hAnsi="Times New Roman" w:ascii="Times New Roman"/>
          <w:sz w:val="24"/>
          <w:szCs w:val="24"/>
        </w:rPr>
        <w:t>DIVERTIMENTO j.d.o.o. Rijeka, Ivana Zavidovića 5, OIB: 67058918668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470A24">
        <w:rPr>
          <w:rFonts w:cs="Times New Roman" w:hAnsi="Times New Roman" w:ascii="Times New Roman"/>
          <w:sz w:val="24"/>
          <w:szCs w:val="24"/>
        </w:rPr>
        <w:t>22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470A24">
        <w:rPr>
          <w:rFonts w:cs="Times New Roman" w:hAnsi="Times New Roman" w:ascii="Times New Roman"/>
          <w:sz w:val="24"/>
          <w:szCs w:val="24"/>
        </w:rPr>
        <w:t>4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7270AD">
        <w:rPr>
          <w:rFonts w:cs="Times New Roman" w:hAnsi="Times New Roman" w:ascii="Times New Roman"/>
          <w:sz w:val="24"/>
          <w:szCs w:val="24"/>
        </w:rPr>
        <w:t>45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470A24">
        <w:rPr>
          <w:rFonts w:cs="Times New Roman" w:hAnsi="Times New Roman" w:ascii="Times New Roman"/>
          <w:sz w:val="24"/>
          <w:szCs w:val="24"/>
        </w:rPr>
        <w:t>Marko Žunić iz Rijeke, Prolaz M. K. Kozulić 2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470A24">
        <w:rPr>
          <w:rFonts w:cs="Times New Roman" w:hAnsi="Times New Roman" w:ascii="Times New Roman"/>
          <w:sz w:val="24"/>
          <w:szCs w:val="24"/>
        </w:rPr>
        <w:t xml:space="preserve"> 49744010088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470A24">
        <w:rPr>
          <w:rFonts w:cs="Times New Roman" w:hAnsi="Times New Roman" w:ascii="Times New Roman"/>
          <w:sz w:val="24"/>
          <w:szCs w:val="24"/>
        </w:rPr>
        <w:t>DIVERTIMENTO j.d.o.o. Rijeka, Ivana Zavidovića 5, OIB: 67058918668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470A24">
        <w:rPr>
          <w:rFonts w:cs="Times New Roman" w:hAnsi="Times New Roman" w:ascii="Times New Roman"/>
          <w:sz w:val="24"/>
          <w:szCs w:val="24"/>
        </w:rPr>
        <w:t>3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470A24">
        <w:rPr>
          <w:rFonts w:cs="Times New Roman" w:hAnsi="Times New Roman" w:ascii="Times New Roman"/>
          <w:sz w:val="24"/>
          <w:szCs w:val="24"/>
        </w:rPr>
        <w:t xml:space="preserve">siječnja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470A24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470A24">
        <w:rPr>
          <w:rFonts w:cs="Times New Roman" w:hAnsi="Times New Roman" w:ascii="Times New Roman"/>
          <w:sz w:val="24"/>
          <w:szCs w:val="24"/>
        </w:rPr>
        <w:t>DIVERTIMENTO j.d.o.o. Rijeka, Ivana Zavidovića 5, OIB: 67058918668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3134BD">
        <w:rPr>
          <w:rFonts w:cs="Times New Roman" w:hAnsi="Times New Roman" w:ascii="Times New Roman"/>
          <w:sz w:val="24"/>
          <w:szCs w:val="24"/>
        </w:rPr>
        <w:t>5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ožujka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470A24">
        <w:rPr>
          <w:rFonts w:cs="Times New Roman" w:hAnsi="Times New Roman" w:ascii="Times New Roman"/>
          <w:sz w:val="24"/>
          <w:szCs w:val="24"/>
        </w:rPr>
        <w:t>22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A24" w:rsidP="00470A24" w:rsidR="00470A24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14/18-7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39D" w:rsidP="0085539D" w:rsidR="0085539D" w:rsidRPr="0085539D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5539D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5539D" w:rsidP="0085539D" w:rsidR="0085539D" w:rsidRPr="0085539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5539D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5539D" w:rsidP="0085539D" w:rsidR="0085539D" w:rsidRPr="0085539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5539D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5539D" w:rsidP="0085539D" w:rsidR="0085539D" w:rsidRPr="0085539D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5539D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2410C"/>
    <w:rsid w:val="00152A06"/>
    <w:rsid w:val="00261F1E"/>
    <w:rsid w:val="002A0B46"/>
    <w:rsid w:val="003134BD"/>
    <w:rsid w:val="003643CC"/>
    <w:rsid w:val="003A2073"/>
    <w:rsid w:val="003D22C4"/>
    <w:rsid w:val="003E2847"/>
    <w:rsid w:val="003E785B"/>
    <w:rsid w:val="003E7A07"/>
    <w:rsid w:val="00416408"/>
    <w:rsid w:val="00470A24"/>
    <w:rsid w:val="004B00A2"/>
    <w:rsid w:val="004F0A4B"/>
    <w:rsid w:val="005724AA"/>
    <w:rsid w:val="005A5896"/>
    <w:rsid w:val="005D2E2D"/>
    <w:rsid w:val="00667494"/>
    <w:rsid w:val="006B3611"/>
    <w:rsid w:val="00700001"/>
    <w:rsid w:val="007270AD"/>
    <w:rsid w:val="007315D8"/>
    <w:rsid w:val="00807830"/>
    <w:rsid w:val="008543B0"/>
    <w:rsid w:val="0085539D"/>
    <w:rsid w:val="008E0D16"/>
    <w:rsid w:val="008E4016"/>
    <w:rsid w:val="009D7A4D"/>
    <w:rsid w:val="00AA14C9"/>
    <w:rsid w:val="00AA5688"/>
    <w:rsid w:val="00AB4290"/>
    <w:rsid w:val="00B05EA4"/>
    <w:rsid w:val="00B34D15"/>
    <w:rsid w:val="00B47A2B"/>
    <w:rsid w:val="00B73C5A"/>
    <w:rsid w:val="00BC2A19"/>
    <w:rsid w:val="00BE2BDB"/>
    <w:rsid w:val="00C11799"/>
    <w:rsid w:val="00C4017B"/>
    <w:rsid w:val="00D967E9"/>
    <w:rsid w:val="00DA2FE2"/>
    <w:rsid w:val="00E26147"/>
    <w:rsid w:val="00E734BF"/>
    <w:rsid w:val="00F21012"/>
    <w:rsid w:val="00F231BD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2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F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FE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F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F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2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F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FE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F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F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DIVERTIMENTO j.d.o.o.</izvorni_sadrzaj>
    <derivirana_varijabla naziv="DomainObject.Predmet.ProtustrankaFormated_1">  DIVERTIMENTO j.d.o.o.</derivirana_varijabla>
  </DomainObject.Predmet.ProtustrankaFormated>
  <DomainObject.Predmet.ProtustrankaFormatedOIB>
    <izvorni_sadrzaj>  DIVERTIMENTO j.d.o.o., OIB 67058918668</izvorni_sadrzaj>
    <derivirana_varijabla naziv="DomainObject.Predmet.ProtustrankaFormatedOIB_1">  DIVERTIMENTO j.d.o.o., OIB 67058918668</derivirana_varijabla>
  </DomainObject.Predmet.ProtustrankaFormatedOIB>
  <DomainObject.Predmet.ProtustrankaFormatedWithAdress>
    <izvorni_sadrzaj> DIVERTIMENTO j.d.o.o., Ivana Zavidića 5, 51000 Rijeka</izvorni_sadrzaj>
    <derivirana_varijabla naziv="DomainObject.Predmet.ProtustrankaFormatedWithAdress_1"> DIVERTIMENTO j.d.o.o., Ivana Zavidića 5, 51000 Rijeka</derivirana_varijabla>
  </DomainObject.Predmet.ProtustrankaFormatedWithAdress>
  <DomainObject.Predmet.ProtustrankaFormatedWithAdressOIB>
    <izvorni_sadrzaj> DIVERTIMENTO j.d.o.o., OIB 67058918668, Ivana Zavidića 5, 51000 Rijeka</izvorni_sadrzaj>
    <derivirana_varijabla naziv="DomainObject.Predmet.ProtustrankaFormatedWithAdressOIB_1"> DIVERTIMENTO j.d.o.o., OIB 67058918668, Ivana Zavidića 5, 51000 Rijeka</derivirana_varijabla>
  </DomainObject.Predmet.ProtustrankaFormatedWithAdressOIB>
  <DomainObject.Predmet.ProtustrankaWithAdress>
    <izvorni_sadrzaj>DIVERTIMENTO j.d.o.o. Ivana Zavidića 5, 51000 Rijeka</izvorni_sadrzaj>
    <derivirana_varijabla naziv="DomainObject.Predmet.ProtustrankaWithAdress_1">DIVERTIMENTO j.d.o.o. Ivana Zavidića 5, 51000 Rijeka</derivirana_varijabla>
  </DomainObject.Predmet.ProtustrankaWithAdress>
  <DomainObject.Predmet.ProtustrankaWithAdressOIB>
    <izvorni_sadrzaj>DIVERTIMENTO j.d.o.o., OIB 67058918668, Ivana Zavidića 5, 51000 Rijeka</izvorni_sadrzaj>
    <derivirana_varijabla naziv="DomainObject.Predmet.ProtustrankaWithAdressOIB_1">DIVERTIMENTO j.d.o.o., OIB 67058918668, Ivana Zavidića 5, 51000 Rijeka</derivirana_varijabla>
  </DomainObject.Predmet.ProtustrankaWithAdressOIB>
  <DomainObject.Predmet.ProtustrankaNazivFormated>
    <izvorni_sadrzaj>DIVERTIMENTO j.d.o.o.</izvorni_sadrzaj>
    <derivirana_varijabla naziv="DomainObject.Predmet.ProtustrankaNazivFormated_1">DIVERTIMENTO j.d.o.o.</derivirana_varijabla>
  </DomainObject.Predmet.ProtustrankaNazivFormated>
  <DomainObject.Predmet.ProtustrankaNazivFormatedOIB>
    <izvorni_sadrzaj>DIVERTIMENTO j.d.o.o., OIB 67058918668</izvorni_sadrzaj>
    <derivirana_varijabla naziv="DomainObject.Predmet.ProtustrankaNazivFormatedOIB_1">DIVERTIMENTO j.d.o.o., OIB 67058918668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DIVERTIMENTO j.d.o.o.</item>
    </izvorni_sadrzaj>
    <derivirana_varijabla naziv="DomainObject.Predmet.ProtuStrankaListFormated_1">
      <item>DIVERTIMENTO j.d.o.o.</item>
    </derivirana_varijabla>
  </DomainObject.Predmet.ProtuStrankaListFormated>
  <DomainObject.Predmet.ProtuStrankaListFormatedOIB>
    <izvorni_sadrzaj>
      <item>DIVERTIMENTO j.d.o.o., OIB 67058918668</item>
    </izvorni_sadrzaj>
    <derivirana_varijabla naziv="DomainObject.Predmet.ProtuStrankaListFormatedOIB_1">
      <item>DIVERTIMENTO j.d.o.o., OIB 67058918668</item>
    </derivirana_varijabla>
  </DomainObject.Predmet.ProtuStrankaListFormatedOIB>
  <DomainObject.Predmet.ProtuStrankaListFormatedWithAdress>
    <izvorni_sadrzaj>
      <item>DIVERTIMENTO j.d.o.o., Ivana Zavidića 5, 51000 Rijeka</item>
    </izvorni_sadrzaj>
    <derivirana_varijabla naziv="DomainObject.Predmet.ProtuStrankaListFormatedWithAdress_1">
      <item>DIVERTIMENTO j.d.o.o., Ivana Zavidića 5, 51000 Rijeka</item>
    </derivirana_varijabla>
  </DomainObject.Predmet.ProtuStrankaListFormatedWithAdress>
  <DomainObject.Predmet.ProtuStrankaListFormatedWithAdressOIB>
    <izvorni_sadrzaj>
      <item>DIVERTIMENTO j.d.o.o., OIB 67058918668, Ivana Zavidića 5, 51000 Rijeka</item>
    </izvorni_sadrzaj>
    <derivirana_varijabla naziv="DomainObject.Predmet.ProtuStrankaListFormatedWithAdressOIB_1">
      <item>DIVERTIMENTO j.d.o.o., OIB 67058918668, Ivana Zavidića 5, 51000 Rijeka</item>
    </derivirana_varijabla>
  </DomainObject.Predmet.ProtuStrankaListFormatedWithAdressOIB>
  <DomainObject.Predmet.ProtuStrankaListNazivFormated>
    <izvorni_sadrzaj>
      <item>DIVERTIMENTO j.d.o.o.</item>
    </izvorni_sadrzaj>
    <derivirana_varijabla naziv="DomainObject.Predmet.ProtuStrankaListNazivFormated_1">
      <item>DIVERTIMENTO j.d.o.o.</item>
    </derivirana_varijabla>
  </DomainObject.Predmet.ProtuStrankaListNazivFormated>
  <DomainObject.Predmet.ProtuStrankaListNazivFormatedOIB>
    <izvorni_sadrzaj>
      <item>DIVERTIMENTO j.d.o.o., OIB 67058918668</item>
    </izvorni_sadrzaj>
    <derivirana_varijabla naziv="DomainObject.Predmet.ProtuStrankaListNazivFormatedOIB_1">
      <item>DIVERTIMENTO j.d.o.o., OIB 67058918668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DIVERTIMENTO j.d.o.o.</izvorni_sadrzaj>
    <derivirana_varijabla naziv="DomainObject.Predmet.ProtustrankaIDrugi_1">DIVERTIMENTO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DIVERTIMENTO j.d.o.o., OIB 67058918668, Ivana Zavidića 5, 51000 Rijeka</izvorni_sadrzaj>
    <derivirana_varijabla naziv="DomainObject.Predmet.ProtustrankaIDrugiAdressOIB_1">DIVERTIMENTO j.d.o.o., OIB 67058918668, Ivana Zavidića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DIVERTIMENTO j.d.o.o.</item>
    </izvorni_sadrzaj>
    <derivirana_varijabla naziv="DomainObject.Predmet.SudioniciListNaziv_1">
      <item>FINA  Rijeka</item>
      <item>DIVERTIMENTO j.d.o.o.</item>
    </derivirana_varijabla>
  </DomainObject.Predmet.SudioniciListNaziv>
  <DomainObject.Predmet.SudioniciListAdressOIB>
    <izvorni_sadrzaj>
      <item>FINA  Rijeka, OIB 85821130368, Frana Kurelca 8,51000 Rijeka</item>
      <item>DIVERTIMENTO j.d.o.o., OIB 67058918668, Ivana Zavidića 5,51000 Rijeka</item>
    </izvorni_sadrzaj>
    <derivirana_varijabla naziv="DomainObject.Predmet.SudioniciListAdressOIB_1">
      <item>FINA  Rijeka, OIB 85821130368, Frana Kurelca 8,51000 Rijeka</item>
      <item>DIVERTIMENTO j.d.o.o., OIB 67058918668, Ivana Zavidića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67058918668</item>
    </izvorni_sadrzaj>
    <derivirana_varijabla naziv="DomainObject.Predmet.SudioniciListNazivOIB_1">
      <item>, OIB 85821130368</item>
      <item>, OIB 67058918668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5EF12-F28B-4A08-BFEF-3C0AA4C7B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448</properties:Words>
  <properties:Characters>2443</properties:Characters>
  <properties:Lines>75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2018-05-22T12:20:00Z</dcterms:created>
  <dc:creator>wsadmin</dc:creator>
  <cp:lastModifiedBy>Renata Valić</cp:lastModifiedBy>
  <cp:lastPrinted>2018-05-22T12:25:00Z</cp:lastPrinted>
  <dcterms:modified xmlns:xsi="http://www.w3.org/2001/XMLSchema-instance" xsi:type="dcterms:W3CDTF">2018-05-22T12:27:00Z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(14-18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