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b634" w14:paraId="264b634" w:rsidRDefault="005A05A8" w:rsidR="005A05A8">
      <w:pPr>
        <w15:collapsed w:val="false"/>
      </w:pPr>
      <w:bookmarkStart w:name="_GoBack" w:id="0"/>
      <w:bookmarkEnd w:id="0"/>
    </w:p>
    <w:p w:rsidRDefault="00F47A36" w:rsidR="00F47A36">
      <w: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B83" w:rsidR="005A05A8" w:rsidRPr="00E73970">
      <w:r w:rsidRPr="00E73970">
        <w:t xml:space="preserve">          </w:t>
      </w:r>
      <w:r w:rsidR="005A05A8" w:rsidRPr="00E73970">
        <w:t>R</w:t>
      </w:r>
      <w:r w:rsidRPr="00E73970">
        <w:t>epublika</w:t>
      </w:r>
      <w:r w:rsidR="005A05A8" w:rsidRPr="00E73970">
        <w:t xml:space="preserve"> H</w:t>
      </w:r>
      <w:r w:rsidRPr="00E73970">
        <w:t>rvatska</w:t>
      </w:r>
    </w:p>
    <w:p w:rsidRDefault="006F7B83" w:rsidR="002A2E27" w:rsidRPr="00E73970">
      <w:r w:rsidRPr="00E73970">
        <w:t>TRGOVAČKI SUD U ZAGREBU</w:t>
      </w:r>
    </w:p>
    <w:p w:rsidRDefault="006F7B83" w:rsidR="000870CB" w:rsidRPr="00E73970">
      <w:r w:rsidRPr="00E73970">
        <w:t xml:space="preserve">       </w:t>
      </w:r>
      <w:r w:rsidR="002A2E27" w:rsidRPr="00E73970">
        <w:t>Zagreb, Amruševa 2/II</w:t>
      </w:r>
      <w:r w:rsidR="005A05A8" w:rsidRPr="00E73970">
        <w:t xml:space="preserve">                                                           </w:t>
      </w:r>
      <w:r w:rsidR="005C4AA5" w:rsidRPr="00E73970">
        <w:t xml:space="preserve">    </w:t>
      </w:r>
      <w:r w:rsidR="000870CB" w:rsidRPr="00E73970">
        <w:t xml:space="preserve">  </w:t>
      </w:r>
    </w:p>
    <w:p w:rsidRDefault="000870CB" w:rsidP="00137C94" w:rsidR="00993142" w:rsidRPr="00E73970">
      <w:pPr>
        <w:jc w:val="right"/>
      </w:pPr>
      <w:r w:rsidRPr="00E73970">
        <w:t xml:space="preserve"> </w:t>
      </w:r>
      <w:r w:rsidR="002A2E27" w:rsidRPr="00E73970">
        <w:t>20</w:t>
      </w:r>
      <w:r w:rsidRPr="00E73970">
        <w:t xml:space="preserve"> </w:t>
      </w:r>
      <w:r w:rsidR="005A05A8" w:rsidRPr="00E73970">
        <w:t>St-</w:t>
      </w:r>
      <w:r w:rsidR="00F47A36">
        <w:t>7</w:t>
      </w:r>
      <w:r w:rsidR="00E73970" w:rsidRPr="00E73970">
        <w:t>/13</w:t>
      </w:r>
    </w:p>
    <w:p w:rsidRDefault="005A05A8" w:rsidR="005A05A8" w:rsidRPr="00E73970">
      <w:pPr>
        <w:jc w:val="center"/>
      </w:pPr>
      <w:r w:rsidRPr="00E73970">
        <w:t>R J E Š E N J E</w:t>
      </w:r>
    </w:p>
    <w:p w:rsidRDefault="00FF587B" w:rsidR="00FF587B" w:rsidRPr="00E73970">
      <w:pPr>
        <w:jc w:val="center"/>
      </w:pPr>
    </w:p>
    <w:p w:rsidRDefault="005A05A8" w:rsidP="00137C94" w:rsidR="00FF587B" w:rsidRPr="00E73970">
      <w:pPr>
        <w:pStyle w:val="Tijeloteksta"/>
        <w:rPr>
          <w:szCs w:val="24"/>
        </w:rPr>
      </w:pPr>
      <w:r w:rsidRPr="00E73970">
        <w:rPr>
          <w:szCs w:val="24"/>
        </w:rPr>
        <w:tab/>
        <w:t>TRGOVAČKI SUD U ZAGREBU, po sucu</w:t>
      </w:r>
      <w:r w:rsidR="002A2E27" w:rsidRPr="00E73970">
        <w:rPr>
          <w:szCs w:val="24"/>
        </w:rPr>
        <w:t xml:space="preserve"> pojedincu</w:t>
      </w:r>
      <w:r w:rsidRPr="00E73970">
        <w:rPr>
          <w:szCs w:val="24"/>
        </w:rPr>
        <w:t xml:space="preserve"> Luciji Butigan, u stečajnom postupku nad stečajnim dužniko</w:t>
      </w:r>
      <w:r w:rsidR="001F2B41" w:rsidRPr="00E73970">
        <w:rPr>
          <w:szCs w:val="24"/>
        </w:rPr>
        <w:t xml:space="preserve">m </w:t>
      </w:r>
      <w:r w:rsidR="00F47A36" w:rsidRPr="00CA2A2B">
        <w:rPr>
          <w:szCs w:val="24"/>
        </w:rPr>
        <w:t>EURO RENT GRUPA  društvo s ograničenom odgovornošću za iznajmljivanje, promet nekretninama i trgovinu, u stečaju, Zagreb, Samoborska c. 93, MBS:080152219, OIB:690936925602013</w:t>
      </w:r>
      <w:r w:rsidR="00E06B5F" w:rsidRPr="00E73970">
        <w:rPr>
          <w:szCs w:val="24"/>
        </w:rPr>
        <w:t xml:space="preserve">, </w:t>
      </w:r>
      <w:r w:rsidR="001F2B41" w:rsidRPr="00E73970">
        <w:rPr>
          <w:szCs w:val="24"/>
        </w:rPr>
        <w:t xml:space="preserve">na </w:t>
      </w:r>
      <w:r w:rsidR="007D627C">
        <w:rPr>
          <w:szCs w:val="24"/>
        </w:rPr>
        <w:t xml:space="preserve">posebnom </w:t>
      </w:r>
      <w:r w:rsidR="001F2B41" w:rsidRPr="00E73970">
        <w:rPr>
          <w:szCs w:val="24"/>
        </w:rPr>
        <w:t xml:space="preserve">ispitnom </w:t>
      </w:r>
      <w:r w:rsidR="000870CB" w:rsidRPr="00E73970">
        <w:rPr>
          <w:szCs w:val="24"/>
        </w:rPr>
        <w:t>ročištu održanom dana</w:t>
      </w:r>
      <w:r w:rsidR="00E73970">
        <w:rPr>
          <w:szCs w:val="24"/>
        </w:rPr>
        <w:t xml:space="preserve"> </w:t>
      </w:r>
      <w:r w:rsidR="00F47A36">
        <w:rPr>
          <w:szCs w:val="24"/>
        </w:rPr>
        <w:t>9. rujna 2015</w:t>
      </w:r>
      <w:r w:rsidR="00EE07C2" w:rsidRPr="00E73970">
        <w:rPr>
          <w:szCs w:val="24"/>
        </w:rPr>
        <w:t>.</w:t>
      </w:r>
    </w:p>
    <w:p w:rsidRDefault="005A05A8" w:rsidR="005A05A8" w:rsidRPr="00E73970">
      <w:pPr>
        <w:jc w:val="center"/>
      </w:pPr>
      <w:r w:rsidRPr="00E73970">
        <w:t xml:space="preserve">r i j e š i o    j e </w:t>
      </w:r>
    </w:p>
    <w:p w:rsidRDefault="005A05A8" w:rsidR="005A05A8" w:rsidRPr="00E73970">
      <w:pPr>
        <w:jc w:val="center"/>
      </w:pPr>
    </w:p>
    <w:p w:rsidRDefault="007D2903" w:rsidP="00E70959" w:rsidR="00E70959" w:rsidRPr="00E73970">
      <w:pPr>
        <w:jc w:val="both"/>
        <w:rPr>
          <w:bCs/>
        </w:rPr>
      </w:pPr>
      <w:r w:rsidRPr="00E73970">
        <w:t xml:space="preserve"> </w:t>
      </w:r>
      <w:r w:rsidR="00E70959" w:rsidRPr="00E73970">
        <w:rPr>
          <w:bCs/>
        </w:rPr>
        <w:t xml:space="preserve">I. </w:t>
      </w:r>
      <w:r w:rsidRPr="00E73970">
        <w:rPr>
          <w:bCs/>
        </w:rPr>
        <w:tab/>
      </w:r>
      <w:r w:rsidR="00E70959" w:rsidRPr="00E73970">
        <w:rPr>
          <w:bCs/>
        </w:rPr>
        <w:t>Utvrđene su sljedeće tražbine viših isplatnih redova kako slijedi:</w:t>
      </w:r>
    </w:p>
    <w:p w:rsidRDefault="005A05A8" w:rsidR="005A05A8" w:rsidRPr="00E73970">
      <w:pPr>
        <w:jc w:val="both"/>
      </w:pPr>
    </w:p>
    <w:p w:rsidRDefault="005803EA" w:rsidP="00F47A36" w:rsidR="003D69F0">
      <w:pPr>
        <w:jc w:val="both"/>
        <w:rPr>
          <w:u w:val="single"/>
        </w:rPr>
      </w:pPr>
      <w:r w:rsidRPr="00E73970">
        <w:t xml:space="preserve">        </w:t>
      </w:r>
      <w:r w:rsidR="00EB5A87" w:rsidRPr="00E73970">
        <w:tab/>
      </w:r>
      <w:r w:rsidR="00EB5A87" w:rsidRPr="00E73970">
        <w:tab/>
      </w:r>
      <w:r w:rsidR="00EB5A87" w:rsidRPr="00E73970">
        <w:tab/>
        <w:t xml:space="preserve">                       </w:t>
      </w:r>
      <w:r w:rsidR="00E06B5F" w:rsidRPr="00E73970">
        <w:tab/>
        <w:t xml:space="preserve"> </w:t>
      </w:r>
    </w:p>
    <w:p w:rsidRDefault="003D69F0" w:rsidP="003D69F0" w:rsidR="003D69F0">
      <w:pPr>
        <w:jc w:val="center"/>
      </w:pPr>
      <w:r>
        <w:t xml:space="preserve">      2. </w:t>
      </w:r>
      <w:r w:rsidRPr="003D69F0">
        <w:rPr>
          <w:u w:val="single"/>
        </w:rPr>
        <w:t>viši isplatni red</w:t>
      </w:r>
    </w:p>
    <w:p w:rsidRDefault="003D69F0" w:rsidP="003D69F0" w:rsidR="003D69F0">
      <w:pPr>
        <w:jc w:val="center"/>
      </w:pPr>
    </w:p>
    <w:p w:rsidRDefault="003D69F0" w:rsidP="003D69F0" w:rsidR="003D69F0"/>
    <w:tbl>
      <w:tblPr>
        <w:tblW w:type="dxa" w:w="9195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73"/>
        <w:gridCol w:w="582"/>
        <w:gridCol w:w="4457"/>
        <w:gridCol w:w="1981"/>
        <w:gridCol w:w="1702"/>
      </w:tblGrid>
      <w:tr w:rsidTr="00F47A36" w:rsidR="00F47A36">
        <w:trPr>
          <w:trHeight w:val="576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re. br.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br.   prij.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Vjerovnik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Utvrđene</w:t>
            </w:r>
          </w:p>
        </w:tc>
      </w:tr>
      <w:tr w:rsidTr="00F47A36" w:rsidR="00F47A36">
        <w:trPr>
          <w:trHeight w:val="97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30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UniCredit Leasing Croatia d.o.o. Zagreb, zastupano po Staša Stefanović, odvjetnik iz Odvjetničkog društva Stefanović&amp;Vrdelja iz Zagreba, Zeljinska 3 OIB: 18736141210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Centar Bundek D.T.Gavrana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79.575,44</w:t>
            </w:r>
          </w:p>
        </w:tc>
      </w:tr>
      <w:tr w:rsidTr="00F47A36" w:rsidR="00F47A36">
        <w:trPr>
          <w:trHeight w:val="91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31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HRVATSKA RADIOTELEVIZIJA, Zagreb, koju zastupa Odvjetničko društvo Hanžeković &amp; partneri d.o.o. Iz Zagreba, Radnička c. 22 OIB: 68419124305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Prisavlje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1.507,94</w:t>
            </w:r>
          </w:p>
        </w:tc>
      </w:tr>
      <w:tr w:rsidTr="00F47A36" w:rsidR="00F47A36">
        <w:trPr>
          <w:trHeight w:val="61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32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VIPnet d.o.o. Zagreb OIB: 29524210204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Vrtni put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116.278,11</w:t>
            </w:r>
          </w:p>
        </w:tc>
      </w:tr>
      <w:tr w:rsidTr="00F47A36" w:rsidR="00F47A36">
        <w:trPr>
          <w:trHeight w:val="570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33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ZAŠTITA ZAGREB d.d. Zagreb OIB: 68204597981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Savska c. 163b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3.381,50</w:t>
            </w:r>
          </w:p>
        </w:tc>
      </w:tr>
      <w:tr w:rsidTr="00F47A36" w:rsidR="00F47A36">
        <w:trPr>
          <w:trHeight w:val="67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34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HEP-Operator distribucijskog sustava d.o.o. ELEKRO DALMACIJA SPLIT OIB: 46830600751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Split, Poljačka cesta 73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4.568,46</w:t>
            </w:r>
          </w:p>
        </w:tc>
      </w:tr>
      <w:tr w:rsidTr="00F47A36" w:rsidR="00F47A36">
        <w:trPr>
          <w:trHeight w:val="73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35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ORBICO d.o.o. Zagreb, zastupan po odvjetnici Mirki Vuletić, Klaićeva 48, Zagreb                        OIB: 85611744662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Koturaška cesta 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106.108,74</w:t>
            </w:r>
          </w:p>
        </w:tc>
      </w:tr>
      <w:tr w:rsidTr="00F47A36" w:rsidR="00F47A36">
        <w:trPr>
          <w:trHeight w:val="58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36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FORCH d.o.o. Zagreb, zastupano po Tajani Šakić, odvjetnici iz Zagreba Zelinska 3 OIB: 74056056752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Velika cesta 34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5.508,45</w:t>
            </w:r>
          </w:p>
        </w:tc>
      </w:tr>
      <w:tr w:rsidTr="00F47A36" w:rsidR="00F47A36">
        <w:trPr>
          <w:trHeight w:val="630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lastRenderedPageBreak/>
              <w:t>8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37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RH, Ministarstvo financija, Porezna uprava, Područni ured Zagreb, zastupan po ŽDO u Zagrebu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315.700,00</w:t>
            </w:r>
          </w:p>
        </w:tc>
      </w:tr>
      <w:tr w:rsidTr="00F47A36" w:rsidR="00F47A36">
        <w:trPr>
          <w:trHeight w:val="585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9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38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EURO RENT SPORT d.o.o. u stečaju, Zagreb                 OIB: 99531500607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Zagreb, Samoborska c. 93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7A36" w:rsidR="00F47A36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4.961.078,58</w:t>
            </w:r>
          </w:p>
        </w:tc>
      </w:tr>
      <w:tr w:rsidTr="00F47A36" w:rsidR="00F47A36">
        <w:trPr>
          <w:trHeight w:val="350"/>
        </w:trPr>
        <w:tc>
          <w:tcPr>
            <w:tcW w:type="dxa" w:w="4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4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47A36" w:rsidR="00F47A36">
            <w:pPr>
              <w:rPr>
                <w:rFonts w:cs="Calibri"/>
                <w:sz w:val="22"/>
                <w:szCs w:val="22"/>
                <w:lang w:eastAsia="en-US"/>
              </w:rPr>
            </w:pPr>
            <w:r>
              <w:t>5.593.707,22</w:t>
            </w:r>
          </w:p>
        </w:tc>
      </w:tr>
    </w:tbl>
    <w:p w:rsidRDefault="00E06B5F" w:rsidP="003D69F0" w:rsidR="00E06B5F" w:rsidRPr="00E73970">
      <w:pPr>
        <w:tabs>
          <w:tab w:pos="360" w:val="left"/>
        </w:tabs>
        <w:ind w:left="360"/>
        <w:jc w:val="both"/>
      </w:pPr>
      <w:r w:rsidRPr="00E73970">
        <w:tab/>
      </w:r>
    </w:p>
    <w:p w:rsidRDefault="00E06B5F" w:rsidP="00E06B5F" w:rsidR="00E06B5F">
      <w:pPr>
        <w:ind w:firstLine="360" w:left="60"/>
        <w:jc w:val="both"/>
      </w:pPr>
    </w:p>
    <w:p w:rsidRDefault="005A05A8" w:rsidR="005A05A8" w:rsidRPr="00E73970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E73970">
        <w:rPr>
          <w:rFonts w:cs="Times New Roman" w:hAnsi="Times New Roman" w:ascii="Times New Roman"/>
          <w:b w:val="false"/>
          <w:sz w:val="24"/>
        </w:rPr>
        <w:t>Obrazloženje</w:t>
      </w:r>
    </w:p>
    <w:p w:rsidRDefault="00954AAC" w:rsidR="00954AAC" w:rsidRPr="00E73970">
      <w:pPr>
        <w:ind w:firstLine="720"/>
        <w:jc w:val="both"/>
      </w:pPr>
    </w:p>
    <w:p w:rsidRDefault="00954AAC" w:rsidP="00954AAC" w:rsidR="00954AAC" w:rsidRPr="00E73970">
      <w:pPr>
        <w:ind w:firstLine="720"/>
        <w:jc w:val="both"/>
      </w:pPr>
      <w:r w:rsidRPr="00E73970">
        <w:t xml:space="preserve">Na </w:t>
      </w:r>
      <w:r w:rsidR="00CC3160">
        <w:t xml:space="preserve">posebnom </w:t>
      </w:r>
      <w:r w:rsidRPr="00E73970">
        <w:t>ispitnom ročištu održanom dana</w:t>
      </w:r>
      <w:r w:rsidR="00EB5A87" w:rsidRPr="00E73970">
        <w:t xml:space="preserve"> </w:t>
      </w:r>
      <w:r w:rsidR="00F47A36">
        <w:t xml:space="preserve">9. rujna </w:t>
      </w:r>
      <w:r w:rsidR="00CC3160">
        <w:t xml:space="preserve">2015. </w:t>
      </w:r>
      <w:r w:rsidRPr="00E73970">
        <w:t>ispitane su sve</w:t>
      </w:r>
      <w:r w:rsidR="00CC3160">
        <w:t>, u naknadnom roku, podnesene</w:t>
      </w:r>
      <w:r w:rsidRPr="00E73970">
        <w:t xml:space="preserve"> </w:t>
      </w:r>
      <w:r w:rsidR="00CC3160">
        <w:t xml:space="preserve">prijave stečajnih vjerovnika </w:t>
      </w:r>
      <w:r w:rsidRPr="00E73970">
        <w:t>prema svojim iznosima i redu.</w:t>
      </w:r>
    </w:p>
    <w:p w:rsidRDefault="00954AAC" w:rsidP="00EE07C2" w:rsidR="00954AAC" w:rsidRPr="00E73970">
      <w:pPr>
        <w:ind w:firstLine="708"/>
        <w:jc w:val="both"/>
      </w:pPr>
      <w:r w:rsidRPr="00E73970">
        <w:t>Stečajni sudac sastavio je, sukladno članku 177. stavak 2. Stečajnog zakona</w:t>
      </w:r>
      <w:r w:rsidR="00EE07C2" w:rsidRPr="00E73970">
        <w:t xml:space="preserve"> (Narodne novine br. </w:t>
      </w:r>
      <w:r w:rsidR="006E49B0" w:rsidRPr="00E73970">
        <w:t>44/96, 161/98, 29/99, 129/00, 123/03, 197/03, 187/04, 82/06, 116/10, 125/12, 133/12;</w:t>
      </w:r>
      <w:r w:rsidR="00EE07C2" w:rsidRPr="00E73970">
        <w:t xml:space="preserve"> dalje: SZ)</w:t>
      </w:r>
      <w:r w:rsidRPr="00E73970">
        <w:t>, tablicu ispitanih tražbina, a u koju su za svaku prijavljenu tražbinu uneseni podaci o tome u kojoj je mjeri tražbina utvrđena prema svom iznosu i svom redu</w:t>
      </w:r>
      <w:r w:rsidR="00974173" w:rsidRPr="00E73970">
        <w:t>,</w:t>
      </w:r>
      <w:r w:rsidRPr="00E73970">
        <w:t xml:space="preserve"> odnosno tko je tražbinu osporio.</w:t>
      </w:r>
    </w:p>
    <w:p w:rsidRDefault="00353B61" w:rsidP="00353B61" w:rsidR="00353B61" w:rsidRPr="00E73970">
      <w:pPr>
        <w:pStyle w:val="Tijeloteksta-uvlaka2"/>
      </w:pPr>
      <w:r w:rsidRPr="00E73970">
        <w:t>Tražbine navedene u točki I. izreke stečajn</w:t>
      </w:r>
      <w:r w:rsidR="00F47A36">
        <w:t>i</w:t>
      </w:r>
      <w:r w:rsidRPr="00E73970">
        <w:t xml:space="preserve"> upravitel</w:t>
      </w:r>
      <w:r w:rsidR="00F47A36">
        <w:t>j</w:t>
      </w:r>
      <w:r w:rsidRPr="00E73970">
        <w:t xml:space="preserve"> nije ospor</w:t>
      </w:r>
      <w:r w:rsidR="00F47A36">
        <w:t>io</w:t>
      </w:r>
      <w:r w:rsidRPr="00E73970">
        <w:t>, a ni nitko od nazočnih vjerovnika. Stoga se</w:t>
      </w:r>
      <w:r w:rsidR="006D02BC" w:rsidRPr="00E73970">
        <w:t>, te tražbine na temelju</w:t>
      </w:r>
      <w:r w:rsidRPr="00E73970">
        <w:t xml:space="preserve"> čla</w:t>
      </w:r>
      <w:r w:rsidR="00EE07C2" w:rsidRPr="00E73970">
        <w:t>nk</w:t>
      </w:r>
      <w:r w:rsidR="006D02BC" w:rsidRPr="00E73970">
        <w:t>a</w:t>
      </w:r>
      <w:r w:rsidR="00EE07C2" w:rsidRPr="00E73970">
        <w:t xml:space="preserve"> 177. stavak 1. SZ-</w:t>
      </w:r>
      <w:r w:rsidRPr="00E73970">
        <w:t>a smatraju utvrđenim, te je na temelju članka 177. stavak 3. S</w:t>
      </w:r>
      <w:r w:rsidR="00EE07C2" w:rsidRPr="00E73970">
        <w:t>Z-</w:t>
      </w:r>
      <w:r w:rsidRPr="00E73970">
        <w:t>a i riješeno kao u točki I. izreke.</w:t>
      </w:r>
    </w:p>
    <w:p w:rsidRDefault="005A05A8" w:rsidP="00137C94" w:rsidR="005A05A8">
      <w:pPr>
        <w:pStyle w:val="Tijeloteksta-uvlaka2"/>
        <w:ind w:firstLine="0"/>
      </w:pPr>
    </w:p>
    <w:p w:rsidRDefault="00F47A36" w:rsidP="00137C94" w:rsidR="00F47A36" w:rsidRPr="00E73970">
      <w:pPr>
        <w:pStyle w:val="Tijeloteksta-uvlaka2"/>
        <w:ind w:firstLine="0"/>
      </w:pPr>
    </w:p>
    <w:p w:rsidRDefault="00137C94" w:rsidR="005A05A8" w:rsidRPr="00E73970">
      <w:pPr>
        <w:jc w:val="center"/>
      </w:pPr>
      <w:r>
        <w:t xml:space="preserve">U Zagrebu, </w:t>
      </w:r>
      <w:r w:rsidR="00F47A36">
        <w:t xml:space="preserve">9. rujna </w:t>
      </w:r>
      <w:r>
        <w:t xml:space="preserve"> 2015. godine</w:t>
      </w:r>
    </w:p>
    <w:p w:rsidRDefault="005A05A8" w:rsidR="005A05A8" w:rsidRPr="00E73970">
      <w:r w:rsidRPr="00E73970">
        <w:tab/>
      </w:r>
    </w:p>
    <w:p w:rsidRDefault="005A05A8" w:rsidR="005A05A8" w:rsidRPr="00E73970">
      <w:r w:rsidRPr="00E73970">
        <w:tab/>
      </w:r>
      <w:r w:rsidRPr="00E73970">
        <w:tab/>
      </w:r>
      <w:r w:rsidRPr="00E73970">
        <w:tab/>
      </w:r>
      <w:r w:rsidRPr="00E73970">
        <w:tab/>
        <w:t xml:space="preserve">            </w:t>
      </w:r>
      <w:r w:rsidRPr="00E73970">
        <w:tab/>
      </w:r>
      <w:r w:rsidRPr="00E73970">
        <w:tab/>
        <w:t xml:space="preserve">          </w:t>
      </w:r>
      <w:r w:rsidR="003C6B5B" w:rsidRPr="00E73970">
        <w:tab/>
      </w:r>
      <w:r w:rsidR="002A2E27" w:rsidRPr="00E73970">
        <w:t xml:space="preserve">  </w:t>
      </w:r>
      <w:r w:rsidR="00222094" w:rsidRPr="00E73970">
        <w:t xml:space="preserve"> </w:t>
      </w:r>
      <w:r w:rsidR="002A2E27" w:rsidRPr="00E73970">
        <w:t xml:space="preserve"> </w:t>
      </w:r>
      <w:r w:rsidRPr="00E73970">
        <w:t>S</w:t>
      </w:r>
      <w:r w:rsidR="002A2E27" w:rsidRPr="00E73970">
        <w:t xml:space="preserve"> </w:t>
      </w:r>
      <w:r w:rsidRPr="00E73970">
        <w:t>U</w:t>
      </w:r>
      <w:r w:rsidR="002A2E27" w:rsidRPr="00E73970">
        <w:t xml:space="preserve"> </w:t>
      </w:r>
      <w:r w:rsidRPr="00E73970">
        <w:t>D</w:t>
      </w:r>
      <w:r w:rsidR="002A2E27" w:rsidRPr="00E73970">
        <w:t xml:space="preserve"> </w:t>
      </w:r>
      <w:r w:rsidRPr="00E73970">
        <w:t>A</w:t>
      </w:r>
      <w:r w:rsidR="002A2E27" w:rsidRPr="00E73970">
        <w:t xml:space="preserve"> </w:t>
      </w:r>
      <w:r w:rsidRPr="00E73970">
        <w:t>C:</w:t>
      </w:r>
    </w:p>
    <w:p w:rsidRDefault="003C6B5B" w:rsidR="005A05A8" w:rsidRPr="00E73970">
      <w:r w:rsidRPr="00E73970">
        <w:tab/>
      </w:r>
    </w:p>
    <w:p w:rsidRDefault="00BB56B4" w:rsidR="005A05A8"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</w:r>
      <w:r w:rsidRPr="00E73970">
        <w:tab/>
        <w:t>LUCIJA BUTIGAN</w:t>
      </w:r>
      <w:r w:rsidR="009106CC">
        <w:t>,v.r.</w:t>
      </w:r>
    </w:p>
    <w:p w:rsidRDefault="009106CC" w:rsidR="009106CC"/>
    <w:p w:rsidRDefault="009106CC" w:rsidP="009106CC" w:rsidR="009106CC" w:rsidRPr="006866B6">
      <w:pPr>
        <w:ind w:firstLine="708" w:left="3540"/>
      </w:pPr>
      <w:r w:rsidRPr="006866B6">
        <w:t>Za točnost otpravka-ovlašteni službenik:</w:t>
      </w:r>
    </w:p>
    <w:p w:rsidRDefault="009106CC" w:rsidP="009106CC" w:rsidR="009106CC" w:rsidRPr="006866B6">
      <w:pPr>
        <w:ind w:left="1416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(Valentina Kranjčić)</w:t>
      </w:r>
    </w:p>
    <w:p w:rsidRDefault="009106CC" w:rsidR="009106CC" w:rsidRPr="00E73970"/>
    <w:p w:rsidRDefault="00F47A36" w:rsidR="00F47A36">
      <w:pPr>
        <w:rPr>
          <w:u w:val="single"/>
        </w:rPr>
      </w:pPr>
    </w:p>
    <w:p w:rsidRDefault="00F47A36" w:rsidR="00F47A36">
      <w:pPr>
        <w:rPr>
          <w:u w:val="single"/>
        </w:rPr>
      </w:pPr>
    </w:p>
    <w:p w:rsidRDefault="00EE07C2" w:rsidR="005A05A8" w:rsidRPr="00E73970">
      <w:pPr>
        <w:rPr>
          <w:u w:val="single"/>
        </w:rPr>
      </w:pPr>
      <w:r w:rsidRPr="00E73970">
        <w:rPr>
          <w:u w:val="single"/>
        </w:rPr>
        <w:t>UPUTA</w:t>
      </w:r>
      <w:r w:rsidR="005A05A8" w:rsidRPr="00E73970">
        <w:rPr>
          <w:u w:val="single"/>
        </w:rPr>
        <w:t xml:space="preserve"> O PRAVNOM LIJEKU:</w:t>
      </w:r>
    </w:p>
    <w:p w:rsidRDefault="005A05A8" w:rsidP="00351A68" w:rsidR="005A05A8" w:rsidRPr="00E73970">
      <w:pPr>
        <w:pStyle w:val="Tijeloteksta"/>
        <w:spacing w:after="120"/>
        <w:ind w:left="0"/>
        <w:rPr>
          <w:szCs w:val="24"/>
        </w:rPr>
      </w:pPr>
      <w:r w:rsidRPr="00E73970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E73970">
        <w:rPr>
          <w:szCs w:val="24"/>
        </w:rPr>
        <w:t xml:space="preserve"> (članak 177. stavak 4. i 5. SZ-</w:t>
      </w:r>
      <w:r w:rsidRPr="00E73970">
        <w:rPr>
          <w:szCs w:val="24"/>
        </w:rPr>
        <w:t>a)</w:t>
      </w:r>
      <w:r w:rsidR="003C2FD3" w:rsidRPr="00E73970">
        <w:rPr>
          <w:szCs w:val="24"/>
        </w:rPr>
        <w:t xml:space="preserve">. Rok za žalbu je </w:t>
      </w:r>
      <w:r w:rsidRPr="00E73970">
        <w:rPr>
          <w:szCs w:val="24"/>
        </w:rPr>
        <w:t>osam dana računajući od dana dostave pisanog izvatka iz rješenja. Žalba se podnosi Visokom trgova</w:t>
      </w:r>
      <w:r w:rsidR="003C2FD3" w:rsidRPr="00E73970">
        <w:rPr>
          <w:szCs w:val="24"/>
        </w:rPr>
        <w:t xml:space="preserve">čkom sudu RH putem ovog suda u </w:t>
      </w:r>
      <w:r w:rsidR="008F5962" w:rsidRPr="00E73970">
        <w:rPr>
          <w:szCs w:val="24"/>
        </w:rPr>
        <w:t>tri</w:t>
      </w:r>
      <w:r w:rsidRPr="00E73970">
        <w:rPr>
          <w:szCs w:val="24"/>
        </w:rPr>
        <w:t xml:space="preserve"> primjerka.</w:t>
      </w:r>
    </w:p>
    <w:p w:rsidRDefault="005A47B7" w:rsidP="0046565F" w:rsidR="005A47B7"/>
    <w:p w:rsidRDefault="00C932C0" w:rsidP="0046565F" w:rsidR="0046565F" w:rsidRPr="009106CC">
      <w:pPr>
        <w:rPr>
          <w:color w:val="FFFFFF"/>
        </w:rPr>
      </w:pPr>
      <w:r w:rsidRPr="009106CC">
        <w:rPr>
          <w:color w:val="FFFFFF"/>
        </w:rPr>
        <w:t>DNA</w:t>
      </w:r>
      <w:r w:rsidR="007D2903" w:rsidRPr="009106CC">
        <w:rPr>
          <w:color w:val="FFFFFF"/>
        </w:rPr>
        <w:t>:</w:t>
      </w:r>
    </w:p>
    <w:p w:rsidRDefault="00EB5A87" w:rsidP="0046565F" w:rsidR="0046565F" w:rsidRPr="009106CC">
      <w:pPr>
        <w:numPr>
          <w:ilvl w:val="0"/>
          <w:numId w:val="42"/>
        </w:numPr>
        <w:rPr>
          <w:color w:val="FFFFFF"/>
        </w:rPr>
      </w:pPr>
      <w:r w:rsidRPr="009106CC">
        <w:rPr>
          <w:color w:val="FFFFFF"/>
        </w:rPr>
        <w:t>ste</w:t>
      </w:r>
      <w:r w:rsidR="009106CC" w:rsidRPr="009106CC">
        <w:rPr>
          <w:color w:val="FFFFFF"/>
        </w:rPr>
        <w:t>čajni</w:t>
      </w:r>
      <w:r w:rsidR="0046565F" w:rsidRPr="009106CC">
        <w:rPr>
          <w:color w:val="FFFFFF"/>
        </w:rPr>
        <w:t xml:space="preserve"> upravitelj</w:t>
      </w:r>
    </w:p>
    <w:p w:rsidRDefault="00F47A36" w:rsidP="0046565F" w:rsidR="0046565F" w:rsidRPr="009106CC">
      <w:pPr>
        <w:numPr>
          <w:ilvl w:val="0"/>
          <w:numId w:val="42"/>
        </w:numPr>
        <w:rPr>
          <w:color w:val="FFFFFF"/>
        </w:rPr>
      </w:pPr>
      <w:r w:rsidRPr="009106CC">
        <w:rPr>
          <w:color w:val="FFFFFF"/>
        </w:rPr>
        <w:t xml:space="preserve">e-oglasna </w:t>
      </w:r>
      <w:r w:rsidR="0046565F" w:rsidRPr="009106CC">
        <w:rPr>
          <w:color w:val="FFFFFF"/>
        </w:rPr>
        <w:t>– 8 dana</w:t>
      </w:r>
    </w:p>
    <w:p w:rsidRDefault="0046565F" w:rsidP="0046565F" w:rsidR="0046565F" w:rsidRPr="00E73970"/>
    <w:sectPr w:rsidSect="00B14877" w:rsidR="0046565F" w:rsidRPr="00E73970">
      <w:headerReference w:type="even" r:id="rId11"/>
      <w:headerReference w:type="default" r:id="rId12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342" w:rsidR="00FE7342">
      <w:r>
        <w:separator/>
      </w:r>
    </w:p>
  </w:endnote>
  <w:endnote w:id="0" w:type="continuationSeparator">
    <w:p w:rsidRDefault="00FE7342" w:rsidR="00FE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342" w:rsidR="00FE7342">
      <w:r>
        <w:separator/>
      </w:r>
    </w:p>
  </w:footnote>
  <w:footnote w:id="0" w:type="continuationSeparator">
    <w:p w:rsidRDefault="00FE7342" w:rsidR="00FE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F47A36">
      <w:rPr>
        <w:rFonts w:cs="Arial" w:hAnsi="Arial" w:ascii="Arial"/>
        <w:sz w:val="22"/>
        <w:szCs w:val="22"/>
      </w:rPr>
      <w:t>7</w:t>
    </w:r>
    <w:r w:rsidR="003D69F0">
      <w:rPr>
        <w:rFonts w:cs="Arial" w:hAnsi="Arial" w:ascii="Arial"/>
        <w:sz w:val="22"/>
        <w:szCs w:val="22"/>
      </w:rPr>
      <w:t>/13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9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0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1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6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2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4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5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3"/>
  </w:num>
  <w:num w:numId="3">
    <w:abstractNumId w:val="19"/>
  </w:num>
  <w:num w:numId="4">
    <w:abstractNumId w:val="35"/>
  </w:num>
  <w:num w:numId="5">
    <w:abstractNumId w:val="37"/>
  </w:num>
  <w:num w:numId="6">
    <w:abstractNumId w:val="27"/>
  </w:num>
  <w:num w:numId="7">
    <w:abstractNumId w:val="41"/>
  </w:num>
  <w:num w:numId="8">
    <w:abstractNumId w:val="29"/>
  </w:num>
  <w:num w:numId="9">
    <w:abstractNumId w:val="47"/>
  </w:num>
  <w:num w:numId="10">
    <w:abstractNumId w:val="20"/>
  </w:num>
  <w:num w:numId="11">
    <w:abstractNumId w:val="5"/>
  </w:num>
  <w:num w:numId="12">
    <w:abstractNumId w:val="10"/>
  </w:num>
  <w:num w:numId="13">
    <w:abstractNumId w:val="42"/>
  </w:num>
  <w:num w:numId="14">
    <w:abstractNumId w:val="39"/>
  </w:num>
  <w:num w:numId="15">
    <w:abstractNumId w:val="34"/>
  </w:num>
  <w:num w:numId="16">
    <w:abstractNumId w:val="40"/>
  </w:num>
  <w:num w:numId="17">
    <w:abstractNumId w:val="0"/>
  </w:num>
  <w:num w:numId="18">
    <w:abstractNumId w:val="8"/>
  </w:num>
  <w:num w:numId="19">
    <w:abstractNumId w:val="11"/>
  </w:num>
  <w:num w:numId="20">
    <w:abstractNumId w:val="45"/>
  </w:num>
  <w:num w:numId="21">
    <w:abstractNumId w:val="3"/>
  </w:num>
  <w:num w:numId="22">
    <w:abstractNumId w:val="2"/>
  </w:num>
  <w:num w:numId="23">
    <w:abstractNumId w:val="1"/>
  </w:num>
  <w:num w:numId="24">
    <w:abstractNumId w:val="44"/>
  </w:num>
  <w:num w:numId="25">
    <w:abstractNumId w:val="24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8"/>
  </w:num>
  <w:num w:numId="31">
    <w:abstractNumId w:val="16"/>
  </w:num>
  <w:num w:numId="32">
    <w:abstractNumId w:val="26"/>
  </w:num>
  <w:num w:numId="33">
    <w:abstractNumId w:val="30"/>
  </w:num>
  <w:num w:numId="34">
    <w:abstractNumId w:val="28"/>
  </w:num>
  <w:num w:numId="35">
    <w:abstractNumId w:val="31"/>
  </w:num>
  <w:num w:numId="36">
    <w:abstractNumId w:val="25"/>
  </w:num>
  <w:num w:numId="37">
    <w:abstractNumId w:val="32"/>
  </w:num>
  <w:num w:numId="38">
    <w:abstractNumId w:val="14"/>
  </w:num>
  <w:num w:numId="39">
    <w:abstractNumId w:val="36"/>
  </w:num>
  <w:num w:numId="40">
    <w:abstractNumId w:val="6"/>
  </w:num>
  <w:num w:numId="41">
    <w:abstractNumId w:val="7"/>
  </w:num>
  <w:num w:numId="42">
    <w:abstractNumId w:val="33"/>
  </w:num>
  <w:num w:numId="43">
    <w:abstractNumId w:val="13"/>
  </w:num>
  <w:num w:numId="44">
    <w:abstractNumId w:val="17"/>
  </w:num>
  <w:num w:numId="45">
    <w:abstractNumId w:val="46"/>
  </w:num>
  <w:num w:numId="46">
    <w:abstractNumId w:val="9"/>
  </w:num>
  <w:num w:numId="47">
    <w:abstractNumId w:val="43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D69F0"/>
    <w:rsid w:val="003E18BE"/>
    <w:rsid w:val="003F6424"/>
    <w:rsid w:val="003F73E9"/>
    <w:rsid w:val="00401AC7"/>
    <w:rsid w:val="004042B5"/>
    <w:rsid w:val="004245A6"/>
    <w:rsid w:val="0046565F"/>
    <w:rsid w:val="0047589F"/>
    <w:rsid w:val="00480D11"/>
    <w:rsid w:val="00485CDE"/>
    <w:rsid w:val="004A17BE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666C8"/>
    <w:rsid w:val="006761FD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6CC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16300"/>
    <w:rsid w:val="00C35B81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3243D"/>
    <w:rsid w:val="00F460A9"/>
    <w:rsid w:val="00F47A36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65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St-7/2013-138</izvorni_sadrzaj>
    <derivirana_varijabla naziv="DomainObject.Oznaka_1">St-7/2013-138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</izvorni_sadrzaj>
    <derivirana_varijabla naziv="DomainObject.Predmet.StrankaFormated_1">  JADRANKA PONGRAČIĆ; HEP; HRT</derivirana_varijabla>
  </DomainObject.Predmet.StrankaFormated>
  <DomainObject.Predmet.StrankaFormatedOIB>
    <izvorni_sadrzaj>  JADRANKA PONGRAČIĆ, OIB ; HEP; HRT</izvorni_sadrzaj>
    <derivirana_varijabla naziv="DomainObject.Predmet.StrankaFormatedOIB_1">  JADRANKA PONGRAČIĆ, OIB ; HEP; HRT</derivirana_varijabla>
  </DomainObject.Predmet.StrankaFormatedOIB>
  <DomainObject.Predmet.StrankaFormatedWithAdress>
    <izvorni_sadrzaj> JADRANKA PONGRAČIĆ, CVJETNA CESTA 9, 10000 Zagreb; HEP; HRT</izvorni_sadrzaj>
    <derivirana_varijabla naziv="DomainObject.Predmet.StrankaFormatedWithAdress_1"> JADRANKA PONGRAČIĆ, CVJETNA CESTA 9, 10000 Zagreb; HEP; HRT</derivirana_varijabla>
  </DomainObject.Predmet.StrankaFormatedWithAdress>
  <DomainObject.Predmet.StrankaFormatedWithAdressOIB>
    <izvorni_sadrzaj> JADRANKA PONGRAČIĆ, OIB , CVJETNA CESTA 9, 10000 Zagreb; HEP; HRT</izvorni_sadrzaj>
    <derivirana_varijabla naziv="DomainObject.Predmet.StrankaFormatedWithAdressOIB_1"> JADRANKA PONGRAČIĆ, OIB , CVJETNA CESTA 9, 10000 Zagreb; HEP; HRT</derivirana_varijabla>
  </DomainObject.Predmet.StrankaFormatedWithAdressOIB>
  <DomainObject.Predmet.StrankaWithAdress>
    <izvorni_sadrzaj>JADRANKA PONGRAČIĆ CVJETNA CESTA 9,10000 Zagreb,HEP ,HRT </izvorni_sadrzaj>
    <derivirana_varijabla naziv="DomainObject.Predmet.StrankaWithAdress_1">JADRANKA PONGRAČIĆ CVJETNA CESTA 9,10000 Zagreb,HEP ,HRT </derivirana_varijabla>
  </DomainObject.Predmet.StrankaWithAdress>
  <DomainObject.Predmet.StrankaWithAdressOIB>
    <izvorni_sadrzaj>JADRANKA PONGRAČIĆ, OIB , CVJETNA CESTA 9,10000 Zagreb,HEP,HRT</izvorni_sadrzaj>
    <derivirana_varijabla naziv="DomainObject.Predmet.StrankaWithAdressOIB_1">JADRANKA PONGRAČIĆ, OIB , CVJETNA CESTA 9,10000 Zagreb,HEP,HRT</derivirana_varijabla>
  </DomainObject.Predmet.StrankaWithAdressOIB>
  <DomainObject.Predmet.StrankaNazivFormated>
    <izvorni_sadrzaj>JADRANKA PONGRAČIĆ,HEP,HRT</izvorni_sadrzaj>
    <derivirana_varijabla naziv="DomainObject.Predmet.StrankaNazivFormated_1">JADRANKA PONGRAČIĆ,HEP,HRT</derivirana_varijabla>
  </DomainObject.Predmet.StrankaNazivFormated>
  <DomainObject.Predmet.StrankaNazivFormatedOIB>
    <izvorni_sadrzaj>JADRANKA PONGRAČIĆ, OIB ,HEP,HRT</izvorni_sadrzaj>
    <derivirana_varijabla naziv="DomainObject.Predmet.StrankaNazivFormatedOIB_1">JADRANKA PONGRAČIĆ, OIB ,HEP,HRT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</izvorni_sadrzaj>
    <derivirana_varijabla naziv="DomainObject.Predmet.StrankaListFormated_1">
      <item>JADRANKA PONGRAČIĆ</item>
      <item>HEP</item>
      <item>HRT</item>
    </derivirana_varijabla>
  </DomainObject.Predmet.StrankaListFormated>
  <DomainObject.Predmet.StrankaListFormatedOIB>
    <izvorni_sadrzaj>
      <item>JADRANKA PONGRAČIĆ, OIB </item>
      <item>HEP</item>
      <item>HRT</item>
    </izvorni_sadrzaj>
    <derivirana_varijabla naziv="DomainObject.Predmet.StrankaListFormatedOIB_1">
      <item>JADRANKA PONGRAČIĆ, OIB </item>
      <item>HEP</item>
      <item>HRT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</izvorni_sadrzaj>
    <derivirana_varijabla naziv="DomainObject.Predmet.StrankaListFormatedWithAdress_1">
      <item>JADRANKA PONGRAČIĆ, CVJETNA CESTA 9, 10000 Zagreb</item>
      <item>HEP</item>
      <item>HRT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</izvorni_sadrzaj>
    <derivirana_varijabla naziv="DomainObject.Predmet.StrankaListFormatedWithAdressOIB_1">
      <item>JADRANKA PONGRAČIĆ, OIB , CVJETNA CESTA 9, 10000 Zagreb</item>
      <item>HEP</item>
      <item>HRT</item>
    </derivirana_varijabla>
  </DomainObject.Predmet.StrankaListFormatedWithAdressOIB>
  <DomainObject.Predmet.StrankaListNazivFormated>
    <izvorni_sadrzaj>
      <item>JADRANKA PONGRAČIĆ</item>
      <item>HEP</item>
      <item>HRT</item>
    </izvorni_sadrzaj>
    <derivirana_varijabla naziv="DomainObject.Predmet.StrankaListNazivFormated_1">
      <item>JADRANKA PONGRAČIĆ</item>
      <item>HEP</item>
      <item>HRT</item>
    </derivirana_varijabla>
  </DomainObject.Predmet.StrankaListNazivFormated>
  <DomainObject.Predmet.StrankaListNazivFormatedOIB>
    <izvorni_sadrzaj>
      <item>JADRANKA PONGRAČIĆ, OIB </item>
      <item>HEP</item>
      <item>HRT</item>
    </izvorni_sadrzaj>
    <derivirana_varijabla naziv="DomainObject.Predmet.StrankaListNazivFormatedOIB_1">
      <item>JADRANKA PONGRAČIĆ, OIB </item>
      <item>HEP</item>
      <item>HRT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St-7/2013-138</izvorni_sadrzaj>
    <derivirana_varijabla naziv="DomainObject.PoslovniBrojDokumenta_1">St-7/2013-138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3F13C-B6D7-4B00-AFC2-BF4606A26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479</properties:Words>
  <properties:Characters>2645</properties:Characters>
  <properties:Lines>143</properties:Lines>
  <properties:Paragraphs>73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2015-09-09T10:48:00Z</dcterms:created>
  <dc:creator>Administrator</dc:creator>
  <cp:lastModifiedBy>Valentina Kranjčić</cp:lastModifiedBy>
  <cp:lastPrinted>2015-09-09T10:54:00Z</cp:lastPrinted>
  <dcterms:modified xmlns:xsi="http://www.w3.org/2001/XMLSchema-instance" xsi:type="dcterms:W3CDTF">2015-09-09T10:59:00Z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St-7/2013-138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