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9ccf3" w14:paraId="b19ccf3" w:rsidRDefault="006D562A" w:rsidP="007A5A06" w:rsidR="007A5A06" w:rsidRPr="00334316">
      <w:pPr>
        <w:spacing w:lineRule="auto" w:line="240" w:after="0"/>
        <w15:collapsed w:val="false"/>
        <w:rPr>
          <w:rFonts w:hAnsi="Times New Roman" w:ascii="Times New Roman"/>
          <w:b/>
          <w:sz w:val="24"/>
          <w:szCs w:val="24"/>
        </w:rPr>
      </w:pPr>
      <w:bookmarkStart w:name="_GoBack" w:id="0"/>
      <w:bookmarkEnd w:id="0"/>
      <w:r>
        <w:rPr>
          <w:rFonts w:hAnsi="Times New Roman" w:ascii="Times New Roman"/>
          <w:b/>
          <w:sz w:val="24"/>
          <w:szCs w:val="24"/>
        </w:rPr>
        <w:t xml:space="preserve">ČIŽIĆI </w:t>
      </w:r>
      <w:r w:rsidR="00984FA0">
        <w:rPr>
          <w:rFonts w:hAnsi="Times New Roman" w:ascii="Times New Roman"/>
          <w:b/>
          <w:sz w:val="24"/>
          <w:szCs w:val="24"/>
        </w:rPr>
        <w:t>d.o.</w:t>
      </w:r>
      <w:r w:rsidR="007A5A06" w:rsidRPr="00334316">
        <w:rPr>
          <w:rFonts w:hAnsi="Times New Roman" w:ascii="Times New Roman"/>
          <w:b/>
          <w:sz w:val="24"/>
          <w:szCs w:val="24"/>
        </w:rPr>
        <w:t>o. – u stečaju</w:t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48. St-6812/16</w:t>
      </w:r>
    </w:p>
    <w:p w:rsidRDefault="006D562A" w:rsidP="007A5A06" w:rsidR="007A5A06">
      <w:pPr>
        <w:spacing w:lineRule="auto" w:line="240" w:after="0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Štefanovečka 10</w:t>
      </w:r>
    </w:p>
    <w:p w:rsidRDefault="007A5A06" w:rsidP="007A5A06" w:rsidR="007A5A06" w:rsidRPr="00334316">
      <w:pPr>
        <w:spacing w:lineRule="auto" w:line="240" w:after="0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10000 Zagreb </w:t>
      </w:r>
    </w:p>
    <w:p w:rsidRDefault="007A5A06" w:rsidP="007A5A06" w:rsidR="007A5A06">
      <w:pPr>
        <w:spacing w:lineRule="auto" w:line="240" w:after="0"/>
        <w:rPr>
          <w:rFonts w:hAnsi="Times New Roman" w:ascii="Times New Roman"/>
          <w:b/>
          <w:sz w:val="24"/>
          <w:szCs w:val="24"/>
        </w:rPr>
      </w:pPr>
      <w:r w:rsidRPr="00334316">
        <w:rPr>
          <w:rFonts w:hAnsi="Times New Roman" w:ascii="Times New Roman"/>
          <w:b/>
          <w:sz w:val="24"/>
          <w:szCs w:val="24"/>
        </w:rPr>
        <w:t xml:space="preserve">OIB: </w:t>
      </w:r>
      <w:r w:rsidR="006D562A">
        <w:rPr>
          <w:rFonts w:hAnsi="Times New Roman" w:ascii="Times New Roman"/>
          <w:b/>
          <w:sz w:val="24"/>
          <w:szCs w:val="24"/>
        </w:rPr>
        <w:t>16647515382</w:t>
      </w:r>
    </w:p>
    <w:p w:rsidRDefault="006D562A" w:rsidP="007A5A06" w:rsidR="006D562A">
      <w:pPr>
        <w:spacing w:lineRule="auto" w:line="240" w:after="0"/>
        <w:rPr>
          <w:rFonts w:hAnsi="Times New Roman" w:ascii="Times New Roman"/>
          <w:b/>
          <w:sz w:val="24"/>
          <w:szCs w:val="24"/>
        </w:rPr>
      </w:pPr>
    </w:p>
    <w:p w:rsidRDefault="006D562A" w:rsidP="007A5A06" w:rsidR="006D562A">
      <w:pPr>
        <w:spacing w:lineRule="auto" w:line="240" w:after="0"/>
        <w:rPr>
          <w:rFonts w:hAnsi="Times New Roman" w:ascii="Times New Roman"/>
          <w:b/>
          <w:sz w:val="24"/>
          <w:szCs w:val="24"/>
        </w:rPr>
      </w:pPr>
    </w:p>
    <w:p w:rsidRDefault="007A5A06" w:rsidP="007A5A06" w:rsidR="007A5A06" w:rsidRPr="00334316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334316">
        <w:rPr>
          <w:rFonts w:hAnsi="Times New Roman" w:ascii="Times New Roman"/>
          <w:sz w:val="24"/>
          <w:szCs w:val="24"/>
        </w:rPr>
        <w:t>Jure Marušić, stečajni upravitelj</w:t>
      </w:r>
    </w:p>
    <w:p w:rsidRDefault="007A5A06" w:rsidP="007A5A06" w:rsidR="007A5A06" w:rsidRPr="00334316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334316">
        <w:rPr>
          <w:rFonts w:hAnsi="Times New Roman" w:ascii="Times New Roman"/>
          <w:sz w:val="24"/>
          <w:szCs w:val="24"/>
        </w:rPr>
        <w:t>Bleiweisova 21</w:t>
      </w:r>
    </w:p>
    <w:p w:rsidRDefault="007A5A06" w:rsidP="007A5A06" w:rsidR="007A5A06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334316">
        <w:rPr>
          <w:rFonts w:hAnsi="Times New Roman" w:ascii="Times New Roman"/>
          <w:sz w:val="24"/>
          <w:szCs w:val="24"/>
        </w:rPr>
        <w:t>10000 Zagreb</w:t>
      </w:r>
    </w:p>
    <w:p w:rsidRDefault="007A5A06" w:rsidP="007A5A06" w:rsidR="007A5A06">
      <w:pPr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E-mail: </w:t>
      </w:r>
      <w:hyperlink r:id="rId6" w:history="true">
        <w:r w:rsidRPr="00DC2079">
          <w:rPr>
            <w:rStyle w:val="Hiperveza"/>
            <w:rFonts w:hAnsi="Times New Roman" w:ascii="Times New Roman"/>
            <w:sz w:val="24"/>
            <w:szCs w:val="24"/>
          </w:rPr>
          <w:t>mardeltaimarusic@gmail.com</w:t>
        </w:r>
      </w:hyperlink>
    </w:p>
    <w:p w:rsidRDefault="007A5A06" w:rsidP="007A5A06" w:rsidR="007A5A06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BF4493" w:rsidR="00BF4493"/>
    <w:p w:rsidRDefault="00186F62" w:rsidR="00186F62" w:rsidRPr="00573216">
      <w:pPr>
        <w:rPr>
          <w:rFonts w:hAnsi="Times New Roman" w:ascii="Times New Roman"/>
          <w:sz w:val="24"/>
          <w:szCs w:val="24"/>
        </w:rPr>
      </w:pPr>
    </w:p>
    <w:p w:rsidRDefault="00200525" w:rsidR="00186F62" w:rsidRPr="009369CB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II</w:t>
      </w:r>
      <w:r w:rsidR="00573216" w:rsidRPr="009369CB">
        <w:rPr>
          <w:rFonts w:hAnsi="Times New Roman" w:ascii="Times New Roman"/>
          <w:b/>
          <w:sz w:val="24"/>
          <w:szCs w:val="24"/>
        </w:rPr>
        <w:t>.</w:t>
      </w:r>
      <w:r>
        <w:rPr>
          <w:rFonts w:hAnsi="Times New Roman" w:ascii="Times New Roman"/>
          <w:b/>
          <w:sz w:val="24"/>
          <w:szCs w:val="24"/>
        </w:rPr>
        <w:t xml:space="preserve"> viši isplatni red</w:t>
      </w:r>
    </w:p>
    <w:tbl>
      <w:tblPr>
        <w:tblW w:type="dxa" w:w="15593"/>
        <w:tblInd w:type="dxa" w:w="-459"/>
        <w:tblBorders>
          <w:top w:space="0" w:sz="4" w:color="000000" w:val="single"/>
          <w:left w:space="0" w:sz="4" w:color="000000" w:val="single"/>
          <w:bottom w:space="0" w:sz="4" w:color="000000" w:val="single"/>
          <w:right w:space="0" w:sz="4" w:color="000000" w:val="single"/>
          <w:insideH w:space="0" w:sz="4" w:color="000000" w:val="single"/>
          <w:insideV w:space="0" w:sz="4" w:color="000000" w:val="single"/>
        </w:tblBorders>
        <w:tblLayout w:type="fixed"/>
        <w:tblLook w:val="04E0" w:noVBand="1" w:noHBand="0" w:lastColumn="0" w:firstColumn="1" w:lastRow="1" w:firstRow="1"/>
      </w:tblPr>
      <w:tblGrid>
        <w:gridCol w:w="1276"/>
        <w:gridCol w:w="2835"/>
        <w:gridCol w:w="1559"/>
        <w:gridCol w:w="1701"/>
        <w:gridCol w:w="1701"/>
        <w:gridCol w:w="1754"/>
        <w:gridCol w:w="1648"/>
        <w:gridCol w:w="1843"/>
        <w:gridCol w:w="1276"/>
      </w:tblGrid>
      <w:tr w:rsidTr="008159E2" w:rsidR="00DE048E" w:rsidRPr="00972842">
        <w:tc>
          <w:tcPr>
            <w:tcW w:type="dxa" w:w="1276"/>
          </w:tcPr>
          <w:p w:rsidRDefault="008B7B12" w:rsidP="00972842" w:rsidR="008B7B12" w:rsidRPr="00972842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  <w:r w:rsidRPr="00972842">
              <w:rPr>
                <w:rFonts w:hAnsi="Times New Roman" w:asci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type="dxa" w:w="2835"/>
          </w:tcPr>
          <w:p w:rsidRDefault="008B7B12" w:rsidP="00972842" w:rsidR="008B7B12" w:rsidRPr="00972842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  <w:r w:rsidRPr="00972842">
              <w:rPr>
                <w:rFonts w:hAnsi="Times New Roman" w:ascii="Times New Roman"/>
                <w:sz w:val="24"/>
                <w:szCs w:val="24"/>
              </w:rPr>
              <w:t>Ime i prezime/tvrtka ili naziv vjerovnika</w:t>
            </w:r>
          </w:p>
        </w:tc>
        <w:tc>
          <w:tcPr>
            <w:tcW w:type="dxa" w:w="1559"/>
          </w:tcPr>
          <w:p w:rsidRDefault="008B7B12" w:rsidP="00972842" w:rsidR="008B7B12" w:rsidRPr="00972842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  <w:r w:rsidRPr="00972842">
              <w:rPr>
                <w:rFonts w:hAnsi="Times New Roman" w:ascii="Times New Roman"/>
                <w:sz w:val="24"/>
                <w:szCs w:val="24"/>
              </w:rPr>
              <w:t>OIB vjerovnika</w:t>
            </w:r>
          </w:p>
        </w:tc>
        <w:tc>
          <w:tcPr>
            <w:tcW w:type="dxa" w:w="1701"/>
          </w:tcPr>
          <w:p w:rsidRDefault="008B7B12" w:rsidP="00972842" w:rsidR="008B7B12" w:rsidRPr="00972842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  <w:r w:rsidRPr="00972842">
              <w:rPr>
                <w:rFonts w:hAnsi="Times New Roman" w:ascii="Times New Roman"/>
                <w:sz w:val="24"/>
                <w:szCs w:val="24"/>
              </w:rPr>
              <w:t>Adresa/sjedište vjerovnika</w:t>
            </w:r>
          </w:p>
        </w:tc>
        <w:tc>
          <w:tcPr>
            <w:tcW w:type="dxa" w:w="1701"/>
          </w:tcPr>
          <w:p w:rsidRDefault="008B7B12" w:rsidP="00972842" w:rsidR="008B7B12" w:rsidRPr="00972842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  <w:r w:rsidRPr="00972842">
              <w:rPr>
                <w:rFonts w:hAnsi="Times New Roman" w:ascii="Times New Roman"/>
                <w:sz w:val="24"/>
                <w:szCs w:val="24"/>
              </w:rPr>
              <w:t>Iznos prijavljene tražbine (kn)</w:t>
            </w:r>
          </w:p>
        </w:tc>
        <w:tc>
          <w:tcPr>
            <w:tcW w:type="dxa" w:w="1754"/>
          </w:tcPr>
          <w:p w:rsidRDefault="008B7B12" w:rsidP="00972842" w:rsidR="008B7B12" w:rsidRPr="00972842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  <w:r w:rsidRPr="00972842">
              <w:rPr>
                <w:rFonts w:hAnsi="Times New Roman" w:asci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type="dxa" w:w="1648"/>
          </w:tcPr>
          <w:p w:rsidRDefault="008B7B12" w:rsidP="00972842" w:rsidR="008B7B12" w:rsidRPr="00972842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  <w:r w:rsidRPr="00972842">
              <w:rPr>
                <w:rFonts w:hAnsi="Times New Roman" w:ascii="Times New Roman"/>
                <w:sz w:val="24"/>
                <w:szCs w:val="24"/>
              </w:rPr>
              <w:t>Iznos priznate tražbine</w:t>
            </w:r>
            <w:r w:rsidR="00200525"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972842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dxa" w:w="1843"/>
          </w:tcPr>
          <w:p w:rsidRDefault="008B7B12" w:rsidP="00972842" w:rsidR="008B7B12" w:rsidRPr="00972842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  <w:r w:rsidRPr="00972842">
              <w:rPr>
                <w:rFonts w:hAnsi="Times New Roman" w:ascii="Times New Roman"/>
                <w:sz w:val="24"/>
                <w:szCs w:val="24"/>
              </w:rPr>
              <w:t>Pravna osnova priznate tražbine</w:t>
            </w:r>
          </w:p>
        </w:tc>
        <w:tc>
          <w:tcPr>
            <w:tcW w:type="dxa" w:w="1276"/>
          </w:tcPr>
          <w:p w:rsidRDefault="001F0D5F" w:rsidP="00972842" w:rsidR="008B7B12" w:rsidRPr="00972842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  <w:r w:rsidRPr="00972842">
              <w:rPr>
                <w:rFonts w:hAnsi="Times New Roman" w:ascii="Times New Roman"/>
                <w:sz w:val="24"/>
                <w:szCs w:val="24"/>
              </w:rPr>
              <w:t>Napomena</w:t>
            </w:r>
          </w:p>
        </w:tc>
      </w:tr>
      <w:tr w:rsidTr="00847733" w:rsidR="00DE048E" w:rsidRPr="00972842">
        <w:trPr>
          <w:trHeight w:val="70"/>
        </w:trPr>
        <w:tc>
          <w:tcPr>
            <w:tcW w:type="dxa" w:w="1276"/>
          </w:tcPr>
          <w:p w:rsidRDefault="008B7B12" w:rsidP="001A5BDA" w:rsidR="008B7B12" w:rsidRPr="00972842">
            <w:pPr>
              <w:spacing w:lineRule="auto" w:line="240" w:after="0"/>
              <w:rPr>
                <w:rFonts w:hAnsi="Times New Roman" w:ascii="Times New Roman"/>
                <w:b/>
                <w:sz w:val="24"/>
                <w:szCs w:val="24"/>
              </w:rPr>
            </w:pPr>
            <w:r w:rsidRPr="00972842">
              <w:rPr>
                <w:rFonts w:hAnsi="Times New Roman" w:ascii="Times New Roman"/>
                <w:b/>
                <w:sz w:val="24"/>
                <w:szCs w:val="24"/>
              </w:rPr>
              <w:t>1</w:t>
            </w:r>
            <w:r w:rsidR="00200525">
              <w:rPr>
                <w:rFonts w:hAnsi="Times New Roman" w:ascii="Times New Roman"/>
                <w:b/>
                <w:sz w:val="24"/>
                <w:szCs w:val="24"/>
              </w:rPr>
              <w:t>.</w:t>
            </w:r>
          </w:p>
        </w:tc>
        <w:tc>
          <w:tcPr>
            <w:tcW w:type="dxa" w:w="2835"/>
          </w:tcPr>
          <w:p w:rsidRDefault="000C0E3B" w:rsidP="001A5BDA" w:rsidR="008B7B12" w:rsidRPr="00847733">
            <w:pPr>
              <w:spacing w:lineRule="auto" w:line="240" w:after="0"/>
              <w:rPr>
                <w:rFonts w:hAnsi="Times New Roman" w:ascii="Times New Roman"/>
                <w:b/>
                <w:sz w:val="24"/>
                <w:szCs w:val="24"/>
              </w:rPr>
            </w:pPr>
            <w:r w:rsidRPr="00847733">
              <w:rPr>
                <w:rFonts w:hAnsi="Times New Roman" w:ascii="Times New Roman"/>
                <w:b/>
                <w:sz w:val="24"/>
                <w:szCs w:val="24"/>
              </w:rPr>
              <w:t>HRVATSKE VODE</w:t>
            </w:r>
          </w:p>
          <w:p w:rsidRDefault="00847733" w:rsidP="001A5BDA" w:rsidR="00847733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</w:p>
          <w:p w:rsidRDefault="00847733" w:rsidP="001A5BDA" w:rsidR="00847733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</w:p>
          <w:p w:rsidRDefault="00847733" w:rsidP="001A5BDA" w:rsidR="00847733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</w:p>
          <w:p w:rsidRDefault="00847733" w:rsidP="001A5BDA" w:rsidR="000C0E3B" w:rsidRPr="00972842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</w:t>
            </w:r>
            <w:r w:rsidR="000C0E3B">
              <w:rPr>
                <w:rFonts w:hAnsi="Times New Roman" w:ascii="Times New Roman"/>
                <w:sz w:val="24"/>
                <w:szCs w:val="24"/>
              </w:rPr>
              <w:t>BAN: HR2810010051700022703</w:t>
            </w:r>
          </w:p>
        </w:tc>
        <w:tc>
          <w:tcPr>
            <w:tcW w:type="dxa" w:w="1559"/>
          </w:tcPr>
          <w:p w:rsidRDefault="000C0E3B" w:rsidP="001A5BDA" w:rsidR="008B7B12" w:rsidRPr="00972842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28921383001</w:t>
            </w:r>
          </w:p>
        </w:tc>
        <w:tc>
          <w:tcPr>
            <w:tcW w:type="dxa" w:w="1701"/>
          </w:tcPr>
          <w:p w:rsidRDefault="000C0E3B" w:rsidP="001A5BDA" w:rsidR="008B7B12" w:rsidRPr="00972842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Ulica grada Vukovara 220,Zagreb</w:t>
            </w:r>
          </w:p>
        </w:tc>
        <w:tc>
          <w:tcPr>
            <w:tcW w:type="dxa" w:w="1701"/>
          </w:tcPr>
          <w:p w:rsidRDefault="000C0E3B" w:rsidP="00847733" w:rsidR="0014327B">
            <w:pPr>
              <w:spacing w:lineRule="auto" w:line="240" w:after="0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386,60</w:t>
            </w:r>
          </w:p>
          <w:p w:rsidRDefault="0014327B" w:rsidP="00847733" w:rsidR="0014327B">
            <w:pPr>
              <w:spacing w:lineRule="auto" w:line="240" w:after="0"/>
              <w:rPr>
                <w:rFonts w:hAnsi="Times New Roman" w:ascii="Times New Roman"/>
                <w:b/>
                <w:sz w:val="24"/>
                <w:szCs w:val="24"/>
              </w:rPr>
            </w:pPr>
          </w:p>
          <w:p w:rsidRDefault="008B7B12" w:rsidP="00847733" w:rsidR="008B7B12" w:rsidRPr="00C342CE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</w:p>
          <w:p w:rsidRDefault="008B7B12" w:rsidP="00847733" w:rsidR="008B7B12" w:rsidRPr="00C342CE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</w:p>
          <w:p w:rsidRDefault="008B7B12" w:rsidP="00847733" w:rsidR="008B7B12" w:rsidRPr="00C342CE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</w:p>
          <w:p w:rsidRDefault="008B7B12" w:rsidP="00847733" w:rsidR="008B7B12" w:rsidRPr="00C342CE">
            <w:pPr>
              <w:spacing w:lineRule="auto" w:line="240" w:after="0"/>
              <w:rPr>
                <w:rFonts w:hAnsi="Times New Roman" w:ascii="Times New Roman"/>
                <w:b/>
                <w:sz w:val="24"/>
                <w:szCs w:val="24"/>
              </w:rPr>
            </w:pPr>
          </w:p>
        </w:tc>
        <w:tc>
          <w:tcPr>
            <w:tcW w:type="dxa" w:w="1754"/>
          </w:tcPr>
          <w:p w:rsidRDefault="000C0E3B" w:rsidP="001A5BDA" w:rsidR="008B7B12" w:rsidRPr="00C342CE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Vjerodostojna isprava</w:t>
            </w:r>
          </w:p>
        </w:tc>
        <w:tc>
          <w:tcPr>
            <w:tcW w:type="dxa" w:w="1648"/>
          </w:tcPr>
          <w:p w:rsidRDefault="000C0E3B" w:rsidP="001A5BDA" w:rsidR="008B7B12" w:rsidRPr="00972842">
            <w:pPr>
              <w:spacing w:lineRule="auto" w:line="240" w:after="0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386,60</w:t>
            </w:r>
          </w:p>
        </w:tc>
        <w:tc>
          <w:tcPr>
            <w:tcW w:type="dxa" w:w="1843"/>
          </w:tcPr>
          <w:p w:rsidRDefault="000C0E3B" w:rsidP="001A5BDA" w:rsidR="008B7B12" w:rsidRPr="00972842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Vjerodostojna isprava</w:t>
            </w:r>
          </w:p>
        </w:tc>
        <w:tc>
          <w:tcPr>
            <w:tcW w:type="dxa" w:w="1276"/>
          </w:tcPr>
          <w:p w:rsidRDefault="008B7B12" w:rsidP="001A5BDA" w:rsidR="008B7B12" w:rsidRPr="00972842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</w:p>
          <w:p w:rsidRDefault="001F0D5F" w:rsidP="001A5BDA" w:rsidR="001F0D5F" w:rsidRPr="00972842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</w:p>
          <w:p w:rsidRDefault="001F0D5F" w:rsidP="001A5BDA" w:rsidR="001F0D5F" w:rsidRPr="00972842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</w:p>
          <w:p w:rsidRDefault="00CC2D5B" w:rsidP="001A5BDA" w:rsidR="00CC2D5B" w:rsidRPr="00972842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1A5BDA" w:rsidR="00DE048E" w:rsidRPr="00972842">
        <w:trPr>
          <w:trHeight w:val="70"/>
        </w:trPr>
        <w:tc>
          <w:tcPr>
            <w:tcW w:type="dxa" w:w="1276"/>
          </w:tcPr>
          <w:p w:rsidRDefault="008B7B12" w:rsidP="001A5BDA" w:rsidR="008B7B12" w:rsidRPr="00972842">
            <w:pPr>
              <w:spacing w:lineRule="auto" w:line="240" w:after="0"/>
              <w:rPr>
                <w:rFonts w:hAnsi="Times New Roman" w:ascii="Times New Roman"/>
                <w:b/>
                <w:sz w:val="24"/>
                <w:szCs w:val="24"/>
              </w:rPr>
            </w:pPr>
            <w:r w:rsidRPr="00972842">
              <w:rPr>
                <w:rFonts w:hAnsi="Times New Roman" w:ascii="Times New Roman"/>
                <w:b/>
                <w:sz w:val="24"/>
                <w:szCs w:val="24"/>
              </w:rPr>
              <w:t>2</w:t>
            </w:r>
            <w:r w:rsidR="00200525">
              <w:rPr>
                <w:rFonts w:hAnsi="Times New Roman" w:ascii="Times New Roman"/>
                <w:b/>
                <w:sz w:val="24"/>
                <w:szCs w:val="24"/>
              </w:rPr>
              <w:t>.</w:t>
            </w:r>
          </w:p>
        </w:tc>
        <w:tc>
          <w:tcPr>
            <w:tcW w:type="dxa" w:w="2835"/>
          </w:tcPr>
          <w:p w:rsidRDefault="000C0E3B" w:rsidP="001A5BDA" w:rsidR="008B7B12">
            <w:pPr>
              <w:spacing w:lineRule="auto" w:line="240" w:after="0"/>
              <w:rPr>
                <w:rFonts w:hAnsi="Times New Roman" w:ascii="Times New Roman"/>
                <w:b/>
                <w:sz w:val="24"/>
                <w:szCs w:val="24"/>
              </w:rPr>
            </w:pPr>
            <w:r w:rsidRPr="00847733">
              <w:rPr>
                <w:rFonts w:hAnsi="Times New Roman" w:ascii="Times New Roman"/>
                <w:b/>
                <w:sz w:val="24"/>
                <w:szCs w:val="24"/>
              </w:rPr>
              <w:t>HEP ELEKTRA d.o.o.</w:t>
            </w:r>
          </w:p>
          <w:p w:rsidRDefault="00847733" w:rsidP="001A5BDA" w:rsidR="00847733">
            <w:pPr>
              <w:spacing w:lineRule="auto" w:line="240" w:after="0"/>
              <w:rPr>
                <w:rFonts w:hAnsi="Times New Roman" w:ascii="Times New Roman"/>
                <w:b/>
                <w:sz w:val="24"/>
                <w:szCs w:val="24"/>
              </w:rPr>
            </w:pPr>
          </w:p>
          <w:p w:rsidRDefault="00847733" w:rsidP="001A5BDA" w:rsidR="00847733">
            <w:pPr>
              <w:spacing w:lineRule="auto" w:line="240" w:after="0"/>
              <w:rPr>
                <w:rFonts w:hAnsi="Times New Roman" w:ascii="Times New Roman"/>
                <w:b/>
                <w:sz w:val="24"/>
                <w:szCs w:val="24"/>
              </w:rPr>
            </w:pPr>
          </w:p>
          <w:p w:rsidRDefault="00847733" w:rsidP="001A5BDA" w:rsidR="00847733">
            <w:pPr>
              <w:spacing w:lineRule="auto" w:line="240" w:after="0"/>
              <w:rPr>
                <w:rFonts w:hAnsi="Times New Roman" w:ascii="Times New Roman"/>
                <w:b/>
                <w:sz w:val="24"/>
                <w:szCs w:val="24"/>
              </w:rPr>
            </w:pPr>
          </w:p>
          <w:p w:rsidRDefault="00847733" w:rsidP="001A5BDA" w:rsidR="00847733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IBAN:</w:t>
            </w:r>
          </w:p>
          <w:p w:rsidRDefault="00847733" w:rsidP="001A5BDA" w:rsidR="00847733" w:rsidRPr="00847733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HR8523400091110819322</w:t>
            </w:r>
          </w:p>
          <w:p w:rsidRDefault="008B7B12" w:rsidP="001A5BDA" w:rsidR="008B7B12" w:rsidRPr="00847733">
            <w:pPr>
              <w:spacing w:lineRule="auto" w:line="240" w:after="0"/>
              <w:rPr>
                <w:rFonts w:hAnsi="Times New Roman" w:ascii="Times New Roman"/>
                <w:b/>
                <w:sz w:val="24"/>
                <w:szCs w:val="24"/>
              </w:rPr>
            </w:pPr>
          </w:p>
        </w:tc>
        <w:tc>
          <w:tcPr>
            <w:tcW w:type="dxa" w:w="1559"/>
          </w:tcPr>
          <w:p w:rsidRDefault="000C0E3B" w:rsidP="001A5BDA" w:rsidR="008B7B12" w:rsidRPr="00972842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43965974818</w:t>
            </w:r>
          </w:p>
        </w:tc>
        <w:tc>
          <w:tcPr>
            <w:tcW w:type="dxa" w:w="1701"/>
          </w:tcPr>
          <w:p w:rsidRDefault="000C0E3B" w:rsidP="001A5BDA" w:rsidR="00CC2D5B" w:rsidRPr="00972842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Ulica grada Vukovara 37, Zagreb</w:t>
            </w:r>
          </w:p>
        </w:tc>
        <w:tc>
          <w:tcPr>
            <w:tcW w:type="dxa" w:w="1701"/>
          </w:tcPr>
          <w:p w:rsidRDefault="000C0E3B" w:rsidP="001A5BDA" w:rsidR="00CC2D5B" w:rsidRPr="00972842">
            <w:pPr>
              <w:spacing w:lineRule="auto" w:line="240" w:after="0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10.847,71</w:t>
            </w:r>
          </w:p>
        </w:tc>
        <w:tc>
          <w:tcPr>
            <w:tcW w:type="dxa" w:w="1754"/>
          </w:tcPr>
          <w:p w:rsidRDefault="000C0E3B" w:rsidP="001A5BDA" w:rsidR="00905C67" w:rsidRPr="00972842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Vjerodostojna isprava</w:t>
            </w:r>
          </w:p>
        </w:tc>
        <w:tc>
          <w:tcPr>
            <w:tcW w:type="dxa" w:w="1648"/>
          </w:tcPr>
          <w:p w:rsidRDefault="000C0E3B" w:rsidP="001A5BDA" w:rsidR="008B7B12">
            <w:pPr>
              <w:spacing w:lineRule="auto" w:line="240" w:after="0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10.847,71</w:t>
            </w:r>
          </w:p>
          <w:p w:rsidRDefault="00A16F2C" w:rsidP="001A5BDA" w:rsidR="00A16F2C">
            <w:pPr>
              <w:spacing w:lineRule="auto" w:line="240" w:after="0"/>
              <w:rPr>
                <w:rFonts w:hAnsi="Times New Roman" w:ascii="Times New Roman"/>
                <w:b/>
                <w:sz w:val="24"/>
                <w:szCs w:val="24"/>
              </w:rPr>
            </w:pPr>
          </w:p>
          <w:p w:rsidRDefault="00A16F2C" w:rsidP="001A5BDA" w:rsidR="00A16F2C">
            <w:pPr>
              <w:spacing w:lineRule="auto" w:line="240" w:after="0"/>
              <w:rPr>
                <w:rFonts w:hAnsi="Times New Roman" w:ascii="Times New Roman"/>
                <w:b/>
                <w:sz w:val="24"/>
                <w:szCs w:val="24"/>
              </w:rPr>
            </w:pPr>
          </w:p>
          <w:p w:rsidRDefault="00A16F2C" w:rsidP="001A5BDA" w:rsidR="00A16F2C">
            <w:pPr>
              <w:spacing w:lineRule="auto" w:line="240" w:after="0"/>
              <w:rPr>
                <w:rFonts w:hAnsi="Times New Roman" w:ascii="Times New Roman"/>
                <w:b/>
                <w:sz w:val="24"/>
                <w:szCs w:val="24"/>
              </w:rPr>
            </w:pPr>
          </w:p>
          <w:p w:rsidRDefault="0014327B" w:rsidP="001A5BDA" w:rsidR="0014327B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</w:p>
          <w:p w:rsidRDefault="00A16F2C" w:rsidP="001A5BDA" w:rsidR="00A16F2C" w:rsidRPr="00972842">
            <w:pPr>
              <w:spacing w:lineRule="auto" w:line="240" w:after="0"/>
              <w:rPr>
                <w:rFonts w:hAnsi="Times New Roman" w:ascii="Times New Roman"/>
                <w:b/>
                <w:sz w:val="24"/>
                <w:szCs w:val="24"/>
              </w:rPr>
            </w:pPr>
          </w:p>
        </w:tc>
        <w:tc>
          <w:tcPr>
            <w:tcW w:type="dxa" w:w="1843"/>
          </w:tcPr>
          <w:p w:rsidRDefault="000C0E3B" w:rsidP="001A5BDA" w:rsidR="00A16F2C" w:rsidRPr="00972842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Vjerodostojna isprava</w:t>
            </w:r>
          </w:p>
        </w:tc>
        <w:tc>
          <w:tcPr>
            <w:tcW w:type="dxa" w:w="1276"/>
          </w:tcPr>
          <w:p w:rsidRDefault="001F0D5F" w:rsidP="001A5BDA" w:rsidR="001F0D5F" w:rsidRPr="00972842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847733" w:rsidR="00DE048E" w:rsidRPr="00972842">
        <w:tc>
          <w:tcPr>
            <w:tcW w:type="dxa" w:w="1276"/>
          </w:tcPr>
          <w:p w:rsidRDefault="000D1A02" w:rsidP="00847733" w:rsidR="0029710D" w:rsidRPr="00972842">
            <w:pPr>
              <w:spacing w:lineRule="auto" w:line="240" w:after="0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lastRenderedPageBreak/>
              <w:t>3</w:t>
            </w:r>
            <w:r w:rsidR="00847733">
              <w:rPr>
                <w:rFonts w:hAnsi="Times New Roman" w:ascii="Times New Roman"/>
                <w:b/>
                <w:sz w:val="24"/>
                <w:szCs w:val="24"/>
              </w:rPr>
              <w:t>.</w:t>
            </w:r>
          </w:p>
        </w:tc>
        <w:tc>
          <w:tcPr>
            <w:tcW w:type="dxa" w:w="2835"/>
          </w:tcPr>
          <w:p w:rsidRDefault="000D1A02" w:rsidP="000D1A02" w:rsidR="000D1A02" w:rsidRPr="00847733">
            <w:pPr>
              <w:spacing w:lineRule="auto" w:line="240" w:after="0"/>
              <w:rPr>
                <w:rFonts w:hAnsi="Times New Roman" w:ascii="Times New Roman"/>
                <w:b/>
                <w:sz w:val="24"/>
                <w:szCs w:val="24"/>
              </w:rPr>
            </w:pPr>
            <w:r w:rsidRPr="00847733">
              <w:rPr>
                <w:rFonts w:hAnsi="Times New Roman" w:ascii="Times New Roman"/>
                <w:b/>
                <w:sz w:val="24"/>
                <w:szCs w:val="24"/>
              </w:rPr>
              <w:t>Republika Hrvatska,</w:t>
            </w:r>
            <w:r w:rsidRPr="000D1A02"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847733">
              <w:rPr>
                <w:rFonts w:hAnsi="Times New Roman" w:ascii="Times New Roman"/>
                <w:b/>
                <w:sz w:val="24"/>
                <w:szCs w:val="24"/>
              </w:rPr>
              <w:t xml:space="preserve">Ministarstvo financija, Porezna uprava, </w:t>
            </w:r>
          </w:p>
          <w:p w:rsidRDefault="000D1A02" w:rsidP="000D1A02" w:rsidR="000D1A02" w:rsidRPr="000D1A02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</w:p>
          <w:p w:rsidRDefault="000D1A02" w:rsidP="000D1A02" w:rsidR="000D1A02" w:rsidRPr="000D1A02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  <w:r w:rsidRPr="000D1A02">
              <w:rPr>
                <w:rFonts w:hAnsi="Times New Roman" w:ascii="Times New Roman"/>
                <w:sz w:val="24"/>
                <w:szCs w:val="24"/>
              </w:rPr>
              <w:t xml:space="preserve">Porez na dodanu </w:t>
            </w:r>
          </w:p>
          <w:p w:rsidRDefault="000D1A02" w:rsidP="000D1A02" w:rsidR="000D1A02" w:rsidRPr="000D1A02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  <w:r w:rsidRPr="000D1A02">
              <w:rPr>
                <w:rFonts w:hAnsi="Times New Roman" w:ascii="Times New Roman"/>
                <w:sz w:val="24"/>
                <w:szCs w:val="24"/>
              </w:rPr>
              <w:t>vrijednost</w:t>
            </w:r>
          </w:p>
          <w:p w:rsidRDefault="000D1A02" w:rsidP="000D1A02" w:rsidR="000D1A02" w:rsidRPr="000D1A02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</w:p>
          <w:p w:rsidRDefault="000D1A02" w:rsidP="000D1A02" w:rsidR="000D1A02" w:rsidRPr="000D1A02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  <w:r w:rsidRPr="000D1A02">
              <w:rPr>
                <w:rFonts w:hAnsi="Times New Roman" w:ascii="Times New Roman"/>
                <w:sz w:val="24"/>
                <w:szCs w:val="24"/>
              </w:rPr>
              <w:t>Troškovi prisilne naplate</w:t>
            </w:r>
          </w:p>
          <w:p w:rsidRDefault="000D1A02" w:rsidP="000D1A02" w:rsidR="000D1A02" w:rsidRPr="000D1A02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</w:p>
          <w:p w:rsidRDefault="000D1A02" w:rsidP="000D1A02" w:rsidR="000D1A02" w:rsidRPr="000D1A02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  <w:r w:rsidRPr="000D1A02">
              <w:rPr>
                <w:rFonts w:hAnsi="Times New Roman" w:ascii="Times New Roman"/>
                <w:sz w:val="24"/>
                <w:szCs w:val="24"/>
              </w:rPr>
              <w:t>Porez na tvrtku</w:t>
            </w:r>
          </w:p>
          <w:p w:rsidRDefault="000D1A02" w:rsidP="000D1A02" w:rsidR="000D1A02" w:rsidRPr="000D1A02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</w:p>
          <w:p w:rsidRDefault="000D1A02" w:rsidP="000D1A02" w:rsidR="000D1A02" w:rsidRPr="000D1A02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  <w:r w:rsidRPr="000D1A02">
              <w:rPr>
                <w:rFonts w:hAnsi="Times New Roman" w:ascii="Times New Roman"/>
                <w:sz w:val="24"/>
                <w:szCs w:val="24"/>
              </w:rPr>
              <w:t>Članarina turističkim zajednicama</w:t>
            </w:r>
          </w:p>
          <w:p w:rsidRDefault="000D1A02" w:rsidP="000D1A02" w:rsidR="000D1A02" w:rsidRPr="000D1A02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</w:p>
          <w:p w:rsidRDefault="000D1A02" w:rsidP="000D1A02" w:rsidR="000D1A02" w:rsidRPr="000D1A02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  <w:r w:rsidRPr="000D1A02">
              <w:rPr>
                <w:rFonts w:hAnsi="Times New Roman" w:ascii="Times New Roman"/>
                <w:sz w:val="24"/>
                <w:szCs w:val="24"/>
              </w:rPr>
              <w:t>Članarina HGK</w:t>
            </w:r>
          </w:p>
          <w:p w:rsidRDefault="000D1A02" w:rsidP="000D1A02" w:rsidR="000D1A02" w:rsidRPr="000D1A02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</w:p>
          <w:p w:rsidRDefault="000D1A02" w:rsidP="000D1A02" w:rsidR="000D1A02" w:rsidRPr="000D1A02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  <w:r w:rsidRPr="000D1A02">
              <w:rPr>
                <w:rFonts w:hAnsi="Times New Roman" w:ascii="Times New Roman"/>
                <w:sz w:val="24"/>
                <w:szCs w:val="24"/>
              </w:rPr>
              <w:t>Doprinos za obavljanje javnih ovlasti HGK</w:t>
            </w:r>
          </w:p>
          <w:p w:rsidRDefault="000D1A02" w:rsidP="000D1A02" w:rsidR="000D1A02" w:rsidRPr="000D1A02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</w:p>
          <w:p w:rsidRDefault="000D1A02" w:rsidP="000D1A02" w:rsidR="000D1A02" w:rsidRPr="000D1A02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  <w:r w:rsidRPr="000D1A02">
              <w:rPr>
                <w:rFonts w:hAnsi="Times New Roman" w:ascii="Times New Roman"/>
                <w:sz w:val="24"/>
                <w:szCs w:val="24"/>
              </w:rPr>
              <w:t xml:space="preserve">  </w:t>
            </w:r>
          </w:p>
          <w:p w:rsidRDefault="000D1A02" w:rsidP="000D1A02" w:rsidR="0029710D" w:rsidRPr="00847733">
            <w:pPr>
              <w:spacing w:lineRule="auto" w:line="240" w:after="0"/>
              <w:rPr>
                <w:rFonts w:hAnsi="Times New Roman" w:ascii="Times New Roman"/>
                <w:b/>
                <w:sz w:val="24"/>
                <w:szCs w:val="24"/>
              </w:rPr>
            </w:pPr>
            <w:r w:rsidRPr="00847733">
              <w:rPr>
                <w:rFonts w:hAnsi="Times New Roman" w:ascii="Times New Roman"/>
                <w:b/>
                <w:sz w:val="24"/>
                <w:szCs w:val="24"/>
              </w:rPr>
              <w:t>UKUPNO</w:t>
            </w:r>
          </w:p>
        </w:tc>
        <w:tc>
          <w:tcPr>
            <w:tcW w:type="dxa" w:w="1559"/>
          </w:tcPr>
          <w:p w:rsidRDefault="000D1A02" w:rsidP="00972842" w:rsidR="0029710D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18683136487</w:t>
            </w:r>
          </w:p>
          <w:p w:rsidRDefault="000D1A02" w:rsidP="00972842" w:rsidR="000D1A02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</w:p>
          <w:p w:rsidRDefault="000D1A02" w:rsidP="00972842" w:rsidR="000D1A02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</w:p>
          <w:p w:rsidRDefault="000D1A02" w:rsidP="00972842" w:rsidR="000D1A02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</w:p>
          <w:p w:rsidRDefault="000D1A02" w:rsidP="00972842" w:rsidR="000D1A02" w:rsidRPr="00972842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701"/>
          </w:tcPr>
          <w:p w:rsidRDefault="000D1A02" w:rsidP="00972842" w:rsidR="000D1A02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Savska cesta 41, Zagreb</w:t>
            </w:r>
          </w:p>
          <w:p w:rsidRDefault="0029710D" w:rsidP="000D1A02" w:rsidR="0029710D">
            <w:pPr>
              <w:rPr>
                <w:rFonts w:hAnsi="Times New Roman" w:ascii="Times New Roman"/>
                <w:sz w:val="24"/>
                <w:szCs w:val="24"/>
              </w:rPr>
            </w:pPr>
          </w:p>
          <w:p w:rsidRDefault="000D1A02" w:rsidP="000D1A02" w:rsidR="000D1A02">
            <w:pPr>
              <w:rPr>
                <w:rFonts w:hAnsi="Times New Roman" w:ascii="Times New Roman"/>
                <w:sz w:val="24"/>
                <w:szCs w:val="24"/>
              </w:rPr>
            </w:pPr>
          </w:p>
          <w:p w:rsidRDefault="000D1A02" w:rsidP="000D1A02" w:rsidR="000D1A02" w:rsidRPr="000D1A0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701"/>
            <w:vAlign w:val="bottom"/>
          </w:tcPr>
          <w:p w:rsidRDefault="0029710D" w:rsidP="00972842" w:rsidR="0029710D">
            <w:pPr>
              <w:spacing w:lineRule="auto" w:line="240" w:after="0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</w:p>
          <w:p w:rsidRDefault="000D1A02" w:rsidP="00972842" w:rsidR="000D1A02">
            <w:pPr>
              <w:spacing w:lineRule="auto" w:line="240" w:after="0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</w:p>
          <w:p w:rsidRDefault="000D1A02" w:rsidP="00972842" w:rsidR="000D1A02">
            <w:pPr>
              <w:spacing w:lineRule="auto" w:line="240" w:after="0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</w:p>
          <w:p w:rsidRDefault="000D1A02" w:rsidP="00972842" w:rsidR="000D1A02">
            <w:pPr>
              <w:spacing w:lineRule="auto" w:line="240" w:after="0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</w:p>
          <w:p w:rsidRDefault="000D1A02" w:rsidP="000D1A02" w:rsidR="000D1A02" w:rsidRPr="00847733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  <w:r w:rsidRPr="00847733">
              <w:rPr>
                <w:rFonts w:hAnsi="Times New Roman" w:ascii="Times New Roman"/>
                <w:sz w:val="24"/>
                <w:szCs w:val="24"/>
              </w:rPr>
              <w:t>80.663,32</w:t>
            </w:r>
          </w:p>
          <w:p w:rsidRDefault="000D1A02" w:rsidP="00972842" w:rsidR="000D1A02" w:rsidRPr="00847733">
            <w:pPr>
              <w:spacing w:lineRule="auto" w:line="240" w:after="0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0D1A02" w:rsidP="00972842" w:rsidR="000D1A02" w:rsidRPr="00847733">
            <w:pPr>
              <w:spacing w:lineRule="auto" w:line="240" w:after="0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0D1A02" w:rsidP="000D1A02" w:rsidR="000D1A02" w:rsidRPr="00847733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  <w:r w:rsidRPr="00847733">
              <w:rPr>
                <w:rFonts w:hAnsi="Times New Roman" w:ascii="Times New Roman"/>
                <w:sz w:val="24"/>
                <w:szCs w:val="24"/>
              </w:rPr>
              <w:t xml:space="preserve">  8.900,00</w:t>
            </w:r>
          </w:p>
          <w:p w:rsidRDefault="000D1A02" w:rsidP="000D1A02" w:rsidR="000D1A02" w:rsidRPr="00847733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</w:p>
          <w:p w:rsidRDefault="000D1A02" w:rsidP="000D1A02" w:rsidR="000D1A02" w:rsidRPr="00847733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  <w:r w:rsidRPr="00847733">
              <w:rPr>
                <w:rFonts w:hAnsi="Times New Roman" w:ascii="Times New Roman"/>
                <w:sz w:val="24"/>
                <w:szCs w:val="24"/>
              </w:rPr>
              <w:t xml:space="preserve">     588,70</w:t>
            </w:r>
          </w:p>
          <w:p w:rsidRDefault="000D1A02" w:rsidP="000D1A02" w:rsidR="000D1A02" w:rsidRPr="00847733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</w:p>
          <w:p w:rsidRDefault="000D1A02" w:rsidP="000D1A02" w:rsidR="000D1A02" w:rsidRPr="00847733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  <w:r w:rsidRPr="00847733">
              <w:rPr>
                <w:rFonts w:hAnsi="Times New Roman" w:ascii="Times New Roman"/>
                <w:sz w:val="24"/>
                <w:szCs w:val="24"/>
              </w:rPr>
              <w:t xml:space="preserve">   3.010,41</w:t>
            </w:r>
          </w:p>
          <w:p w:rsidRDefault="000D1A02" w:rsidP="000D1A02" w:rsidR="000D1A02" w:rsidRPr="00847733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</w:p>
          <w:p w:rsidRDefault="000D1A02" w:rsidP="000D1A02" w:rsidR="000D1A02" w:rsidRPr="00847733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</w:p>
          <w:p w:rsidRDefault="000D1A02" w:rsidP="000D1A02" w:rsidR="000D1A02" w:rsidRPr="00847733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  <w:r w:rsidRPr="00847733">
              <w:rPr>
                <w:rFonts w:hAnsi="Times New Roman" w:ascii="Times New Roman"/>
                <w:sz w:val="24"/>
                <w:szCs w:val="24"/>
              </w:rPr>
              <w:t xml:space="preserve">   4.571,03</w:t>
            </w:r>
          </w:p>
          <w:p w:rsidRDefault="000D1A02" w:rsidP="000D1A02" w:rsidR="000D1A02" w:rsidRPr="00847733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</w:p>
          <w:p w:rsidRDefault="000D1A02" w:rsidP="000D1A02" w:rsidR="000D1A02" w:rsidRPr="00847733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  <w:r w:rsidRPr="00847733">
              <w:rPr>
                <w:rFonts w:hAnsi="Times New Roman" w:ascii="Times New Roman"/>
                <w:sz w:val="24"/>
                <w:szCs w:val="24"/>
              </w:rPr>
              <w:t xml:space="preserve">        72,87</w:t>
            </w:r>
          </w:p>
          <w:p w:rsidRDefault="000D1A02" w:rsidP="000D1A02" w:rsidR="000D1A02">
            <w:pPr>
              <w:spacing w:lineRule="auto" w:line="240" w:after="0"/>
              <w:rPr>
                <w:rFonts w:hAnsi="Times New Roman" w:ascii="Times New Roman"/>
                <w:b/>
                <w:sz w:val="24"/>
                <w:szCs w:val="24"/>
              </w:rPr>
            </w:pPr>
          </w:p>
          <w:p w:rsidRDefault="000D1A02" w:rsidP="000D1A02" w:rsidR="000D1A02">
            <w:pPr>
              <w:spacing w:lineRule="auto" w:line="240" w:after="0"/>
              <w:rPr>
                <w:rFonts w:hAnsi="Times New Roman" w:ascii="Times New Roman"/>
                <w:b/>
                <w:sz w:val="24"/>
                <w:szCs w:val="24"/>
              </w:rPr>
            </w:pPr>
          </w:p>
          <w:p w:rsidRDefault="000D1A02" w:rsidP="000D1A02" w:rsidR="000D1A02">
            <w:pPr>
              <w:spacing w:lineRule="auto" w:line="240" w:after="0"/>
              <w:rPr>
                <w:rFonts w:hAnsi="Times New Roman" w:ascii="Times New Roman"/>
                <w:b/>
                <w:sz w:val="24"/>
                <w:szCs w:val="24"/>
              </w:rPr>
            </w:pPr>
          </w:p>
          <w:p w:rsidRDefault="000D1A02" w:rsidP="000D1A02" w:rsidR="000D1A02" w:rsidRPr="00972842">
            <w:pPr>
              <w:spacing w:lineRule="auto" w:line="240" w:after="0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 xml:space="preserve">  97.806,33</w:t>
            </w:r>
          </w:p>
        </w:tc>
        <w:tc>
          <w:tcPr>
            <w:tcW w:type="dxa" w:w="1754"/>
          </w:tcPr>
          <w:p w:rsidRDefault="0029710D" w:rsidP="00972842" w:rsidR="0029710D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</w:p>
          <w:p w:rsidRDefault="000D1A02" w:rsidP="00972842" w:rsidR="000D1A02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</w:p>
          <w:p w:rsidRDefault="000D1A02" w:rsidP="00972842" w:rsidR="000D1A02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</w:p>
          <w:p w:rsidRDefault="000D1A02" w:rsidP="00972842" w:rsidR="000D1A02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</w:p>
          <w:p w:rsidRDefault="000D1A02" w:rsidP="00972842" w:rsidR="000D1A02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Vjerodostojna </w:t>
            </w:r>
          </w:p>
          <w:p w:rsidRDefault="000D1A02" w:rsidP="00972842" w:rsidR="000D1A02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isprava</w:t>
            </w:r>
          </w:p>
          <w:p w:rsidRDefault="00EA65EC" w:rsidP="00972842" w:rsidR="00EA65EC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</w:p>
          <w:p w:rsidRDefault="00EA65EC" w:rsidP="00972842" w:rsidR="00EA65EC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Vjerodostojna isprava</w:t>
            </w:r>
          </w:p>
          <w:p w:rsidRDefault="00EA65EC" w:rsidP="00972842" w:rsidR="00EA65EC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Vjer.isprava</w:t>
            </w:r>
          </w:p>
          <w:p w:rsidRDefault="00EA65EC" w:rsidP="00972842" w:rsidR="00EA65EC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</w:p>
          <w:p w:rsidRDefault="00EA65EC" w:rsidP="00972842" w:rsidR="00EA65EC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Vjerodostojna isprava</w:t>
            </w:r>
          </w:p>
          <w:p w:rsidRDefault="00EA65EC" w:rsidP="00972842" w:rsidR="00EA65EC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</w:p>
          <w:p w:rsidRDefault="00EA65EC" w:rsidP="00972842" w:rsidR="00EA65EC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Vjerodostojna isprava</w:t>
            </w:r>
          </w:p>
          <w:p w:rsidRDefault="00EA65EC" w:rsidP="00972842" w:rsidR="00EA65EC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Vjerodostojna isprava</w:t>
            </w:r>
          </w:p>
          <w:p w:rsidRDefault="00EA65EC" w:rsidP="00972842" w:rsidR="00EA65EC" w:rsidRPr="00972842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648"/>
            <w:vAlign w:val="bottom"/>
          </w:tcPr>
          <w:p w:rsidRDefault="0029710D" w:rsidP="00972842" w:rsidR="0029710D">
            <w:pPr>
              <w:spacing w:lineRule="auto" w:line="240" w:after="0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</w:p>
          <w:p w:rsidRDefault="000D1A02" w:rsidP="00972842" w:rsidR="000D1A02">
            <w:pPr>
              <w:spacing w:lineRule="auto" w:line="240" w:after="0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</w:p>
          <w:p w:rsidRDefault="000D1A02" w:rsidP="00972842" w:rsidR="000D1A02">
            <w:pPr>
              <w:spacing w:lineRule="auto" w:line="240" w:after="0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</w:p>
          <w:p w:rsidRDefault="000D1A02" w:rsidP="00972842" w:rsidR="000D1A02">
            <w:pPr>
              <w:spacing w:lineRule="auto" w:line="240" w:after="0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</w:p>
          <w:p w:rsidRDefault="000D1A02" w:rsidP="000D1A02" w:rsidR="000D1A02" w:rsidRPr="00847733">
            <w:pPr>
              <w:spacing w:lineRule="auto" w:line="240"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847733">
              <w:rPr>
                <w:rFonts w:hAnsi="Times New Roman" w:ascii="Times New Roman"/>
                <w:sz w:val="24"/>
                <w:szCs w:val="24"/>
              </w:rPr>
              <w:t>80.663,32</w:t>
            </w:r>
          </w:p>
          <w:p w:rsidRDefault="000D1A02" w:rsidP="000D1A02" w:rsidR="000D1A02" w:rsidRPr="00847733">
            <w:pPr>
              <w:spacing w:lineRule="auto" w:line="240" w:after="0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0D1A02" w:rsidP="000D1A02" w:rsidR="000D1A02" w:rsidRPr="00847733">
            <w:pPr>
              <w:spacing w:lineRule="auto" w:line="240" w:after="0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0D1A02" w:rsidP="000D1A02" w:rsidR="000D1A02" w:rsidRPr="00847733">
            <w:pPr>
              <w:spacing w:lineRule="auto" w:line="240"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847733">
              <w:rPr>
                <w:rFonts w:hAnsi="Times New Roman" w:ascii="Times New Roman"/>
                <w:sz w:val="24"/>
                <w:szCs w:val="24"/>
              </w:rPr>
              <w:t xml:space="preserve">  8.900,00</w:t>
            </w:r>
          </w:p>
          <w:p w:rsidRDefault="000D1A02" w:rsidP="000D1A02" w:rsidR="000D1A02" w:rsidRPr="00847733">
            <w:pPr>
              <w:spacing w:lineRule="auto" w:line="240" w:after="0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0D1A02" w:rsidP="000D1A02" w:rsidR="000D1A02" w:rsidRPr="00847733">
            <w:pPr>
              <w:spacing w:lineRule="auto" w:line="240"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847733">
              <w:rPr>
                <w:rFonts w:hAnsi="Times New Roman" w:ascii="Times New Roman"/>
                <w:sz w:val="24"/>
                <w:szCs w:val="24"/>
              </w:rPr>
              <w:t xml:space="preserve">     588,70</w:t>
            </w:r>
          </w:p>
          <w:p w:rsidRDefault="000D1A02" w:rsidP="000D1A02" w:rsidR="000D1A02" w:rsidRPr="00847733">
            <w:pPr>
              <w:spacing w:lineRule="auto" w:line="240" w:after="0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0D1A02" w:rsidP="000D1A02" w:rsidR="000D1A02" w:rsidRPr="00847733">
            <w:pPr>
              <w:spacing w:lineRule="auto" w:line="240"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847733">
              <w:rPr>
                <w:rFonts w:hAnsi="Times New Roman" w:ascii="Times New Roman"/>
                <w:sz w:val="24"/>
                <w:szCs w:val="24"/>
              </w:rPr>
              <w:t xml:space="preserve">   3.010,41</w:t>
            </w:r>
          </w:p>
          <w:p w:rsidRDefault="000D1A02" w:rsidP="000D1A02" w:rsidR="000D1A02" w:rsidRPr="00847733">
            <w:pPr>
              <w:spacing w:lineRule="auto" w:line="240" w:after="0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0D1A02" w:rsidP="000D1A02" w:rsidR="000D1A02" w:rsidRPr="00847733">
            <w:pPr>
              <w:spacing w:lineRule="auto" w:line="240" w:after="0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0D1A02" w:rsidP="000D1A02" w:rsidR="000D1A02" w:rsidRPr="00847733">
            <w:pPr>
              <w:spacing w:lineRule="auto" w:line="240"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847733">
              <w:rPr>
                <w:rFonts w:hAnsi="Times New Roman" w:ascii="Times New Roman"/>
                <w:sz w:val="24"/>
                <w:szCs w:val="24"/>
              </w:rPr>
              <w:t xml:space="preserve">   4.571,03</w:t>
            </w:r>
          </w:p>
          <w:p w:rsidRDefault="000D1A02" w:rsidP="000D1A02" w:rsidR="000D1A02" w:rsidRPr="00847733">
            <w:pPr>
              <w:spacing w:lineRule="auto" w:line="240" w:after="0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0D1A02" w:rsidP="000D1A02" w:rsidR="000D1A02" w:rsidRPr="000D1A02">
            <w:pPr>
              <w:spacing w:lineRule="auto" w:line="240" w:after="0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  <w:r w:rsidRPr="00847733">
              <w:rPr>
                <w:rFonts w:hAnsi="Times New Roman" w:ascii="Times New Roman"/>
                <w:sz w:val="24"/>
                <w:szCs w:val="24"/>
              </w:rPr>
              <w:t xml:space="preserve">        72,87</w:t>
            </w:r>
          </w:p>
          <w:p w:rsidRDefault="000D1A02" w:rsidP="000D1A02" w:rsidR="000D1A02" w:rsidRPr="000D1A02">
            <w:pPr>
              <w:spacing w:lineRule="auto" w:line="240" w:after="0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</w:p>
          <w:p w:rsidRDefault="000D1A02" w:rsidP="000D1A02" w:rsidR="000D1A02" w:rsidRPr="000D1A02">
            <w:pPr>
              <w:spacing w:lineRule="auto" w:line="240" w:after="0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</w:p>
          <w:p w:rsidRDefault="000D1A02" w:rsidP="000D1A02" w:rsidR="000D1A02" w:rsidRPr="000D1A02">
            <w:pPr>
              <w:spacing w:lineRule="auto" w:line="240" w:after="0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</w:p>
          <w:p w:rsidRDefault="000D1A02" w:rsidP="000D1A02" w:rsidR="000D1A02" w:rsidRPr="00972842">
            <w:pPr>
              <w:spacing w:lineRule="auto" w:line="240" w:after="0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  <w:r w:rsidRPr="000D1A02">
              <w:rPr>
                <w:rFonts w:hAnsi="Times New Roman" w:ascii="Times New Roman"/>
                <w:b/>
                <w:sz w:val="24"/>
                <w:szCs w:val="24"/>
              </w:rPr>
              <w:t xml:space="preserve">  97.806,33</w:t>
            </w:r>
          </w:p>
        </w:tc>
        <w:tc>
          <w:tcPr>
            <w:tcW w:type="dxa" w:w="1843"/>
          </w:tcPr>
          <w:p w:rsidRDefault="0029710D" w:rsidP="00972842" w:rsidR="0029710D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</w:p>
          <w:p w:rsidRDefault="000D1A02" w:rsidP="00972842" w:rsidR="000D1A02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</w:p>
          <w:p w:rsidRDefault="000D1A02" w:rsidP="00972842" w:rsidR="000D1A02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</w:p>
          <w:p w:rsidRDefault="000D1A02" w:rsidP="00972842" w:rsidR="000D1A02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</w:p>
          <w:p w:rsidRDefault="000D1A02" w:rsidP="00972842" w:rsidR="000D1A02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Vjerodostojna isprava</w:t>
            </w:r>
          </w:p>
          <w:p w:rsidRDefault="00EA65EC" w:rsidP="00972842" w:rsidR="00EA65EC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</w:p>
          <w:p w:rsidRDefault="00EA65EC" w:rsidP="00972842" w:rsidR="00EA65EC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Vjerodostojna isprava</w:t>
            </w:r>
          </w:p>
          <w:p w:rsidRDefault="00EA65EC" w:rsidP="00972842" w:rsidR="00EA65EC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Vjer.isprava</w:t>
            </w:r>
          </w:p>
          <w:p w:rsidRDefault="00EA65EC" w:rsidP="00972842" w:rsidR="00EA65EC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</w:p>
          <w:p w:rsidRDefault="00EA65EC" w:rsidP="00972842" w:rsidR="00EA65EC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Vjerodostojna isprava</w:t>
            </w:r>
          </w:p>
          <w:p w:rsidRDefault="00EA65EC" w:rsidP="00972842" w:rsidR="00EA65EC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</w:p>
          <w:p w:rsidRDefault="00EA65EC" w:rsidP="00972842" w:rsidR="00EA65EC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Vjerodostojna isprava</w:t>
            </w:r>
          </w:p>
          <w:p w:rsidRDefault="00EA65EC" w:rsidP="00972842" w:rsidR="00EA65EC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Vjerodostojna isprava</w:t>
            </w:r>
          </w:p>
          <w:p w:rsidRDefault="000D1A02" w:rsidP="00972842" w:rsidR="000D1A02" w:rsidRPr="00972842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276"/>
          </w:tcPr>
          <w:p w:rsidRDefault="0029710D" w:rsidP="00972842" w:rsidR="0029710D" w:rsidRPr="00972842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8159E2" w:rsidR="00DE048E" w:rsidRPr="00972842">
        <w:tc>
          <w:tcPr>
            <w:tcW w:type="dxa" w:w="1276"/>
          </w:tcPr>
          <w:p w:rsidRDefault="00E0125F" w:rsidP="00972842" w:rsidR="00E0125F" w:rsidRPr="00972842">
            <w:pPr>
              <w:spacing w:lineRule="auto" w:line="240" w:after="0"/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</w:p>
        </w:tc>
        <w:tc>
          <w:tcPr>
            <w:tcW w:type="dxa" w:w="2835"/>
          </w:tcPr>
          <w:p w:rsidRDefault="005D53CC" w:rsidP="00972842" w:rsidR="00E0125F" w:rsidRPr="00972842">
            <w:pPr>
              <w:spacing w:lineRule="auto" w:line="240" w:after="0"/>
              <w:rPr>
                <w:rFonts w:hAnsi="Times New Roman" w:ascii="Times New Roman"/>
                <w:b/>
                <w:sz w:val="24"/>
                <w:szCs w:val="24"/>
              </w:rPr>
            </w:pPr>
            <w:r w:rsidRPr="00972842">
              <w:rPr>
                <w:rFonts w:hAnsi="Times New Roman" w:ascii="Times New Roman"/>
                <w:b/>
                <w:sz w:val="24"/>
                <w:szCs w:val="24"/>
              </w:rPr>
              <w:t>UKUPNO  II VIŠI ISPLATNI RED</w:t>
            </w:r>
          </w:p>
        </w:tc>
        <w:tc>
          <w:tcPr>
            <w:tcW w:type="dxa" w:w="1559"/>
          </w:tcPr>
          <w:p w:rsidRDefault="00E0125F" w:rsidP="00972842" w:rsidR="00E0125F" w:rsidRPr="00972842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701"/>
          </w:tcPr>
          <w:p w:rsidRDefault="00E0125F" w:rsidP="00972842" w:rsidR="00E0125F" w:rsidRPr="00972842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701"/>
            <w:vAlign w:val="bottom"/>
          </w:tcPr>
          <w:p w:rsidRDefault="000D1A02" w:rsidP="00DB008D" w:rsidR="00E0125F" w:rsidRPr="00972842">
            <w:pPr>
              <w:spacing w:lineRule="auto" w:line="240" w:after="0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109.040,6</w:t>
            </w:r>
            <w:r w:rsidR="00DB008D">
              <w:rPr>
                <w:rFonts w:hAnsi="Times New Roman" w:ascii="Times New Roman"/>
                <w:b/>
                <w:sz w:val="24"/>
                <w:szCs w:val="24"/>
              </w:rPr>
              <w:t>4</w:t>
            </w:r>
          </w:p>
        </w:tc>
        <w:tc>
          <w:tcPr>
            <w:tcW w:type="dxa" w:w="1754"/>
            <w:vAlign w:val="bottom"/>
          </w:tcPr>
          <w:p w:rsidRDefault="00E0125F" w:rsidP="00972842" w:rsidR="00E0125F" w:rsidRPr="00972842">
            <w:pPr>
              <w:spacing w:lineRule="auto" w:line="240" w:after="0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648"/>
            <w:vAlign w:val="bottom"/>
          </w:tcPr>
          <w:p w:rsidRDefault="000D1A02" w:rsidP="00DB008D" w:rsidR="00E0125F" w:rsidRPr="00972842">
            <w:pPr>
              <w:spacing w:lineRule="auto" w:line="240" w:after="0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109.040,6</w:t>
            </w:r>
            <w:r w:rsidR="00DB008D">
              <w:rPr>
                <w:rFonts w:hAnsi="Times New Roman" w:ascii="Times New Roman"/>
                <w:b/>
                <w:sz w:val="24"/>
                <w:szCs w:val="24"/>
              </w:rPr>
              <w:t>4</w:t>
            </w:r>
          </w:p>
        </w:tc>
        <w:tc>
          <w:tcPr>
            <w:tcW w:type="dxa" w:w="1843"/>
          </w:tcPr>
          <w:p w:rsidRDefault="00E0125F" w:rsidP="00972842" w:rsidR="00E0125F" w:rsidRPr="00972842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276"/>
          </w:tcPr>
          <w:p w:rsidRDefault="00E0125F" w:rsidP="00972842" w:rsidR="00E0125F" w:rsidRPr="00972842">
            <w:pPr>
              <w:spacing w:lineRule="auto" w:line="240" w:after="0"/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</w:p>
        </w:tc>
      </w:tr>
    </w:tbl>
    <w:p w:rsidRDefault="00E37DF8" w:rsidR="00E37DF8"/>
    <w:p w:rsidRDefault="00281DA5" w:rsidR="00281DA5"/>
    <w:p w:rsidRDefault="00281DA5" w:rsidR="00281DA5"/>
    <w:p w:rsidRDefault="00281DA5" w:rsidR="00281DA5"/>
    <w:p w:rsidRDefault="00281DA5" w:rsidR="00281DA5"/>
    <w:p w:rsidRDefault="00342E23" w:rsidR="00D245E4" w:rsidRPr="009369CB">
      <w:pPr>
        <w:rPr>
          <w:rFonts w:hAnsi="Times New Roman" w:ascii="Times New Roman"/>
          <w:b/>
          <w:sz w:val="24"/>
          <w:szCs w:val="24"/>
        </w:rPr>
      </w:pPr>
      <w:r w:rsidRPr="009369CB">
        <w:rPr>
          <w:rFonts w:hAnsi="Times New Roman" w:ascii="Times New Roman"/>
          <w:b/>
          <w:sz w:val="24"/>
          <w:szCs w:val="24"/>
        </w:rPr>
        <w:lastRenderedPageBreak/>
        <w:t>II. TABLICA RAZLUČNIH PRAVA</w:t>
      </w:r>
    </w:p>
    <w:tbl>
      <w:tblPr>
        <w:tblW w:type="dxa" w:w="15168"/>
        <w:tblInd w:type="dxa" w:w="-601"/>
        <w:tblBorders>
          <w:top w:space="0" w:sz="4" w:color="000000" w:val="single"/>
          <w:left w:space="0" w:sz="4" w:color="000000" w:val="single"/>
          <w:bottom w:space="0" w:sz="4" w:color="000000" w:val="single"/>
          <w:right w:space="0" w:sz="4" w:color="000000" w:val="single"/>
          <w:insideH w:space="0" w:sz="4" w:color="000000" w:val="single"/>
          <w:insideV w:space="0" w:sz="4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567"/>
        <w:gridCol w:w="3644"/>
        <w:gridCol w:w="1677"/>
        <w:gridCol w:w="1764"/>
        <w:gridCol w:w="1990"/>
        <w:gridCol w:w="1740"/>
        <w:gridCol w:w="1715"/>
        <w:gridCol w:w="2071"/>
      </w:tblGrid>
      <w:tr w:rsidTr="008C5BC2" w:rsidR="00DE048E" w:rsidRPr="008C5BC2">
        <w:tc>
          <w:tcPr>
            <w:tcW w:type="dxa" w:w="567"/>
          </w:tcPr>
          <w:p w:rsidRDefault="008C5BC2" w:rsidP="00972842" w:rsidR="00D107A0" w:rsidRPr="008C5BC2">
            <w:pPr>
              <w:spacing w:lineRule="auto" w:line="240" w:after="0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R. b.</w:t>
            </w:r>
          </w:p>
        </w:tc>
        <w:tc>
          <w:tcPr>
            <w:tcW w:type="dxa" w:w="3644"/>
          </w:tcPr>
          <w:p w:rsidRDefault="00D107A0" w:rsidP="00972842" w:rsidR="00D107A0" w:rsidRPr="008C5BC2">
            <w:pPr>
              <w:spacing w:lineRule="auto" w:line="240" w:after="0"/>
              <w:rPr>
                <w:rFonts w:hAnsi="Times New Roman" w:ascii="Times New Roman"/>
                <w:b/>
                <w:sz w:val="24"/>
                <w:szCs w:val="24"/>
              </w:rPr>
            </w:pPr>
            <w:r w:rsidRPr="008C5BC2">
              <w:rPr>
                <w:rFonts w:hAnsi="Times New Roman" w:ascii="Times New Roman"/>
                <w:b/>
                <w:sz w:val="24"/>
                <w:szCs w:val="24"/>
              </w:rPr>
              <w:t>Ime i prezime/tvrtka ili naziv razlučnog vjerovnika</w:t>
            </w:r>
          </w:p>
        </w:tc>
        <w:tc>
          <w:tcPr>
            <w:tcW w:type="dxa" w:w="1677"/>
          </w:tcPr>
          <w:p w:rsidRDefault="00D107A0" w:rsidP="00972842" w:rsidR="00D107A0" w:rsidRPr="008C5BC2">
            <w:pPr>
              <w:spacing w:lineRule="auto" w:line="240" w:after="0"/>
              <w:rPr>
                <w:rFonts w:hAnsi="Times New Roman" w:ascii="Times New Roman"/>
                <w:b/>
                <w:sz w:val="24"/>
                <w:szCs w:val="24"/>
              </w:rPr>
            </w:pPr>
            <w:r w:rsidRPr="008C5BC2">
              <w:rPr>
                <w:rFonts w:hAnsi="Times New Roman" w:ascii="Times New Roman"/>
                <w:b/>
                <w:sz w:val="24"/>
                <w:szCs w:val="24"/>
              </w:rPr>
              <w:t>OIB  razlučnog vjerovnika</w:t>
            </w:r>
          </w:p>
        </w:tc>
        <w:tc>
          <w:tcPr>
            <w:tcW w:type="dxa" w:w="1764"/>
          </w:tcPr>
          <w:p w:rsidRDefault="00D107A0" w:rsidP="00972842" w:rsidR="00D107A0" w:rsidRPr="008C5BC2">
            <w:pPr>
              <w:spacing w:lineRule="auto" w:line="240" w:after="0"/>
              <w:rPr>
                <w:rFonts w:hAnsi="Times New Roman" w:ascii="Times New Roman"/>
                <w:b/>
                <w:sz w:val="24"/>
                <w:szCs w:val="24"/>
              </w:rPr>
            </w:pPr>
            <w:r w:rsidRPr="008C5BC2">
              <w:rPr>
                <w:rFonts w:hAnsi="Times New Roman" w:ascii="Times New Roman"/>
                <w:b/>
                <w:sz w:val="24"/>
                <w:szCs w:val="24"/>
              </w:rPr>
              <w:t>Adresa/sjedište razlučnog vjerovnika</w:t>
            </w:r>
          </w:p>
        </w:tc>
        <w:tc>
          <w:tcPr>
            <w:tcW w:type="dxa" w:w="1990"/>
          </w:tcPr>
          <w:p w:rsidRDefault="00D107A0" w:rsidP="00972842" w:rsidR="00D107A0" w:rsidRPr="008C5BC2">
            <w:pPr>
              <w:spacing w:lineRule="auto" w:line="240" w:after="0"/>
              <w:rPr>
                <w:rFonts w:hAnsi="Times New Roman" w:ascii="Times New Roman"/>
                <w:b/>
                <w:sz w:val="24"/>
                <w:szCs w:val="24"/>
              </w:rPr>
            </w:pPr>
            <w:r w:rsidRPr="008C5BC2">
              <w:rPr>
                <w:rFonts w:hAnsi="Times New Roman" w:ascii="Times New Roman"/>
                <w:b/>
                <w:sz w:val="24"/>
                <w:szCs w:val="24"/>
              </w:rPr>
              <w:t>Javna knjiga u koju je razlučno pravo upisano</w:t>
            </w:r>
          </w:p>
        </w:tc>
        <w:tc>
          <w:tcPr>
            <w:tcW w:type="dxa" w:w="1740"/>
          </w:tcPr>
          <w:p w:rsidRDefault="00D107A0" w:rsidP="00972842" w:rsidR="00D107A0" w:rsidRPr="008C5BC2">
            <w:pPr>
              <w:spacing w:lineRule="auto" w:line="240" w:after="0"/>
              <w:rPr>
                <w:rFonts w:hAnsi="Times New Roman" w:ascii="Times New Roman"/>
                <w:b/>
                <w:sz w:val="24"/>
                <w:szCs w:val="24"/>
              </w:rPr>
            </w:pPr>
            <w:r w:rsidRPr="008C5BC2">
              <w:rPr>
                <w:rFonts w:hAnsi="Times New Roman" w:ascii="Times New Roman"/>
                <w:b/>
                <w:sz w:val="24"/>
                <w:szCs w:val="24"/>
              </w:rPr>
              <w:t>Iznos tražbine osigurane razlučnim pravom</w:t>
            </w:r>
          </w:p>
        </w:tc>
        <w:tc>
          <w:tcPr>
            <w:tcW w:type="dxa" w:w="1715"/>
          </w:tcPr>
          <w:p w:rsidRDefault="00D107A0" w:rsidP="00972842" w:rsidR="00D107A0" w:rsidRPr="008C5BC2">
            <w:pPr>
              <w:spacing w:lineRule="auto" w:line="240" w:after="0"/>
              <w:rPr>
                <w:rFonts w:hAnsi="Times New Roman" w:ascii="Times New Roman"/>
                <w:b/>
                <w:sz w:val="24"/>
                <w:szCs w:val="24"/>
              </w:rPr>
            </w:pPr>
            <w:r w:rsidRPr="008C5BC2">
              <w:rPr>
                <w:rFonts w:hAnsi="Times New Roman" w:ascii="Times New Roman"/>
                <w:b/>
                <w:sz w:val="24"/>
                <w:szCs w:val="24"/>
              </w:rPr>
              <w:t xml:space="preserve">Pravna osnova  tražbine osigurane razlučnim pravom </w:t>
            </w:r>
          </w:p>
        </w:tc>
        <w:tc>
          <w:tcPr>
            <w:tcW w:type="dxa" w:w="2071"/>
          </w:tcPr>
          <w:p w:rsidRDefault="00D107A0" w:rsidP="00972842" w:rsidR="00D107A0" w:rsidRPr="008C5BC2">
            <w:pPr>
              <w:spacing w:lineRule="auto" w:line="240" w:after="0"/>
              <w:rPr>
                <w:rFonts w:hAnsi="Times New Roman" w:ascii="Times New Roman"/>
                <w:b/>
                <w:sz w:val="24"/>
                <w:szCs w:val="24"/>
              </w:rPr>
            </w:pPr>
            <w:r w:rsidRPr="008C5BC2">
              <w:rPr>
                <w:rFonts w:hAnsi="Times New Roman" w:ascii="Times New Roman"/>
                <w:b/>
                <w:sz w:val="24"/>
                <w:szCs w:val="24"/>
              </w:rPr>
              <w:t>Dio imovine na koju se odnosi razlučno pravo</w:t>
            </w:r>
          </w:p>
        </w:tc>
      </w:tr>
      <w:tr w:rsidTr="008C5BC2" w:rsidR="00DE048E" w:rsidRPr="008C5BC2">
        <w:tc>
          <w:tcPr>
            <w:tcW w:type="dxa" w:w="567"/>
          </w:tcPr>
          <w:p w:rsidRDefault="00847733" w:rsidP="00972842" w:rsidR="00D107A0" w:rsidRPr="008C5BC2">
            <w:pPr>
              <w:spacing w:lineRule="auto" w:line="240" w:after="0"/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  <w:r w:rsidRPr="008C5BC2">
              <w:rPr>
                <w:rFonts w:hAnsi="Times New Roman" w:ascii="Times New Roman"/>
                <w:b/>
                <w:sz w:val="24"/>
                <w:szCs w:val="24"/>
              </w:rPr>
              <w:t>4.</w:t>
            </w:r>
          </w:p>
        </w:tc>
        <w:tc>
          <w:tcPr>
            <w:tcW w:type="dxa" w:w="3644"/>
          </w:tcPr>
          <w:p w:rsidRDefault="00847733" w:rsidP="00847733" w:rsidR="00D107A0" w:rsidRPr="008C5BC2">
            <w:pPr>
              <w:spacing w:lineRule="auto" w:line="240" w:after="0"/>
              <w:rPr>
                <w:rFonts w:hAnsi="Times New Roman" w:ascii="Times New Roman"/>
                <w:b/>
                <w:sz w:val="24"/>
                <w:szCs w:val="24"/>
              </w:rPr>
            </w:pPr>
            <w:r w:rsidRPr="008C5BC2">
              <w:rPr>
                <w:rFonts w:hAnsi="Times New Roman" w:ascii="Times New Roman"/>
                <w:b/>
                <w:sz w:val="24"/>
                <w:szCs w:val="24"/>
              </w:rPr>
              <w:t>MEDITERANSKA GRADNJA d.o.o.</w:t>
            </w:r>
          </w:p>
          <w:p w:rsidRDefault="00847733" w:rsidP="00847733" w:rsidR="00847733" w:rsidRPr="008C5BC2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  <w:r w:rsidRPr="008C5BC2">
              <w:rPr>
                <w:rFonts w:hAnsi="Times New Roman" w:ascii="Times New Roman"/>
                <w:sz w:val="24"/>
                <w:szCs w:val="24"/>
              </w:rPr>
              <w:t xml:space="preserve">Zastupan po Đorđu Perkoviću, odvjetnik u Pagu </w:t>
            </w:r>
          </w:p>
        </w:tc>
        <w:tc>
          <w:tcPr>
            <w:tcW w:type="dxa" w:w="1677"/>
          </w:tcPr>
          <w:p w:rsidRDefault="00847733" w:rsidP="00972842" w:rsidR="00D107A0" w:rsidRPr="008C5BC2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  <w:r w:rsidRPr="008C5BC2">
              <w:rPr>
                <w:rFonts w:hAnsi="Times New Roman" w:ascii="Times New Roman"/>
                <w:sz w:val="24"/>
                <w:szCs w:val="24"/>
              </w:rPr>
              <w:t>23396695028</w:t>
            </w:r>
          </w:p>
        </w:tc>
        <w:tc>
          <w:tcPr>
            <w:tcW w:type="dxa" w:w="1764"/>
          </w:tcPr>
          <w:p w:rsidRDefault="00847733" w:rsidP="00847733" w:rsidR="00D107A0" w:rsidRPr="008C5BC2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  <w:r w:rsidRPr="008C5BC2">
              <w:rPr>
                <w:rFonts w:hAnsi="Times New Roman" w:ascii="Times New Roman"/>
                <w:sz w:val="24"/>
                <w:szCs w:val="24"/>
              </w:rPr>
              <w:t>Kaptol 12, Zagreb</w:t>
            </w:r>
          </w:p>
        </w:tc>
        <w:tc>
          <w:tcPr>
            <w:tcW w:type="dxa" w:w="1990"/>
          </w:tcPr>
          <w:p w:rsidRDefault="003C75FA" w:rsidP="003C75FA" w:rsidR="00D107A0" w:rsidRPr="008C5BC2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  <w:r w:rsidRPr="008C5BC2">
              <w:rPr>
                <w:rFonts w:hAnsi="Times New Roman" w:ascii="Times New Roman"/>
                <w:sz w:val="24"/>
                <w:szCs w:val="24"/>
              </w:rPr>
              <w:t>Općinski sud u Rijeci</w:t>
            </w:r>
          </w:p>
        </w:tc>
        <w:tc>
          <w:tcPr>
            <w:tcW w:type="dxa" w:w="1740"/>
          </w:tcPr>
          <w:p w:rsidRDefault="00D107A0" w:rsidP="00972842" w:rsidR="00D107A0" w:rsidRPr="008C5BC2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715"/>
          </w:tcPr>
          <w:p w:rsidRDefault="00D107A0" w:rsidP="00972842" w:rsidR="00D107A0" w:rsidRPr="008C5BC2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2071"/>
          </w:tcPr>
          <w:p w:rsidRDefault="00D107A0" w:rsidP="00972842" w:rsidR="00D107A0" w:rsidRPr="008C5BC2">
            <w:pPr>
              <w:spacing w:lineRule="auto" w:line="240" w:after="0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8C5BC2" w:rsidR="008C5BC2" w:rsidRPr="008C5BC2">
        <w:tc>
          <w:tcPr>
            <w:tcW w:type="dxa" w:w="567"/>
          </w:tcPr>
          <w:p w:rsidRDefault="008C5BC2" w:rsidP="008C5BC2" w:rsidR="008C5BC2" w:rsidRPr="008C5BC2">
            <w:pPr>
              <w:spacing w:lineRule="auto" w:line="240" w:after="0"/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  <w:r w:rsidRPr="008C5BC2">
              <w:rPr>
                <w:rFonts w:hAnsi="Times New Roman" w:ascii="Times New Roman"/>
                <w:b/>
                <w:sz w:val="24"/>
                <w:szCs w:val="24"/>
              </w:rPr>
              <w:t>3.</w:t>
            </w:r>
          </w:p>
        </w:tc>
        <w:tc>
          <w:tcPr>
            <w:tcW w:type="dxa" w:w="3644"/>
          </w:tcPr>
          <w:p w:rsidRDefault="008C5BC2" w:rsidP="008C5BC2" w:rsidR="008C5BC2" w:rsidRPr="008C5BC2">
            <w:pPr>
              <w:rPr>
                <w:rFonts w:hAnsi="Times New Roman" w:ascii="Times New Roman"/>
                <w:sz w:val="24"/>
                <w:szCs w:val="24"/>
              </w:rPr>
            </w:pPr>
            <w:r w:rsidRPr="008C5BC2">
              <w:rPr>
                <w:rFonts w:eastAsia="Times New Roman" w:hAnsi="Times New Roman" w:ascii="Times New Roman"/>
                <w:sz w:val="24"/>
                <w:szCs w:val="24"/>
              </w:rPr>
              <w:t>Republika Hrvatska, Ministarstvo financija, Porezna uprava</w:t>
            </w:r>
          </w:p>
        </w:tc>
        <w:tc>
          <w:tcPr>
            <w:tcW w:type="dxa" w:w="1677"/>
          </w:tcPr>
          <w:p w:rsidRDefault="008C5BC2" w:rsidP="008C5BC2" w:rsidR="008C5BC2" w:rsidRPr="008C5BC2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  <w:r w:rsidRPr="008C5BC2">
              <w:rPr>
                <w:rFonts w:hAnsi="Times New Roman" w:ascii="Times New Roman"/>
                <w:sz w:val="24"/>
                <w:szCs w:val="24"/>
              </w:rPr>
              <w:t>18683136487</w:t>
            </w:r>
          </w:p>
          <w:p w:rsidRDefault="008C5BC2" w:rsidP="008C5BC2" w:rsidR="008C5BC2" w:rsidRPr="008C5BC2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764"/>
          </w:tcPr>
          <w:p w:rsidRDefault="008C5BC2" w:rsidP="008C5BC2" w:rsidR="008C5BC2" w:rsidRPr="008C5BC2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  <w:r w:rsidRPr="008C5BC2">
              <w:rPr>
                <w:rFonts w:hAnsi="Times New Roman" w:ascii="Times New Roman"/>
                <w:sz w:val="24"/>
                <w:szCs w:val="24"/>
              </w:rPr>
              <w:t>Savska cesta 41, Zagreb</w:t>
            </w:r>
          </w:p>
          <w:p w:rsidRDefault="008C5BC2" w:rsidP="008C5BC2" w:rsidR="008C5BC2" w:rsidRPr="008C5BC2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990"/>
          </w:tcPr>
          <w:p w:rsidRDefault="008C5BC2" w:rsidP="008C5BC2" w:rsidR="008C5BC2" w:rsidRPr="008C5BC2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740"/>
          </w:tcPr>
          <w:p w:rsidRDefault="008C5BC2" w:rsidP="008C5BC2" w:rsidR="008C5BC2" w:rsidRPr="008C5BC2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  <w:r w:rsidRPr="008C5BC2">
              <w:rPr>
                <w:rFonts w:hAnsi="Times New Roman" w:ascii="Times New Roman"/>
                <w:sz w:val="24"/>
                <w:szCs w:val="24"/>
              </w:rPr>
              <w:t>85.027,16</w:t>
            </w:r>
          </w:p>
        </w:tc>
        <w:tc>
          <w:tcPr>
            <w:tcW w:type="dxa" w:w="1715"/>
          </w:tcPr>
          <w:p w:rsidRDefault="008C5BC2" w:rsidP="008C5BC2" w:rsidR="008C5BC2" w:rsidRPr="008C5BC2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  <w:r w:rsidRPr="008C5BC2">
              <w:rPr>
                <w:rFonts w:hAnsi="Times New Roman" w:ascii="Times New Roman"/>
                <w:sz w:val="24"/>
                <w:szCs w:val="24"/>
              </w:rPr>
              <w:t>Ovršna isprava</w:t>
            </w:r>
          </w:p>
        </w:tc>
        <w:tc>
          <w:tcPr>
            <w:tcW w:type="dxa" w:w="2071"/>
          </w:tcPr>
          <w:p w:rsidRDefault="008C5BC2" w:rsidP="008C5BC2" w:rsidR="008C5BC2" w:rsidRPr="008C5BC2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  <w:r w:rsidRPr="008C5BC2">
              <w:rPr>
                <w:rFonts w:hAnsi="Times New Roman" w:ascii="Times New Roman"/>
                <w:sz w:val="24"/>
                <w:szCs w:val="24"/>
              </w:rPr>
              <w:t>-Kč.br.1196/1, zk.ul.1720</w:t>
            </w:r>
          </w:p>
          <w:p w:rsidRDefault="008C5BC2" w:rsidP="008C5BC2" w:rsidR="008C5BC2" w:rsidRPr="008C5BC2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  <w:r w:rsidRPr="008C5BC2">
              <w:rPr>
                <w:rFonts w:hAnsi="Times New Roman" w:ascii="Times New Roman"/>
                <w:sz w:val="24"/>
                <w:szCs w:val="24"/>
              </w:rPr>
              <w:t>- Kč.br.1196/1, zk.ul.1722,</w:t>
            </w:r>
          </w:p>
          <w:p w:rsidRDefault="008C5BC2" w:rsidP="008C5BC2" w:rsidR="008C5BC2" w:rsidRPr="008C5BC2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  <w:r w:rsidRPr="008C5BC2">
              <w:rPr>
                <w:rFonts w:hAnsi="Times New Roman" w:ascii="Times New Roman"/>
                <w:sz w:val="24"/>
                <w:szCs w:val="24"/>
              </w:rPr>
              <w:t>Kč.br.1196/5, zk.ul.1723,</w:t>
            </w:r>
          </w:p>
          <w:p w:rsidRDefault="008C5BC2" w:rsidP="008C5BC2" w:rsidR="008C5BC2" w:rsidRPr="008C5BC2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  <w:r w:rsidRPr="008C5BC2">
              <w:rPr>
                <w:rFonts w:hAnsi="Times New Roman" w:ascii="Times New Roman"/>
                <w:sz w:val="24"/>
                <w:szCs w:val="24"/>
              </w:rPr>
              <w:t>Kč.br.1196/3, zk.ul.1725</w:t>
            </w:r>
          </w:p>
          <w:p w:rsidRDefault="008C5BC2" w:rsidP="008C5BC2" w:rsidR="008C5BC2" w:rsidRPr="008C5BC2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  <w:r w:rsidRPr="008C5BC2">
              <w:rPr>
                <w:rFonts w:hAnsi="Times New Roman" w:ascii="Times New Roman"/>
                <w:sz w:val="24"/>
                <w:szCs w:val="24"/>
              </w:rPr>
              <w:t>Sve upisano u k.o. Sužan</w:t>
            </w:r>
          </w:p>
          <w:p w:rsidRDefault="008C5BC2" w:rsidP="008C5BC2" w:rsidR="008C5BC2" w:rsidRPr="008C5BC2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</w:p>
          <w:p w:rsidRDefault="008C5BC2" w:rsidP="008C5BC2" w:rsidR="008C5BC2" w:rsidRPr="008C5BC2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:rsidRDefault="00D107A0" w:rsidP="00D107A0" w:rsidR="00D107A0"/>
    <w:p w:rsidRDefault="00D107A0" w:rsidP="008C5BC2" w:rsidR="00D107A0">
      <w:pPr>
        <w:rPr>
          <w:rFonts w:hAnsi="Times New Roman" w:ascii="Times New Roman"/>
          <w:sz w:val="24"/>
          <w:szCs w:val="24"/>
        </w:rPr>
      </w:pPr>
      <w:r w:rsidRPr="008C5BC2">
        <w:rPr>
          <w:rFonts w:hAnsi="Times New Roman" w:ascii="Times New Roman"/>
          <w:sz w:val="24"/>
          <w:szCs w:val="24"/>
        </w:rPr>
        <w:t>Zagreb,</w:t>
      </w:r>
      <w:r w:rsidR="006D562A" w:rsidRPr="008C5BC2">
        <w:rPr>
          <w:rFonts w:hAnsi="Times New Roman" w:ascii="Times New Roman"/>
          <w:sz w:val="24"/>
          <w:szCs w:val="24"/>
        </w:rPr>
        <w:t xml:space="preserve">   </w:t>
      </w:r>
      <w:r w:rsidR="00D35C9C" w:rsidRPr="008C5BC2">
        <w:rPr>
          <w:rFonts w:hAnsi="Times New Roman" w:ascii="Times New Roman"/>
          <w:sz w:val="24"/>
          <w:szCs w:val="24"/>
        </w:rPr>
        <w:t>23</w:t>
      </w:r>
      <w:r w:rsidR="009369CB" w:rsidRPr="008C5BC2">
        <w:rPr>
          <w:rFonts w:hAnsi="Times New Roman" w:ascii="Times New Roman"/>
          <w:sz w:val="24"/>
          <w:szCs w:val="24"/>
        </w:rPr>
        <w:t xml:space="preserve">. </w:t>
      </w:r>
      <w:r w:rsidR="006D562A" w:rsidRPr="008C5BC2">
        <w:rPr>
          <w:rFonts w:hAnsi="Times New Roman" w:ascii="Times New Roman"/>
          <w:sz w:val="24"/>
          <w:szCs w:val="24"/>
        </w:rPr>
        <w:t>kolovoza 2017.</w:t>
      </w:r>
      <w:r w:rsidR="009369CB" w:rsidRPr="008C5BC2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              </w:t>
      </w:r>
      <w:r w:rsidR="008C5BC2">
        <w:rPr>
          <w:rFonts w:hAnsi="Times New Roman" w:ascii="Times New Roman"/>
          <w:sz w:val="24"/>
          <w:szCs w:val="24"/>
        </w:rPr>
        <w:t xml:space="preserve">               Stečajni upravitelj</w:t>
      </w:r>
      <w:r w:rsidR="009369CB" w:rsidRPr="008C5BC2">
        <w:rPr>
          <w:rFonts w:hAnsi="Times New Roman" w:ascii="Times New Roman"/>
          <w:sz w:val="24"/>
          <w:szCs w:val="24"/>
        </w:rPr>
        <w:t xml:space="preserve">     </w:t>
      </w:r>
      <w:r w:rsidR="008C5BC2">
        <w:rPr>
          <w:rFonts w:hAnsi="Times New Roman" w:ascii="Times New Roman"/>
          <w:sz w:val="24"/>
          <w:szCs w:val="24"/>
        </w:rPr>
        <w:t xml:space="preserve">                    </w:t>
      </w:r>
    </w:p>
    <w:p w:rsidRDefault="009369CB" w:rsidP="009369CB" w:rsidR="009369CB" w:rsidRPr="008C5BC2">
      <w:pPr>
        <w:ind w:left="11328"/>
        <w:jc w:val="center"/>
        <w:rPr>
          <w:rFonts w:hAnsi="Times New Roman" w:ascii="Times New Roman"/>
          <w:sz w:val="24"/>
          <w:szCs w:val="24"/>
        </w:rPr>
      </w:pPr>
      <w:r w:rsidRPr="008C5BC2">
        <w:rPr>
          <w:rFonts w:hAnsi="Times New Roman" w:ascii="Times New Roman"/>
          <w:sz w:val="24"/>
          <w:szCs w:val="24"/>
        </w:rPr>
        <w:t>Jure Marušić</w:t>
      </w:r>
    </w:p>
    <w:sectPr w:rsidSect="00186F62" w:rsidR="009369CB" w:rsidRPr="008C5BC2">
      <w:pgSz w:orient="landscape" w:h="11906" w:w="16838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10"/>
  <w:displayHorizont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86F62"/>
    <w:rsid w:val="00050817"/>
    <w:rsid w:val="000703E3"/>
    <w:rsid w:val="00074BD0"/>
    <w:rsid w:val="000A445F"/>
    <w:rsid w:val="000A7339"/>
    <w:rsid w:val="000B24BA"/>
    <w:rsid w:val="000B2D5C"/>
    <w:rsid w:val="000C0E3B"/>
    <w:rsid w:val="000C644B"/>
    <w:rsid w:val="000D1A02"/>
    <w:rsid w:val="0011229D"/>
    <w:rsid w:val="001366BE"/>
    <w:rsid w:val="0014327B"/>
    <w:rsid w:val="00151159"/>
    <w:rsid w:val="00186F62"/>
    <w:rsid w:val="001A5BDA"/>
    <w:rsid w:val="001B006C"/>
    <w:rsid w:val="001E6B62"/>
    <w:rsid w:val="001F0D5F"/>
    <w:rsid w:val="00200525"/>
    <w:rsid w:val="00213912"/>
    <w:rsid w:val="00243CE6"/>
    <w:rsid w:val="0027752B"/>
    <w:rsid w:val="00281DA5"/>
    <w:rsid w:val="0029710D"/>
    <w:rsid w:val="002C6B28"/>
    <w:rsid w:val="002D1A84"/>
    <w:rsid w:val="002E42F0"/>
    <w:rsid w:val="002F6B91"/>
    <w:rsid w:val="00337E2A"/>
    <w:rsid w:val="00342E23"/>
    <w:rsid w:val="00347C07"/>
    <w:rsid w:val="00390952"/>
    <w:rsid w:val="003A4211"/>
    <w:rsid w:val="003C75FA"/>
    <w:rsid w:val="003E2BFA"/>
    <w:rsid w:val="003F16AC"/>
    <w:rsid w:val="00437B5D"/>
    <w:rsid w:val="00442801"/>
    <w:rsid w:val="00490BC0"/>
    <w:rsid w:val="004C63E6"/>
    <w:rsid w:val="004E34E0"/>
    <w:rsid w:val="004E4820"/>
    <w:rsid w:val="004E4D6A"/>
    <w:rsid w:val="00524EE0"/>
    <w:rsid w:val="00573216"/>
    <w:rsid w:val="00586BE7"/>
    <w:rsid w:val="005D1165"/>
    <w:rsid w:val="005D2CBC"/>
    <w:rsid w:val="005D53CC"/>
    <w:rsid w:val="005D7825"/>
    <w:rsid w:val="005F2B47"/>
    <w:rsid w:val="006651BD"/>
    <w:rsid w:val="006A53E4"/>
    <w:rsid w:val="006C4965"/>
    <w:rsid w:val="006D562A"/>
    <w:rsid w:val="006D679B"/>
    <w:rsid w:val="006F7C7C"/>
    <w:rsid w:val="00704C00"/>
    <w:rsid w:val="00740E86"/>
    <w:rsid w:val="007A5A06"/>
    <w:rsid w:val="007B547C"/>
    <w:rsid w:val="007F7B93"/>
    <w:rsid w:val="00804308"/>
    <w:rsid w:val="008159E2"/>
    <w:rsid w:val="00847733"/>
    <w:rsid w:val="00871F4E"/>
    <w:rsid w:val="00890A73"/>
    <w:rsid w:val="008A1FD9"/>
    <w:rsid w:val="008B7B12"/>
    <w:rsid w:val="008C5BC2"/>
    <w:rsid w:val="0090524E"/>
    <w:rsid w:val="00905C67"/>
    <w:rsid w:val="00910146"/>
    <w:rsid w:val="00913549"/>
    <w:rsid w:val="009369CB"/>
    <w:rsid w:val="00953545"/>
    <w:rsid w:val="009623A0"/>
    <w:rsid w:val="009717CC"/>
    <w:rsid w:val="00972842"/>
    <w:rsid w:val="00984FA0"/>
    <w:rsid w:val="009923FE"/>
    <w:rsid w:val="009A4A0C"/>
    <w:rsid w:val="009A5544"/>
    <w:rsid w:val="009E4F20"/>
    <w:rsid w:val="00A16F2C"/>
    <w:rsid w:val="00A405F1"/>
    <w:rsid w:val="00A505EB"/>
    <w:rsid w:val="00A73D5E"/>
    <w:rsid w:val="00A769C9"/>
    <w:rsid w:val="00A778C8"/>
    <w:rsid w:val="00A83864"/>
    <w:rsid w:val="00AF6875"/>
    <w:rsid w:val="00B0709F"/>
    <w:rsid w:val="00B16D33"/>
    <w:rsid w:val="00BA4457"/>
    <w:rsid w:val="00BA52A3"/>
    <w:rsid w:val="00BF4165"/>
    <w:rsid w:val="00BF4493"/>
    <w:rsid w:val="00C342CE"/>
    <w:rsid w:val="00C55E99"/>
    <w:rsid w:val="00CC2D5B"/>
    <w:rsid w:val="00CD3F6C"/>
    <w:rsid w:val="00D00BBD"/>
    <w:rsid w:val="00D107A0"/>
    <w:rsid w:val="00D245E4"/>
    <w:rsid w:val="00D35C9C"/>
    <w:rsid w:val="00D42955"/>
    <w:rsid w:val="00D70DE1"/>
    <w:rsid w:val="00D921A8"/>
    <w:rsid w:val="00D92363"/>
    <w:rsid w:val="00DB008D"/>
    <w:rsid w:val="00DC268D"/>
    <w:rsid w:val="00DE048E"/>
    <w:rsid w:val="00DE2D21"/>
    <w:rsid w:val="00DF7563"/>
    <w:rsid w:val="00E0125F"/>
    <w:rsid w:val="00E37DF8"/>
    <w:rsid w:val="00E45DF8"/>
    <w:rsid w:val="00E57B84"/>
    <w:rsid w:val="00EA65EC"/>
    <w:rsid w:val="00EB094B"/>
    <w:rsid w:val="00EF24E5"/>
    <w:rsid w:val="00F02BB2"/>
    <w:rsid w:val="00F40E59"/>
    <w:rsid w:val="00F70CC3"/>
    <w:rsid w:val="00FF5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F4493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D245E4"/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styleId="Hiperveza" w:type="character">
    <w:name w:val="Hyperlink"/>
    <w:uiPriority w:val="99"/>
    <w:unhideWhenUsed/>
    <w:rsid w:val="007A5A06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9923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23FE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23FE"/>
    <w:rPr>
      <w:rFonts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23FE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23FE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F4493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D245E4"/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styleId="Hiperveza" w:type="character">
    <w:name w:val="Hyperlink"/>
    <w:uiPriority w:val="99"/>
    <w:unhideWhenUsed/>
    <w:rsid w:val="007A5A06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9923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23FE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23FE"/>
    <w:rPr>
      <w:rFonts w:ascii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23FE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23FE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mardeltaimarusic@gmail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6812</izvorni_sadrzaj>
    <derivirana_varijabla naziv="DomainObject.Predmet.Broj_1">6812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2016.</izvorni_sadrzaj>
    <derivirana_varijabla naziv="DomainObject.Predmet.DatumOsnivanja_1">29.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St-6812/2016</izvorni_sadrzaj>
    <derivirana_varijabla naziv="DomainObject.Predmet.OznakaBroj_1">St-6812/2016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ČIŽIĆI d.o.o. zastupanog po punomoćniku TAMAS GABOR SZEIFER</izvorni_sadrzaj>
    <derivirana_varijabla naziv="DomainObject.Predmet.ProtustrankaFormated_1">  ČIŽIĆI d.o.o. zastupanog po punomoćniku TAMAS GABOR SZEIFER</derivirana_varijabla>
  </DomainObject.Predmet.ProtustrankaFormated>
  <DomainObject.Predmet.ProtustrankaFormatedOIB>
    <izvorni_sadrzaj>  ČIŽIĆI d.o.o., OIB 16647515382 zastupanog po punomoćniku TAMAS GABOR SZEIFER</izvorni_sadrzaj>
    <derivirana_varijabla naziv="DomainObject.Predmet.ProtustrankaFormatedOIB_1">  ČIŽIĆI d.o.o., OIB 16647515382 zastupanog po punomoćniku TAMAS GABOR SZEIFER</derivirana_varijabla>
  </DomainObject.Predmet.ProtustrankaFormatedOIB>
  <DomainObject.Predmet.ProtustrankaFormatedWithAdress>
    <izvorni_sadrzaj> ČIŽIĆI d.o.o., Štefanovečka 10, 10000 Zagreb zastupanog po punomoćniku TAMAS GABOR SZEIFER</izvorni_sadrzaj>
    <derivirana_varijabla naziv="DomainObject.Predmet.ProtustrankaFormatedWithAdress_1"> ČIŽIĆI d.o.o., Štefanovečka 10, 10000 Zagreb zastupanog po punomoćniku TAMAS GABOR SZEIFER</derivirana_varijabla>
  </DomainObject.Predmet.ProtustrankaFormatedWithAdress>
  <DomainObject.Predmet.ProtustrankaFormatedWithAdressOIB>
    <izvorni_sadrzaj> ČIŽIĆI d.o.o., OIB 16647515382, Štefanovečka 10, 10000 Zagreb zastupanog po punomoćniku TAMAS GABOR SZEIFER</izvorni_sadrzaj>
    <derivirana_varijabla naziv="DomainObject.Predmet.ProtustrankaFormatedWithAdressOIB_1"> ČIŽIĆI d.o.o., OIB 16647515382, Štefanovečka 10, 10000 Zagreb zastupanog po punomoćniku TAMAS GABOR SZEIFER</derivirana_varijabla>
  </DomainObject.Predmet.ProtustrankaFormatedWithAdressOIB>
  <DomainObject.Predmet.ProtustrankaWithAdress>
    <izvorni_sadrzaj>ČIŽIĆI d.o.o. Štefanovečka 10, 10000 Zagreb</izvorni_sadrzaj>
    <derivirana_varijabla naziv="DomainObject.Predmet.ProtustrankaWithAdress_1">ČIŽIĆI d.o.o. Štefanovečka 10, 10000 Zagreb</derivirana_varijabla>
  </DomainObject.Predmet.ProtustrankaWithAdress>
  <DomainObject.Predmet.ProtustrankaWithAdressOIB>
    <izvorni_sadrzaj>ČIŽIĆI d.o.o., OIB 16647515382, Štefanovečka 10, 10000 Zagreb</izvorni_sadrzaj>
    <derivirana_varijabla naziv="DomainObject.Predmet.ProtustrankaWithAdressOIB_1">ČIŽIĆI d.o.o., OIB 16647515382, Štefanovečka 10, 10000 Zagreb</derivirana_varijabla>
  </DomainObject.Predmet.ProtustrankaWithAdressOIB>
  <DomainObject.Predmet.ProtustrankaNazivFormated>
    <izvorni_sadrzaj>ČIŽIĆI d.o.o.</izvorni_sadrzaj>
    <derivirana_varijabla naziv="DomainObject.Predmet.ProtustrankaNazivFormated_1">ČIŽIĆI d.o.o.</derivirana_varijabla>
  </DomainObject.Predmet.ProtustrankaNazivFormated>
  <DomainObject.Predmet.ProtustrankaNazivFormatedOIB>
    <izvorni_sadrzaj>ČIŽIĆI d.o.o., OIB 16647515382</izvorni_sadrzaj>
    <derivirana_varijabla naziv="DomainObject.Predmet.ProtustrankaNazivFormatedOIB_1">ČIŽIĆI d.o.o., OIB 16647515382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ČIŽIĆI d.o.o. zastupanog po punomoćniku TAMAS GABOR SZEIFER</item>
    </izvorni_sadrzaj>
    <derivirana_varijabla naziv="DomainObject.Predmet.ProtuStrankaListFormated_1">
      <item>ČIŽIĆI d.o.o. zastupanog po punomoćniku TAMAS GABOR SZEIFER</item>
    </derivirana_varijabla>
  </DomainObject.Predmet.ProtuStrankaListFormated>
  <DomainObject.Predmet.ProtuStrankaListFormatedOIB>
    <izvorni_sadrzaj>
      <item>ČIŽIĆI d.o.o., OIB 16647515382 zastupanog po punomoćniku TAMAS GABOR SZEIFER</item>
    </izvorni_sadrzaj>
    <derivirana_varijabla naziv="DomainObject.Predmet.ProtuStrankaListFormatedOIB_1">
      <item>ČIŽIĆI d.o.o., OIB 16647515382 zastupanog po punomoćniku TAMAS GABOR SZEIFER</item>
    </derivirana_varijabla>
  </DomainObject.Predmet.ProtuStrankaListFormatedOIB>
  <DomainObject.Predmet.ProtuStrankaListFormatedWithAdress>
    <izvorni_sadrzaj>
      <item>ČIŽIĆI d.o.o., Štefanovečka 10, 10000 Zagreb zastupanog po punomoćniku TAMAS GABOR SZEIFER</item>
    </izvorni_sadrzaj>
    <derivirana_varijabla naziv="DomainObject.Predmet.ProtuStrankaListFormatedWithAdress_1">
      <item>ČIŽIĆI d.o.o., Štefanovečka 10, 10000 Zagreb zastupanog po punomoćniku TAMAS GABOR SZEIFER</item>
    </derivirana_varijabla>
  </DomainObject.Predmet.ProtuStrankaListFormatedWithAdress>
  <DomainObject.Predmet.ProtuStrankaListFormatedWithAdressOIB>
    <izvorni_sadrzaj>
      <item>ČIŽIĆI d.o.o., OIB 16647515382, Štefanovečka 10, 10000 Zagreb zastupanog po punomoćniku TAMAS GABOR SZEIFER</item>
    </izvorni_sadrzaj>
    <derivirana_varijabla naziv="DomainObject.Predmet.ProtuStrankaListFormatedWithAdressOIB_1">
      <item>ČIŽIĆI d.o.o., OIB 16647515382, Štefanovečka 10, 10000 Zagreb zastupanog po punomoćniku TAMAS GABOR SZEIFER</item>
    </derivirana_varijabla>
  </DomainObject.Predmet.ProtuStrankaListFormatedWithAdressOIB>
  <DomainObject.Predmet.ProtuStrankaListNazivFormated>
    <izvorni_sadrzaj>
      <item>ČIŽIĆI d.o.o.</item>
    </izvorni_sadrzaj>
    <derivirana_varijabla naziv="DomainObject.Predmet.ProtuStrankaListNazivFormated_1">
      <item>ČIŽIĆI d.o.o.</item>
    </derivirana_varijabla>
  </DomainObject.Predmet.ProtuStrankaListNazivFormated>
  <DomainObject.Predmet.ProtuStrankaListNazivFormatedOIB>
    <izvorni_sadrzaj>
      <item>ČIŽIĆI d.o.o., OIB 16647515382</item>
    </izvorni_sadrzaj>
    <derivirana_varijabla naziv="DomainObject.Predmet.ProtuStrankaListNazivFormatedOIB_1">
      <item>ČIŽIĆI d.o.o., OIB 16647515382</item>
    </derivirana_varijabla>
  </DomainObject.Predmet.ProtuStrankaListNazivFormatedOIB>
  <DomainObject.Predmet.OstaliListFormated>
    <izvorni_sadrzaj>
      <item>TAMAS GABOR SZEIFER punomoćnik sudionika u postupku ČIŽIĆI d.o.o.</item>
    </izvorni_sadrzaj>
    <derivirana_varijabla naziv="DomainObject.Predmet.OstaliListFormated_1">
      <item>TAMAS GABOR SZEIFER punomoćnik sudionika u postupku ČIŽIĆI d.o.o.</item>
    </derivirana_varijabla>
  </DomainObject.Predmet.OstaliListFormated>
  <DomainObject.Predmet.OstaliListFormatedOIB>
    <izvorni_sadrzaj>
      <item>TAMAS GABOR SZEIFER, OIB 43765353068 punomoćnik sudionika u postupku ČIŽIĆI d.o.o.</item>
    </izvorni_sadrzaj>
    <derivirana_varijabla naziv="DomainObject.Predmet.OstaliListFormatedOIB_1">
      <item>TAMAS GABOR SZEIFER, OIB 43765353068 punomoćnik sudionika u postupku ČIŽIĆI d.o.o.</item>
    </derivirana_varijabla>
  </DomainObject.Predmet.OstaliListFormatedOIB>
  <DomainObject.Predmet.OstaliListFormatedWithAdress>
    <izvorni_sadrzaj>
      <item>TAMAS GABOR SZEIFER, Josefinengasse 1, Beč punomoćnik sudionika u postupku ČIŽIĆI d.o.o.</item>
    </izvorni_sadrzaj>
    <derivirana_varijabla naziv="DomainObject.Predmet.OstaliListFormatedWithAdress_1">
      <item>TAMAS GABOR SZEIFER, Josefinengasse 1, Beč punomoćnik sudionika u postupku ČIŽIĆI d.o.o.</item>
    </derivirana_varijabla>
  </DomainObject.Predmet.OstaliListFormatedWithAdress>
  <DomainObject.Predmet.OstaliListFormatedWithAdressOIB>
    <izvorni_sadrzaj>
      <item>TAMAS GABOR SZEIFER, OIB 43765353068, Josefinengasse 1, Beč punomoćnik sudionika u postupku ČIŽIĆI d.o.o.</item>
    </izvorni_sadrzaj>
    <derivirana_varijabla naziv="DomainObject.Predmet.OstaliListFormatedWithAdressOIB_1">
      <item>TAMAS GABOR SZEIFER, OIB 43765353068, Josefinengasse 1, Beč punomoćnik sudionika u postupku ČIŽIĆI d.o.o.</item>
    </derivirana_varijabla>
  </DomainObject.Predmet.OstaliListFormatedWithAdressOIB>
  <DomainObject.Predmet.OstaliListNazivFormated>
    <izvorni_sadrzaj>
      <item>TAMAS GABOR SZEIFER</item>
    </izvorni_sadrzaj>
    <derivirana_varijabla naziv="DomainObject.Predmet.OstaliListNazivFormated_1">
      <item>TAMAS GABOR SZEIFER</item>
    </derivirana_varijabla>
  </DomainObject.Predmet.OstaliListNazivFormated>
  <DomainObject.Predmet.OstaliListNazivFormatedOIB>
    <izvorni_sadrzaj>
      <item>TAMAS GABOR SZEIFER, OIB 43765353068</item>
    </izvorni_sadrzaj>
    <derivirana_varijabla naziv="DomainObject.Predmet.OstaliListNazivFormatedOIB_1">
      <item>TAMAS GABOR SZEIFER, OIB 43765353068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2017.</izvorni_sadrzaj>
    <derivirana_varijabla naziv="DomainObject.Datum_1">5.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ČIŽIĆI d.o.o.</izvorni_sadrzaj>
    <derivirana_varijabla naziv="DomainObject.Predmet.ProtustrankaIDrugi_1">ČIŽIĆI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ČIŽIĆI d.o.o., OIB 16647515382, Štefanovečka 10, 10000 Zagreb</izvorni_sadrzaj>
    <derivirana_varijabla naziv="DomainObject.Predmet.ProtustrankaIDrugiAdressOIB_1">ČIŽIĆI d.o.o., OIB 16647515382, Štefanovečka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ČIŽIĆI d.o.o.</item>
      <item>FINA Regionalni centar Zagreb</item>
      <item>TAMAS GABOR SZEIFER</item>
    </izvorni_sadrzaj>
    <derivirana_varijabla naziv="DomainObject.Predmet.SudioniciListNaziv_1">
      <item>ČIŽIĆI d.o.o.</item>
      <item>FINA Regionalni centar Zagreb</item>
      <item>TAMAS GABOR SZEIFER</item>
    </derivirana_varijabla>
  </DomainObject.Predmet.SudioniciListNaziv>
  <DomainObject.Predmet.SudioniciListAdressOIB>
    <izvorni_sadrzaj>
      <item>ČIŽIĆI d.o.o., OIB 16647515382, Štefanovečka 10,10000 Zagreb</item>
      <item>FINA Regionalni centar Zagreb, OIB 85821130368, Trg svibanjskih žrtava 1995. 1,10000 Zagreb</item>
      <item>TAMAS GABOR SZEIFER, OIB 43765353068, Josefinengasse 1,Beč</item>
    </izvorni_sadrzaj>
    <derivirana_varijabla naziv="DomainObject.Predmet.SudioniciListAdressOIB_1">
      <item>ČIŽIĆI d.o.o., OIB 16647515382, Štefanovečka 10,10000 Zagreb</item>
      <item>FINA Regionalni centar Zagreb, OIB 85821130368, Trg svibanjskih žrtava 1995. 1,10000 Zagreb</item>
      <item>TAMAS GABOR SZEIFER, OIB 43765353068, Josefinengasse 1,Beč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16647515382</item>
      <item>, OIB 85821130368</item>
      <item>, OIB 43765353068</item>
    </izvorni_sadrzaj>
    <derivirana_varijabla naziv="DomainObject.Predmet.SudioniciListNazivOIB_1">
      <item>, OIB 16647515382</item>
      <item>, OIB 85821130368</item>
      <item>, OIB 43765353068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Jure Marušić, OIB 52703189678, Bleiweisova 2 Zagreb</item>
    </izvorni_sadrzaj>
    <derivirana_varijabla naziv="DomainObject.Predmet.StecajniUpraviteljiListAddressOIB_1">
      <item>Jure Marušić, OIB 52703189678, Bleiweisova 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270</properties:Words>
  <properties:Characters>1947</properties:Characters>
  <properties:Lines>278</properties:Lines>
  <properties:Paragraphs>107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67</vt:lpstr>
      <vt:lpstr>67</vt:lpstr>
    </vt:vector>
  </properties:TitlesOfParts>
  <properties:LinksUpToDate>false</properties:LinksUpToDate>
  <properties:CharactersWithSpaces>2360</properties:CharactersWithSpaces>
  <properties:SharedDoc>false</properties:SharedDoc>
  <properties:HLinks>
    <vt:vector size="6" baseType="variant">
      <vt:variant>
        <vt:i4>8192068</vt:i4>
      </vt:variant>
      <vt:variant>
        <vt:i4>0</vt:i4>
      </vt:variant>
      <vt:variant>
        <vt:i4>0</vt:i4>
      </vt:variant>
      <vt:variant>
        <vt:i4>5</vt:i4>
      </vt:variant>
      <vt:variant>
        <vt:lpwstr>mailto:mardeltaimarusic@gmail.com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2017-09-05T08:57:00Z</dcterms:created>
  <dc:creator>Korisnik</dc:creator>
  <cp:lastModifiedBy>Zlatka Plivelić</cp:lastModifiedBy>
  <cp:lastPrinted>2017-09-05T08:57:00Z</cp:lastPrinted>
  <dcterms:modified xmlns:xsi="http://www.w3.org/2001/XMLSchema-instance" xsi:type="dcterms:W3CDTF">2017-09-05T09:00:00Z</dcterms:modified>
  <cp:revision>3</cp:revision>
  <dc:title>67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