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E1ED5" w:rsidP="004E1ED5" w:rsidRDefault="004E1ED5" w14:paraId="6afcf20" w14:textId="6afcf20">
      <w:pPr>
        <w:jc w:val="center"/>
        <w15:collapsed w:val="false"/>
        <w:rPr>
          <w:rFonts w:ascii="Arial" w:hAnsi="Arial" w:cs="Arial"/>
          <w:b/>
          <w:sz w:val="20"/>
          <w:szCs w:val="20"/>
        </w:rPr>
      </w:pPr>
      <w:bookmarkStart w:name="_GoBack" w:id="0"/>
      <w:bookmarkEnd w:id="0"/>
      <w:r>
        <w:rPr>
          <w:rFonts w:ascii="Arial" w:hAnsi="Arial" w:cs="Arial"/>
          <w:b/>
          <w:sz w:val="20"/>
          <w:szCs w:val="20"/>
        </w:rPr>
        <w:t>Obrazac 20.</w:t>
      </w:r>
    </w:p>
    <w:p w:rsidR="004E1ED5" w:rsidP="004E1ED5" w:rsidRDefault="004E1ED5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IZVJEŠĆE STEČAJNOGA UPRAVITELJA O TIJEKU STEČAJNOGA POSTUPKA I STANJU STEČAJNE MASE</w:t>
      </w:r>
    </w:p>
    <w:p w:rsidR="004E1ED5" w:rsidP="004E1ED5" w:rsidRDefault="004E1ED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4E1ED5" w:rsidP="004E1ED5" w:rsidRDefault="004E1ED5">
      <w:pPr>
        <w:jc w:val="center"/>
        <w:rPr>
          <w:rFonts w:ascii="Arial" w:hAnsi="Arial" w:cs="Arial"/>
          <w:sz w:val="20"/>
          <w:szCs w:val="20"/>
        </w:rPr>
      </w:pPr>
    </w:p>
    <w:p w:rsidR="004E1ED5" w:rsidP="004E1ED5" w:rsidRDefault="004E1ED5">
      <w:pPr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>Nadležni trgovački sud:Trgovački sud u Zagrebu</w:t>
      </w:r>
    </w:p>
    <w:p w:rsidR="004E1ED5" w:rsidP="004E1ED5" w:rsidRDefault="00DA4131">
      <w:pPr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>Poslovni broj spisa: 48.</w:t>
      </w:r>
      <w:r w:rsidR="004E1ED5">
        <w:rPr>
          <w:rFonts w:ascii="Arial" w:hAnsi="Arial" w:cs="Arial"/>
          <w:b/>
          <w:sz w:val="20"/>
          <w:szCs w:val="20"/>
          <w:lang w:val="pl-PL"/>
        </w:rPr>
        <w:t xml:space="preserve">St-2258/16-10 </w:t>
      </w:r>
    </w:p>
    <w:p w:rsidR="00C366BB" w:rsidP="004E1ED5" w:rsidRDefault="00C366BB">
      <w:pPr>
        <w:rPr>
          <w:rFonts w:ascii="Arial" w:hAnsi="Arial" w:cs="Arial"/>
          <w:b/>
          <w:sz w:val="20"/>
          <w:szCs w:val="20"/>
          <w:lang w:val="pl-PL"/>
        </w:rPr>
      </w:pPr>
    </w:p>
    <w:p w:rsidR="004E1ED5" w:rsidP="004E1ED5" w:rsidRDefault="004E1ED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pl-PL"/>
        </w:rPr>
        <w:t>Dužnik:</w:t>
      </w:r>
      <w:r>
        <w:rPr>
          <w:rFonts w:ascii="Arial" w:hAnsi="Arial" w:cs="Arial"/>
          <w:b/>
          <w:sz w:val="20"/>
          <w:szCs w:val="20"/>
        </w:rPr>
        <w:t xml:space="preserve"> ROBERTO PLUS d.o.o. u stečaju,  Zagreb, Velikopoljska 42, OIB:66385801110</w:t>
      </w:r>
    </w:p>
    <w:p w:rsidR="004E1ED5" w:rsidP="004E1ED5" w:rsidRDefault="004E1ED5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4E1ED5" w:rsidP="004E1ED5" w:rsidRDefault="004E1ED5">
      <w:pPr>
        <w:rPr>
          <w:rFonts w:ascii="Arial" w:hAnsi="Arial" w:cs="Arial"/>
          <w:sz w:val="20"/>
          <w:szCs w:val="20"/>
          <w:lang w:val="pl-PL"/>
        </w:rPr>
      </w:pPr>
    </w:p>
    <w:p w:rsidR="00B343EF" w:rsidP="004E1ED5" w:rsidRDefault="004E1ED5">
      <w:pPr>
        <w:pStyle w:val="Odlomakpopisa"/>
        <w:ind w:left="0"/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>I.TIJEK STEČAJNOGA POSTUPKA U RAZDOBLJU o</w:t>
      </w:r>
      <w:r w:rsidR="00AA65CA">
        <w:rPr>
          <w:rFonts w:ascii="Arial" w:hAnsi="Arial" w:cs="Arial"/>
          <w:b/>
          <w:sz w:val="20"/>
          <w:szCs w:val="20"/>
          <w:lang w:val="pl-PL"/>
        </w:rPr>
        <w:t>d  20.05.2019. godine do  10.09</w:t>
      </w:r>
      <w:r w:rsidR="00CE4D19">
        <w:rPr>
          <w:rFonts w:ascii="Arial" w:hAnsi="Arial" w:cs="Arial"/>
          <w:b/>
          <w:sz w:val="20"/>
          <w:szCs w:val="20"/>
          <w:lang w:val="pl-PL"/>
        </w:rPr>
        <w:t>.</w:t>
      </w:r>
      <w:r w:rsidR="00B10AB9">
        <w:rPr>
          <w:rFonts w:ascii="Arial" w:hAnsi="Arial" w:cs="Arial"/>
          <w:b/>
          <w:sz w:val="20"/>
          <w:szCs w:val="20"/>
          <w:lang w:val="pl-PL"/>
        </w:rPr>
        <w:t>2019.</w:t>
      </w:r>
      <w:r>
        <w:rPr>
          <w:rFonts w:ascii="Arial" w:hAnsi="Arial" w:cs="Arial"/>
          <w:b/>
          <w:sz w:val="20"/>
          <w:szCs w:val="20"/>
          <w:lang w:val="pl-PL"/>
        </w:rPr>
        <w:t xml:space="preserve"> godine</w:t>
      </w:r>
    </w:p>
    <w:p w:rsidR="000B10B8" w:rsidP="004E1ED5" w:rsidRDefault="004E1ED5">
      <w:pPr>
        <w:pStyle w:val="Odlomakpopisa"/>
        <w:ind w:left="0"/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 </w:t>
      </w:r>
    </w:p>
    <w:p w:rsidR="008B7965" w:rsidP="004447CA" w:rsidRDefault="008B7965">
      <w:pPr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  <w:lang w:val="pl-PL"/>
        </w:rPr>
      </w:pPr>
      <w:r w:rsidRPr="00C95F78">
        <w:rPr>
          <w:rFonts w:ascii="Arial" w:hAnsi="Arial" w:cs="Arial"/>
          <w:sz w:val="20"/>
          <w:szCs w:val="20"/>
          <w:lang w:val="pl-PL"/>
        </w:rPr>
        <w:t xml:space="preserve">Nekretnine u vlasništvu  stečajnog dužnika Zagreb, Velikopoljska 42  </w:t>
      </w:r>
    </w:p>
    <w:p w:rsidR="008B7965" w:rsidP="008B7965" w:rsidRDefault="008B7965">
      <w:pPr>
        <w:spacing w:after="0"/>
        <w:rPr>
          <w:rFonts w:ascii="Arial" w:hAnsi="Arial" w:cs="Arial"/>
          <w:sz w:val="20"/>
          <w:szCs w:val="20"/>
          <w:lang w:val="pl-PL"/>
        </w:rPr>
      </w:pPr>
    </w:p>
    <w:p w:rsidR="008B7965" w:rsidP="008B7965" w:rsidRDefault="008B7965">
      <w:pPr>
        <w:spacing w:after="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Nekretnina je kako</w:t>
      </w:r>
      <w:r w:rsidR="00FC07AD">
        <w:rPr>
          <w:rFonts w:ascii="Arial" w:hAnsi="Arial" w:cs="Arial"/>
          <w:sz w:val="20"/>
          <w:szCs w:val="20"/>
          <w:lang w:val="pl-PL"/>
        </w:rPr>
        <w:t xml:space="preserve"> je</w:t>
      </w:r>
      <w:r>
        <w:rPr>
          <w:rFonts w:ascii="Arial" w:hAnsi="Arial" w:cs="Arial"/>
          <w:sz w:val="20"/>
          <w:szCs w:val="20"/>
          <w:lang w:val="pl-PL"/>
        </w:rPr>
        <w:t xml:space="preserve"> pojašnjeno u prethodnom izvješću u zakupu po Ugovor</w:t>
      </w:r>
      <w:r w:rsidR="00005825">
        <w:rPr>
          <w:rFonts w:ascii="Arial" w:hAnsi="Arial" w:cs="Arial"/>
          <w:sz w:val="20"/>
          <w:szCs w:val="20"/>
          <w:lang w:val="pl-PL"/>
        </w:rPr>
        <w:t>u</w:t>
      </w:r>
      <w:r>
        <w:rPr>
          <w:rFonts w:ascii="Arial" w:hAnsi="Arial" w:cs="Arial"/>
          <w:sz w:val="20"/>
          <w:szCs w:val="20"/>
          <w:lang w:val="pl-PL"/>
        </w:rPr>
        <w:t>, a zakupoprimac uredno podmiruje troškove zakupa.</w:t>
      </w:r>
    </w:p>
    <w:p w:rsidR="008B7965" w:rsidP="008B7965" w:rsidRDefault="008B7965">
      <w:pPr>
        <w:spacing w:after="0"/>
        <w:rPr>
          <w:rFonts w:ascii="Arial" w:hAnsi="Arial" w:cs="Arial"/>
          <w:sz w:val="20"/>
          <w:szCs w:val="20"/>
          <w:lang w:val="pl-PL"/>
        </w:rPr>
      </w:pPr>
    </w:p>
    <w:p w:rsidR="008B7965" w:rsidP="008B7965" w:rsidRDefault="008B7965">
      <w:pPr>
        <w:spacing w:after="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U izvještajnom razdoblju stečajni upravitelj nije zaprimio obavijest o brisanju  zabilježbe </w:t>
      </w:r>
      <w:r w:rsidRPr="001F67BC">
        <w:rPr>
          <w:rFonts w:ascii="Arial" w:hAnsi="Arial" w:cs="Arial"/>
          <w:sz w:val="20"/>
          <w:szCs w:val="20"/>
          <w:lang w:val="pl-PL"/>
        </w:rPr>
        <w:t>Z-22063/2016, odnosno brisanje zabilježbe predlagatelja RH Ministrstvo financ</w:t>
      </w:r>
      <w:r>
        <w:rPr>
          <w:rFonts w:ascii="Arial" w:hAnsi="Arial" w:cs="Arial"/>
          <w:sz w:val="20"/>
          <w:szCs w:val="20"/>
          <w:lang w:val="pl-PL"/>
        </w:rPr>
        <w:t xml:space="preserve">ija   za koje je uputio podnesak </w:t>
      </w:r>
      <w:r w:rsidR="007B657C">
        <w:rPr>
          <w:rFonts w:ascii="Arial" w:hAnsi="Arial" w:cs="Arial"/>
          <w:sz w:val="20"/>
          <w:szCs w:val="20"/>
          <w:lang w:val="pl-PL"/>
        </w:rPr>
        <w:t xml:space="preserve">4.7.2017. </w:t>
      </w:r>
      <w:r>
        <w:rPr>
          <w:rFonts w:ascii="Arial" w:hAnsi="Arial" w:cs="Arial"/>
          <w:sz w:val="20"/>
          <w:szCs w:val="20"/>
          <w:lang w:val="pl-PL"/>
        </w:rPr>
        <w:t xml:space="preserve">na Općinski sud u Novom Zagrebu  poslovni  broj </w:t>
      </w:r>
      <w:r w:rsidRPr="00005825">
        <w:rPr>
          <w:rFonts w:ascii="Arial" w:hAnsi="Arial" w:cs="Arial"/>
          <w:sz w:val="20"/>
          <w:szCs w:val="20"/>
          <w:lang w:val="pl-PL"/>
        </w:rPr>
        <w:t>12 Ovr-2759/16-2</w:t>
      </w:r>
      <w:r>
        <w:rPr>
          <w:rFonts w:ascii="Arial" w:hAnsi="Arial" w:cs="Arial"/>
          <w:b/>
          <w:sz w:val="20"/>
          <w:szCs w:val="20"/>
          <w:lang w:val="pl-PL"/>
        </w:rPr>
        <w:t xml:space="preserve"> </w:t>
      </w:r>
      <w:r>
        <w:rPr>
          <w:rFonts w:ascii="Arial" w:hAnsi="Arial" w:cs="Arial"/>
          <w:sz w:val="20"/>
          <w:szCs w:val="20"/>
          <w:lang w:val="pl-PL"/>
        </w:rPr>
        <w:t>za obustavu postupka u sk</w:t>
      </w:r>
      <w:r w:rsidR="00055A06">
        <w:rPr>
          <w:rFonts w:ascii="Arial" w:hAnsi="Arial" w:cs="Arial"/>
          <w:sz w:val="20"/>
          <w:szCs w:val="20"/>
          <w:lang w:val="pl-PL"/>
        </w:rPr>
        <w:t>ladu s čl. 168 Stečajnog zakona,</w:t>
      </w:r>
      <w:r w:rsidR="003F52EB">
        <w:rPr>
          <w:rFonts w:ascii="Arial" w:hAnsi="Arial" w:cs="Arial"/>
          <w:sz w:val="20"/>
          <w:szCs w:val="20"/>
          <w:lang w:val="pl-PL"/>
        </w:rPr>
        <w:t xml:space="preserve"> a nakon što je </w:t>
      </w:r>
      <w:r w:rsidR="005D03B3">
        <w:rPr>
          <w:rFonts w:ascii="Arial" w:hAnsi="Arial" w:cs="Arial"/>
          <w:sz w:val="20"/>
          <w:szCs w:val="20"/>
          <w:lang w:val="pl-PL"/>
        </w:rPr>
        <w:t xml:space="preserve"> upla</w:t>
      </w:r>
      <w:r w:rsidR="003F52EB">
        <w:rPr>
          <w:rFonts w:ascii="Arial" w:hAnsi="Arial" w:cs="Arial"/>
          <w:sz w:val="20"/>
          <w:szCs w:val="20"/>
          <w:lang w:val="pl-PL"/>
        </w:rPr>
        <w:t>će</w:t>
      </w:r>
      <w:r w:rsidR="00567FC6">
        <w:rPr>
          <w:rFonts w:ascii="Arial" w:hAnsi="Arial" w:cs="Arial"/>
          <w:sz w:val="20"/>
          <w:szCs w:val="20"/>
          <w:lang w:val="pl-PL"/>
        </w:rPr>
        <w:t>na</w:t>
      </w:r>
      <w:r w:rsidR="003F52EB">
        <w:rPr>
          <w:rFonts w:ascii="Arial" w:hAnsi="Arial" w:cs="Arial"/>
          <w:sz w:val="20"/>
          <w:szCs w:val="20"/>
          <w:lang w:val="pl-PL"/>
        </w:rPr>
        <w:t xml:space="preserve">   sudsk</w:t>
      </w:r>
      <w:r w:rsidR="00567FC6">
        <w:rPr>
          <w:rFonts w:ascii="Arial" w:hAnsi="Arial" w:cs="Arial"/>
          <w:sz w:val="20"/>
          <w:szCs w:val="20"/>
          <w:lang w:val="pl-PL"/>
        </w:rPr>
        <w:t>a</w:t>
      </w:r>
      <w:r w:rsidR="003F52EB">
        <w:rPr>
          <w:rFonts w:ascii="Arial" w:hAnsi="Arial" w:cs="Arial"/>
          <w:sz w:val="20"/>
          <w:szCs w:val="20"/>
          <w:lang w:val="pl-PL"/>
        </w:rPr>
        <w:t xml:space="preserve"> pristojbe</w:t>
      </w:r>
      <w:r w:rsidR="00567FC6">
        <w:rPr>
          <w:rFonts w:ascii="Arial" w:hAnsi="Arial" w:cs="Arial"/>
          <w:sz w:val="20"/>
          <w:szCs w:val="20"/>
          <w:lang w:val="pl-PL"/>
        </w:rPr>
        <w:t xml:space="preserve"> </w:t>
      </w:r>
      <w:r w:rsidR="00055A06">
        <w:rPr>
          <w:rFonts w:ascii="Arial" w:hAnsi="Arial" w:cs="Arial"/>
          <w:sz w:val="20"/>
          <w:szCs w:val="20"/>
          <w:lang w:val="pl-PL"/>
        </w:rPr>
        <w:t xml:space="preserve"> po nalogu iz rješenja. </w:t>
      </w:r>
    </w:p>
    <w:p w:rsidR="00055A06" w:rsidP="008B7965" w:rsidRDefault="00055A06">
      <w:pPr>
        <w:spacing w:after="0"/>
        <w:rPr>
          <w:rFonts w:ascii="Arial" w:hAnsi="Arial" w:cs="Arial"/>
          <w:sz w:val="20"/>
          <w:szCs w:val="20"/>
          <w:lang w:val="pl-PL"/>
        </w:rPr>
      </w:pPr>
    </w:p>
    <w:p w:rsidRPr="00C95F78" w:rsidR="00055A06" w:rsidP="00055A06" w:rsidRDefault="007A181C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O</w:t>
      </w:r>
      <w:r w:rsidR="00055A06">
        <w:rPr>
          <w:rFonts w:ascii="Arial" w:hAnsi="Arial" w:cs="Arial"/>
          <w:sz w:val="20"/>
          <w:szCs w:val="20"/>
          <w:lang w:val="pl-PL"/>
        </w:rPr>
        <w:t xml:space="preserve">vršni postupak  ovrhovoditelja </w:t>
      </w:r>
      <w:r w:rsidRPr="00CC7EDA" w:rsidR="00055A06">
        <w:rPr>
          <w:rFonts w:ascii="Arial" w:hAnsi="Arial" w:cs="Arial"/>
          <w:sz w:val="20"/>
          <w:szCs w:val="20"/>
          <w:lang w:val="pl-PL"/>
        </w:rPr>
        <w:t>BAT Hrvatska d.o.o. Zagreb</w:t>
      </w:r>
      <w:r w:rsidR="00055A06">
        <w:rPr>
          <w:rFonts w:ascii="Arial" w:hAnsi="Arial" w:cs="Arial"/>
          <w:sz w:val="20"/>
          <w:szCs w:val="20"/>
          <w:lang w:val="pl-PL"/>
        </w:rPr>
        <w:t xml:space="preserve"> pod brojem Ovr-7088/2015  Općinskog suda u Novom Zagrebu  koji je po žalbi ovrhovoditelja  bio upućen  na Županijski sud</w:t>
      </w:r>
      <w:r w:rsidR="00C05018">
        <w:rPr>
          <w:rFonts w:ascii="Arial" w:hAnsi="Arial" w:cs="Arial"/>
          <w:sz w:val="20"/>
          <w:szCs w:val="20"/>
          <w:lang w:val="pl-PL"/>
        </w:rPr>
        <w:t>,</w:t>
      </w:r>
      <w:r w:rsidR="00055A06">
        <w:rPr>
          <w:rFonts w:ascii="Arial" w:hAnsi="Arial" w:cs="Arial"/>
          <w:sz w:val="20"/>
          <w:szCs w:val="20"/>
          <w:lang w:val="pl-PL"/>
        </w:rPr>
        <w:t xml:space="preserve">  a koji  je donio rješenje o stvarnoj nadležnosti,  vraćen</w:t>
      </w:r>
      <w:r w:rsidR="007B657C">
        <w:rPr>
          <w:rFonts w:ascii="Arial" w:hAnsi="Arial" w:cs="Arial"/>
          <w:sz w:val="20"/>
          <w:szCs w:val="20"/>
          <w:lang w:val="pl-PL"/>
        </w:rPr>
        <w:t xml:space="preserve"> je </w:t>
      </w:r>
      <w:r w:rsidR="00055A06">
        <w:rPr>
          <w:rFonts w:ascii="Arial" w:hAnsi="Arial" w:cs="Arial"/>
          <w:sz w:val="20"/>
          <w:szCs w:val="20"/>
          <w:lang w:val="pl-PL"/>
        </w:rPr>
        <w:t xml:space="preserve"> na Općinski sud u Novom Zagrebu te je promjenjen upsinik. Novi  poslovni broj je  Ovr-1236/2018. </w:t>
      </w:r>
      <w:r w:rsidR="0055321F">
        <w:rPr>
          <w:rFonts w:ascii="Arial" w:hAnsi="Arial" w:cs="Arial"/>
          <w:sz w:val="20"/>
          <w:szCs w:val="20"/>
          <w:lang w:val="pl-PL"/>
        </w:rPr>
        <w:t>U</w:t>
      </w:r>
      <w:r w:rsidR="00FC07AD">
        <w:rPr>
          <w:rFonts w:ascii="Arial" w:hAnsi="Arial" w:cs="Arial"/>
          <w:sz w:val="20"/>
          <w:szCs w:val="20"/>
          <w:lang w:val="pl-PL"/>
        </w:rPr>
        <w:t xml:space="preserve"> </w:t>
      </w:r>
      <w:r w:rsidR="0055321F">
        <w:rPr>
          <w:rFonts w:ascii="Arial" w:hAnsi="Arial" w:cs="Arial"/>
          <w:sz w:val="20"/>
          <w:szCs w:val="20"/>
          <w:lang w:val="pl-PL"/>
        </w:rPr>
        <w:t xml:space="preserve">odnosu na prethodno izvješće nije bilo nikakvih sudskih radnji. </w:t>
      </w:r>
    </w:p>
    <w:p w:rsidR="007644D4" w:rsidP="004E1ED5" w:rsidRDefault="007644D4">
      <w:pPr>
        <w:pStyle w:val="Odlomakpopisa"/>
        <w:ind w:left="0"/>
        <w:rPr>
          <w:rFonts w:ascii="Arial" w:hAnsi="Arial" w:cs="Arial"/>
          <w:b/>
          <w:sz w:val="20"/>
          <w:szCs w:val="20"/>
          <w:lang w:val="pl-PL"/>
        </w:rPr>
      </w:pPr>
    </w:p>
    <w:p w:rsidR="00FC6FA3" w:rsidP="008B7965" w:rsidRDefault="008B7965">
      <w:pPr>
        <w:rPr>
          <w:rFonts w:ascii="Arial" w:hAnsi="Arial" w:cs="Arial"/>
          <w:sz w:val="20"/>
          <w:szCs w:val="20"/>
        </w:rPr>
      </w:pPr>
      <w:r w:rsidRPr="00C95F78">
        <w:rPr>
          <w:rFonts w:ascii="Arial" w:hAnsi="Arial" w:cs="Arial"/>
          <w:sz w:val="20"/>
          <w:szCs w:val="20"/>
        </w:rPr>
        <w:t>b) Nekretnine u vanknjižnom vlasništvu stečajnog dužnika</w:t>
      </w:r>
      <w:r w:rsidR="007A181C">
        <w:rPr>
          <w:rFonts w:ascii="Arial" w:hAnsi="Arial" w:cs="Arial"/>
          <w:sz w:val="20"/>
          <w:szCs w:val="20"/>
        </w:rPr>
        <w:t xml:space="preserve">, Zagreb </w:t>
      </w:r>
      <w:r w:rsidR="000B10B8">
        <w:rPr>
          <w:rFonts w:ascii="Arial" w:hAnsi="Arial" w:cs="Arial"/>
          <w:sz w:val="20"/>
          <w:szCs w:val="20"/>
        </w:rPr>
        <w:t xml:space="preserve">Zelengaj i nekretnina u Rijeci </w:t>
      </w:r>
      <w:r w:rsidR="007A181C">
        <w:rPr>
          <w:rFonts w:ascii="Arial" w:hAnsi="Arial" w:cs="Arial"/>
          <w:sz w:val="20"/>
          <w:szCs w:val="20"/>
        </w:rPr>
        <w:t xml:space="preserve">pobliže opisane u prethodnim izvješćima, </w:t>
      </w:r>
      <w:r w:rsidRPr="00C95F78">
        <w:rPr>
          <w:rFonts w:ascii="Arial" w:hAnsi="Arial" w:cs="Arial"/>
          <w:sz w:val="20"/>
          <w:szCs w:val="20"/>
        </w:rPr>
        <w:t xml:space="preserve"> a za koje nije do dana otvaranja stečajnog postupka proveden upis u zemljišnim knjigama</w:t>
      </w:r>
      <w:r w:rsidR="00FC07AD">
        <w:rPr>
          <w:rFonts w:ascii="Arial" w:hAnsi="Arial" w:cs="Arial"/>
          <w:sz w:val="20"/>
          <w:szCs w:val="20"/>
        </w:rPr>
        <w:t xml:space="preserve">, </w:t>
      </w:r>
      <w:r w:rsidRPr="00C95F78">
        <w:rPr>
          <w:rFonts w:ascii="Arial" w:hAnsi="Arial" w:cs="Arial"/>
          <w:sz w:val="20"/>
          <w:szCs w:val="20"/>
        </w:rPr>
        <w:t xml:space="preserve"> a koje je stečajni dužnik stekao Ugovorom o kupoprodaji nekretnina zaključen dana 01.04.2013. godine sa društvom</w:t>
      </w:r>
      <w:r w:rsidR="007A181C">
        <w:rPr>
          <w:rFonts w:ascii="Arial" w:hAnsi="Arial" w:cs="Arial"/>
          <w:sz w:val="20"/>
          <w:szCs w:val="20"/>
        </w:rPr>
        <w:t xml:space="preserve"> RAUL d.o.o. kao prodavateljem, stečajni upravitelj je na Općinski sud u Rijeci i Trgovački sud u Zagreb, na kojima se vode ovršni postupci , a u kojima je ovršenik RAUL d.o.o.  poslao  podneske kojima se legitimirao kao vanknjižni vlasnik.</w:t>
      </w:r>
    </w:p>
    <w:p w:rsidR="007A181C" w:rsidP="004E1ED5" w:rsidRDefault="007A181C">
      <w:pPr>
        <w:pStyle w:val="Odlomakpopisa"/>
        <w:ind w:left="0"/>
        <w:rPr>
          <w:rFonts w:ascii="Arial" w:hAnsi="Arial" w:cs="Arial"/>
          <w:b/>
          <w:sz w:val="20"/>
          <w:szCs w:val="20"/>
          <w:lang w:val="pl-PL"/>
        </w:rPr>
      </w:pPr>
    </w:p>
    <w:p w:rsidRPr="007A181C" w:rsidR="007A181C" w:rsidP="004E1ED5" w:rsidRDefault="000A1E65">
      <w:pPr>
        <w:pStyle w:val="Odlomakpopisa"/>
        <w:ind w:left="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Nekretnina u Zagrebu, Zelenga</w:t>
      </w:r>
      <w:r w:rsidR="006E4DD7">
        <w:rPr>
          <w:rFonts w:ascii="Arial" w:hAnsi="Arial" w:cs="Arial"/>
          <w:sz w:val="20"/>
          <w:szCs w:val="20"/>
          <w:lang w:val="pl-PL"/>
        </w:rPr>
        <w:t>j</w:t>
      </w:r>
      <w:r>
        <w:rPr>
          <w:rFonts w:ascii="Arial" w:hAnsi="Arial" w:cs="Arial"/>
          <w:sz w:val="20"/>
          <w:szCs w:val="20"/>
          <w:lang w:val="pl-PL"/>
        </w:rPr>
        <w:t xml:space="preserve"> i dalje je u najmu uz napomenu da najmoprimac podmiruje sve obveze koje proizlaze iz Ugovora o najmu i anexa istome. </w:t>
      </w:r>
    </w:p>
    <w:p w:rsidR="008B7965" w:rsidP="004E1ED5" w:rsidRDefault="008B7965">
      <w:pPr>
        <w:pStyle w:val="Odlomakpopisa"/>
        <w:ind w:left="0"/>
        <w:rPr>
          <w:rFonts w:ascii="Arial" w:hAnsi="Arial" w:cs="Arial"/>
          <w:b/>
          <w:sz w:val="20"/>
          <w:szCs w:val="20"/>
          <w:lang w:val="pl-PL"/>
        </w:rPr>
      </w:pPr>
    </w:p>
    <w:p w:rsidR="008B7965" w:rsidP="004E1ED5" w:rsidRDefault="008B7965">
      <w:pPr>
        <w:pStyle w:val="Odlomakpopisa"/>
        <w:ind w:left="0"/>
        <w:rPr>
          <w:rFonts w:ascii="Arial" w:hAnsi="Arial" w:cs="Arial"/>
          <w:b/>
          <w:sz w:val="20"/>
          <w:szCs w:val="20"/>
          <w:lang w:val="pl-PL"/>
        </w:rPr>
      </w:pPr>
    </w:p>
    <w:p w:rsidR="008B7965" w:rsidP="008B7965" w:rsidRDefault="008B7965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2.PRAVNI PREDMETI   promjene u odnosu na prethodno izvješće </w:t>
      </w:r>
    </w:p>
    <w:p w:rsidR="00286660" w:rsidP="00286660" w:rsidRDefault="00286660">
      <w:pPr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Prema izvješću  o pravnim predmetima odvjetnika kojeg je stečajni upravitelj angažirao</w:t>
      </w:r>
      <w:r w:rsidRPr="003A4128">
        <w:rPr>
          <w:rFonts w:ascii="Arial" w:hAnsi="Arial" w:cs="Arial"/>
          <w:sz w:val="20"/>
          <w:szCs w:val="20"/>
          <w:lang w:val="pl-PL"/>
        </w:rPr>
        <w:t xml:space="preserve"> za vođenje parnica po odluci skupštine vjerovnika</w:t>
      </w:r>
      <w:r w:rsidR="00765A8E">
        <w:rPr>
          <w:rFonts w:ascii="Arial" w:hAnsi="Arial" w:cs="Arial"/>
          <w:sz w:val="20"/>
          <w:szCs w:val="20"/>
          <w:lang w:val="pl-PL"/>
        </w:rPr>
        <w:t xml:space="preserve"> trenutno stanje predmeta je slijedeće: </w:t>
      </w:r>
    </w:p>
    <w:p w:rsidR="004500B3" w:rsidP="004E1ED5" w:rsidRDefault="004500B3">
      <w:pPr>
        <w:pStyle w:val="Odlomakpopisa"/>
        <w:ind w:left="0"/>
        <w:rPr>
          <w:rFonts w:ascii="Arial" w:hAnsi="Arial" w:cs="Arial"/>
          <w:sz w:val="20"/>
          <w:szCs w:val="20"/>
          <w:lang w:val="pl-PL"/>
        </w:rPr>
      </w:pPr>
    </w:p>
    <w:p w:rsidR="00404C62" w:rsidP="00404C62" w:rsidRDefault="00404C62">
      <w:pPr>
        <w:jc w:val="both"/>
        <w:rPr>
          <w:bCs/>
        </w:rPr>
      </w:pPr>
    </w:p>
    <w:p w:rsidRPr="00765A8E" w:rsidR="00404C62" w:rsidP="00765A8E" w:rsidRDefault="00765A8E">
      <w:pPr>
        <w:spacing w:after="0"/>
        <w:jc w:val="both"/>
        <w:rPr>
          <w:rFonts w:ascii="Arial" w:hAnsi="Arial" w:cs="Arial"/>
          <w:sz w:val="20"/>
          <w:szCs w:val="20"/>
        </w:rPr>
      </w:pPr>
      <w:r w:rsidRPr="00765A8E">
        <w:rPr>
          <w:rFonts w:ascii="Arial" w:hAnsi="Arial" w:cs="Arial"/>
          <w:sz w:val="20"/>
          <w:szCs w:val="20"/>
        </w:rPr>
        <w:t>2.1.</w:t>
      </w:r>
      <w:r w:rsidRPr="00765A8E" w:rsidR="00404C62">
        <w:rPr>
          <w:rFonts w:ascii="Arial" w:hAnsi="Arial" w:cs="Arial"/>
          <w:sz w:val="20"/>
          <w:szCs w:val="20"/>
        </w:rPr>
        <w:t>Općinski sud u Novom Zagrebu</w:t>
      </w:r>
      <w:r w:rsidR="006C5B3E">
        <w:rPr>
          <w:rFonts w:ascii="Arial" w:hAnsi="Arial" w:cs="Arial"/>
          <w:b/>
          <w:sz w:val="20"/>
          <w:szCs w:val="20"/>
        </w:rPr>
        <w:t>, Ovr</w:t>
      </w:r>
      <w:r w:rsidRPr="006C5B3E" w:rsidR="00404C62">
        <w:rPr>
          <w:rFonts w:ascii="Arial" w:hAnsi="Arial" w:cs="Arial"/>
          <w:b/>
          <w:sz w:val="20"/>
          <w:szCs w:val="20"/>
        </w:rPr>
        <w:t>-1236/18</w:t>
      </w:r>
      <w:r w:rsidRPr="00765A8E" w:rsidR="00404C62">
        <w:rPr>
          <w:rFonts w:ascii="Arial" w:hAnsi="Arial" w:cs="Arial"/>
          <w:sz w:val="20"/>
          <w:szCs w:val="20"/>
        </w:rPr>
        <w:t xml:space="preserve"> (prije 7088/15) – ovrha na nekretnini               </w:t>
      </w:r>
    </w:p>
    <w:p w:rsidRPr="00765A8E" w:rsidR="00404C62" w:rsidP="00404C62" w:rsidRDefault="00404C62">
      <w:pPr>
        <w:pStyle w:val="Odlomakpopisa"/>
        <w:ind w:left="360"/>
        <w:jc w:val="both"/>
        <w:rPr>
          <w:rFonts w:ascii="Arial" w:hAnsi="Arial" w:cs="Arial"/>
          <w:sz w:val="20"/>
          <w:szCs w:val="20"/>
        </w:rPr>
      </w:pPr>
      <w:r w:rsidRPr="00765A8E">
        <w:rPr>
          <w:rFonts w:ascii="Arial" w:hAnsi="Arial" w:cs="Arial"/>
          <w:sz w:val="20"/>
          <w:szCs w:val="20"/>
        </w:rPr>
        <w:t>Ovrhovoditelj:</w:t>
      </w:r>
      <w:r w:rsidRPr="00765A8E">
        <w:rPr>
          <w:rFonts w:ascii="Arial" w:hAnsi="Arial" w:cs="Arial"/>
          <w:sz w:val="20"/>
          <w:szCs w:val="20"/>
        </w:rPr>
        <w:tab/>
      </w:r>
      <w:r w:rsidRPr="00765A8E">
        <w:rPr>
          <w:rFonts w:ascii="Arial" w:hAnsi="Arial" w:cs="Arial"/>
          <w:sz w:val="20"/>
          <w:szCs w:val="20"/>
        </w:rPr>
        <w:tab/>
      </w:r>
      <w:r w:rsidRPr="00765A8E">
        <w:rPr>
          <w:rFonts w:ascii="Arial" w:hAnsi="Arial" w:cs="Arial"/>
          <w:sz w:val="20"/>
          <w:szCs w:val="20"/>
        </w:rPr>
        <w:tab/>
        <w:t xml:space="preserve">BAT HRVATSKA d.o.o.  </w:t>
      </w:r>
    </w:p>
    <w:p w:rsidRPr="00765A8E" w:rsidR="00404C62" w:rsidP="00404C62" w:rsidRDefault="00404C62">
      <w:pPr>
        <w:pStyle w:val="Odlomakpopisa"/>
        <w:ind w:left="360"/>
        <w:jc w:val="both"/>
        <w:rPr>
          <w:rFonts w:ascii="Arial" w:hAnsi="Arial" w:cs="Arial"/>
          <w:sz w:val="20"/>
          <w:szCs w:val="20"/>
        </w:rPr>
      </w:pPr>
      <w:r w:rsidRPr="00765A8E">
        <w:rPr>
          <w:rFonts w:ascii="Arial" w:hAnsi="Arial" w:cs="Arial"/>
          <w:sz w:val="20"/>
          <w:szCs w:val="20"/>
        </w:rPr>
        <w:t>Ovršenik:</w:t>
      </w:r>
      <w:r w:rsidRPr="00765A8E">
        <w:rPr>
          <w:rFonts w:ascii="Arial" w:hAnsi="Arial" w:cs="Arial"/>
          <w:sz w:val="20"/>
          <w:szCs w:val="20"/>
        </w:rPr>
        <w:tab/>
      </w:r>
      <w:r w:rsidRPr="00765A8E">
        <w:rPr>
          <w:rFonts w:ascii="Arial" w:hAnsi="Arial" w:cs="Arial"/>
          <w:sz w:val="20"/>
          <w:szCs w:val="20"/>
        </w:rPr>
        <w:tab/>
      </w:r>
      <w:r w:rsidRPr="00765A8E">
        <w:rPr>
          <w:rFonts w:ascii="Arial" w:hAnsi="Arial" w:cs="Arial"/>
          <w:sz w:val="20"/>
          <w:szCs w:val="20"/>
        </w:rPr>
        <w:tab/>
      </w:r>
      <w:r w:rsidRPr="00765A8E">
        <w:rPr>
          <w:rFonts w:ascii="Arial" w:hAnsi="Arial" w:cs="Arial"/>
          <w:sz w:val="20"/>
          <w:szCs w:val="20"/>
        </w:rPr>
        <w:tab/>
        <w:t>ROBERTO PLUS d.o.o.</w:t>
      </w:r>
    </w:p>
    <w:p w:rsidRPr="00765A8E" w:rsidR="00404C62" w:rsidP="00404C62" w:rsidRDefault="00404C62">
      <w:pPr>
        <w:pStyle w:val="Odlomakpopisa"/>
        <w:ind w:left="360"/>
        <w:jc w:val="both"/>
        <w:rPr>
          <w:rFonts w:ascii="Arial" w:hAnsi="Arial" w:cs="Arial"/>
          <w:sz w:val="20"/>
          <w:szCs w:val="20"/>
        </w:rPr>
      </w:pPr>
      <w:r w:rsidRPr="00765A8E">
        <w:rPr>
          <w:rFonts w:ascii="Arial" w:hAnsi="Arial" w:cs="Arial"/>
          <w:sz w:val="20"/>
          <w:szCs w:val="20"/>
        </w:rPr>
        <w:t>VPS:</w:t>
      </w:r>
      <w:r w:rsidRPr="00765A8E">
        <w:rPr>
          <w:rFonts w:ascii="Arial" w:hAnsi="Arial" w:cs="Arial"/>
          <w:sz w:val="20"/>
          <w:szCs w:val="20"/>
        </w:rPr>
        <w:tab/>
      </w:r>
      <w:r w:rsidRPr="00765A8E">
        <w:rPr>
          <w:rFonts w:ascii="Arial" w:hAnsi="Arial" w:cs="Arial"/>
          <w:sz w:val="20"/>
          <w:szCs w:val="20"/>
        </w:rPr>
        <w:tab/>
      </w:r>
      <w:r w:rsidRPr="00765A8E">
        <w:rPr>
          <w:rFonts w:ascii="Arial" w:hAnsi="Arial" w:cs="Arial"/>
          <w:sz w:val="20"/>
          <w:szCs w:val="20"/>
        </w:rPr>
        <w:tab/>
      </w:r>
      <w:r w:rsidRPr="00765A8E">
        <w:rPr>
          <w:rFonts w:ascii="Arial" w:hAnsi="Arial" w:cs="Arial"/>
          <w:sz w:val="20"/>
          <w:szCs w:val="20"/>
        </w:rPr>
        <w:tab/>
        <w:t>138.437.011,36 kn</w:t>
      </w:r>
    </w:p>
    <w:p w:rsidR="00765A8E" w:rsidP="00404C62" w:rsidRDefault="00765A8E">
      <w:pPr>
        <w:ind w:left="360"/>
        <w:jc w:val="both"/>
        <w:rPr>
          <w:rFonts w:ascii="Arial" w:hAnsi="Arial" w:cs="Arial"/>
          <w:sz w:val="20"/>
          <w:szCs w:val="20"/>
        </w:rPr>
      </w:pPr>
    </w:p>
    <w:p w:rsidRPr="00765A8E" w:rsidR="00404C62" w:rsidP="00404C62" w:rsidRDefault="00404C62">
      <w:pPr>
        <w:ind w:left="360"/>
        <w:jc w:val="both"/>
        <w:rPr>
          <w:rFonts w:ascii="Arial" w:hAnsi="Arial" w:cs="Arial"/>
          <w:sz w:val="20"/>
          <w:szCs w:val="20"/>
        </w:rPr>
      </w:pPr>
      <w:r w:rsidRPr="00765A8E">
        <w:rPr>
          <w:rFonts w:ascii="Arial" w:hAnsi="Arial" w:cs="Arial"/>
          <w:sz w:val="20"/>
          <w:szCs w:val="20"/>
        </w:rPr>
        <w:t xml:space="preserve">Uvažena žalba ovrhovoditelja protiv rješenja o obustavi postupka. Čeka se nova odluka suda o ispunjenju pretpostavki za obustavu ovrhe (Ovrhovoditelj nije uplatio predujam za pokriće troškova prodaje nekretnine u roku od 8 dana po zaključku FINA-e koji je objavljen na mrežnim stranicama). </w:t>
      </w:r>
    </w:p>
    <w:p w:rsidR="00404C62" w:rsidP="00404C62" w:rsidRDefault="00404C62">
      <w:pPr>
        <w:jc w:val="both"/>
        <w:rPr>
          <w:i/>
        </w:rPr>
      </w:pPr>
    </w:p>
    <w:p w:rsidRPr="008A4478" w:rsidR="00404C62" w:rsidP="008A4478" w:rsidRDefault="00404C62">
      <w:pPr>
        <w:numPr>
          <w:ilvl w:val="1"/>
          <w:numId w:val="8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8A4478">
        <w:rPr>
          <w:rFonts w:ascii="Arial" w:hAnsi="Arial" w:cs="Arial"/>
          <w:sz w:val="20"/>
          <w:szCs w:val="20"/>
        </w:rPr>
        <w:t xml:space="preserve">Općinski sud u Novom Zagrebu, P-5114/15 – proglašenje ovrhe nedopuštenom </w:t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  <w:t xml:space="preserve">   S-6308</w:t>
      </w:r>
    </w:p>
    <w:p w:rsidRPr="008A4478" w:rsidR="00404C62" w:rsidP="00404C62" w:rsidRDefault="00404C62">
      <w:pPr>
        <w:pStyle w:val="Odlomakpopisa"/>
        <w:ind w:left="360"/>
        <w:jc w:val="both"/>
        <w:rPr>
          <w:rFonts w:ascii="Arial" w:hAnsi="Arial" w:cs="Arial"/>
          <w:sz w:val="20"/>
          <w:szCs w:val="20"/>
        </w:rPr>
      </w:pPr>
      <w:r w:rsidRPr="008A4478">
        <w:rPr>
          <w:rFonts w:ascii="Arial" w:hAnsi="Arial" w:cs="Arial"/>
          <w:sz w:val="20"/>
          <w:szCs w:val="20"/>
        </w:rPr>
        <w:t>Tužitelj:</w:t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  <w:t>ROBERTO PLUS d.o.o.</w:t>
      </w:r>
    </w:p>
    <w:p w:rsidRPr="008A4478" w:rsidR="00404C62" w:rsidP="00404C62" w:rsidRDefault="00404C62">
      <w:pPr>
        <w:pStyle w:val="Odlomakpopisa"/>
        <w:ind w:left="360"/>
        <w:jc w:val="both"/>
        <w:rPr>
          <w:rFonts w:ascii="Arial" w:hAnsi="Arial" w:cs="Arial"/>
          <w:sz w:val="20"/>
          <w:szCs w:val="20"/>
        </w:rPr>
      </w:pPr>
      <w:r w:rsidRPr="008A4478">
        <w:rPr>
          <w:rFonts w:ascii="Arial" w:hAnsi="Arial" w:cs="Arial"/>
          <w:sz w:val="20"/>
          <w:szCs w:val="20"/>
        </w:rPr>
        <w:t>Tuženik:</w:t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  <w:t xml:space="preserve">BAT HRVATSKA d.o.o.  </w:t>
      </w:r>
    </w:p>
    <w:p w:rsidRPr="008A4478" w:rsidR="00404C62" w:rsidP="00404C62" w:rsidRDefault="00404C62">
      <w:pPr>
        <w:pStyle w:val="Odlomakpopisa"/>
        <w:ind w:left="360"/>
        <w:jc w:val="both"/>
        <w:rPr>
          <w:rFonts w:ascii="Arial" w:hAnsi="Arial" w:cs="Arial"/>
          <w:sz w:val="20"/>
          <w:szCs w:val="20"/>
        </w:rPr>
      </w:pPr>
      <w:r w:rsidRPr="008A4478">
        <w:rPr>
          <w:rFonts w:ascii="Arial" w:hAnsi="Arial" w:cs="Arial"/>
          <w:sz w:val="20"/>
          <w:szCs w:val="20"/>
        </w:rPr>
        <w:t>Radi:</w:t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</w:r>
      <w:r w:rsidRPr="008A4478">
        <w:rPr>
          <w:rFonts w:ascii="Arial" w:hAnsi="Arial" w:cs="Arial"/>
          <w:sz w:val="20"/>
          <w:szCs w:val="20"/>
        </w:rPr>
        <w:tab/>
        <w:t>proglašenje ovrhe nedopuštenom</w:t>
      </w:r>
    </w:p>
    <w:p w:rsidRPr="008A4478" w:rsidR="00404C62" w:rsidP="00404C62" w:rsidRDefault="00404C62">
      <w:pPr>
        <w:ind w:left="360"/>
        <w:jc w:val="both"/>
        <w:rPr>
          <w:rFonts w:ascii="Arial" w:hAnsi="Arial" w:cs="Arial"/>
          <w:sz w:val="20"/>
          <w:szCs w:val="20"/>
        </w:rPr>
      </w:pPr>
      <w:r w:rsidRPr="008A4478">
        <w:rPr>
          <w:rFonts w:ascii="Arial" w:hAnsi="Arial" w:cs="Arial"/>
          <w:sz w:val="20"/>
          <w:szCs w:val="20"/>
        </w:rPr>
        <w:t>Predmet se nalazi na Županijskom sudu u Velikoj Gorici povodom žalbe tuženika protiv Rješenja o stva</w:t>
      </w:r>
      <w:r w:rsidR="008A4478">
        <w:rPr>
          <w:rFonts w:ascii="Arial" w:hAnsi="Arial" w:cs="Arial"/>
          <w:sz w:val="20"/>
          <w:szCs w:val="20"/>
        </w:rPr>
        <w:t xml:space="preserve">rnoj nenadležnosti. </w:t>
      </w:r>
    </w:p>
    <w:p w:rsidRPr="008A4478" w:rsidR="00404C62" w:rsidP="00404C62" w:rsidRDefault="00404C62">
      <w:pPr>
        <w:ind w:left="360"/>
        <w:jc w:val="both"/>
        <w:rPr>
          <w:rFonts w:ascii="Arial" w:hAnsi="Arial" w:cs="Arial"/>
          <w:sz w:val="20"/>
          <w:szCs w:val="20"/>
        </w:rPr>
      </w:pPr>
      <w:r w:rsidRPr="008A4478">
        <w:rPr>
          <w:rFonts w:ascii="Arial" w:hAnsi="Arial" w:cs="Arial"/>
          <w:sz w:val="20"/>
          <w:szCs w:val="20"/>
        </w:rPr>
        <w:t>Uv</w:t>
      </w:r>
      <w:r w:rsidR="008A4478">
        <w:rPr>
          <w:rFonts w:ascii="Arial" w:hAnsi="Arial" w:cs="Arial"/>
          <w:sz w:val="20"/>
          <w:szCs w:val="20"/>
        </w:rPr>
        <w:t xml:space="preserve">idom u e-predmetu utvrđeno je da je </w:t>
      </w:r>
      <w:r w:rsidRPr="008A4478">
        <w:rPr>
          <w:rFonts w:ascii="Arial" w:hAnsi="Arial" w:cs="Arial"/>
          <w:sz w:val="20"/>
          <w:szCs w:val="20"/>
        </w:rPr>
        <w:t xml:space="preserve"> dana 19.08.2019.  odbijena žalba i potvrđeno prvostupanjsko rješenje. </w:t>
      </w:r>
    </w:p>
    <w:p w:rsidR="00404C62" w:rsidP="00404C62" w:rsidRDefault="00404C62">
      <w:pPr>
        <w:jc w:val="both"/>
      </w:pPr>
    </w:p>
    <w:p w:rsidR="00482084" w:rsidP="004E1ED5" w:rsidRDefault="008866A9">
      <w:pPr>
        <w:pStyle w:val="Odlomakpopisa"/>
        <w:ind w:left="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2.3</w:t>
      </w:r>
      <w:r w:rsidR="00482084">
        <w:rPr>
          <w:rFonts w:ascii="Arial" w:hAnsi="Arial" w:cs="Arial"/>
          <w:sz w:val="20"/>
          <w:szCs w:val="20"/>
          <w:lang w:val="pl-PL"/>
        </w:rPr>
        <w:t xml:space="preserve"> Upravni postupak – izvlaštenje nekretnina</w:t>
      </w:r>
      <w:r w:rsidR="00555D41">
        <w:rPr>
          <w:rFonts w:ascii="Arial" w:hAnsi="Arial" w:cs="Arial"/>
          <w:sz w:val="20"/>
          <w:szCs w:val="20"/>
          <w:lang w:val="pl-PL"/>
        </w:rPr>
        <w:t xml:space="preserve"> </w:t>
      </w:r>
      <w:r w:rsidR="00482084">
        <w:rPr>
          <w:rFonts w:ascii="Arial" w:hAnsi="Arial" w:cs="Arial"/>
          <w:sz w:val="20"/>
          <w:szCs w:val="20"/>
          <w:lang w:val="pl-PL"/>
        </w:rPr>
        <w:t xml:space="preserve"> predlagatelj Hrvatske autoceste d.o.o. protiv Roberto plus d.o.o. u stečaju, rješenje Ministarstva pravosuđa , Uprave za građansko, trgovačko i upravno pravo Klasa:UP/I-643/04/14-01/405 od 12.06.2018.kojim je poništeno prvostupanj</w:t>
      </w:r>
      <w:r w:rsidR="00555D41">
        <w:rPr>
          <w:rFonts w:ascii="Arial" w:hAnsi="Arial" w:cs="Arial"/>
          <w:sz w:val="20"/>
          <w:szCs w:val="20"/>
          <w:lang w:val="pl-PL"/>
        </w:rPr>
        <w:t xml:space="preserve">sko rješenje,te je predmet </w:t>
      </w:r>
      <w:r w:rsidR="00482084">
        <w:rPr>
          <w:rFonts w:ascii="Arial" w:hAnsi="Arial" w:cs="Arial"/>
          <w:sz w:val="20"/>
          <w:szCs w:val="20"/>
          <w:lang w:val="pl-PL"/>
        </w:rPr>
        <w:t xml:space="preserve"> vraćen prvostupanjskom tijelu na ponovni postupak. </w:t>
      </w:r>
    </w:p>
    <w:p w:rsidR="00863E85" w:rsidP="004E1ED5" w:rsidRDefault="00863E85">
      <w:pPr>
        <w:pStyle w:val="Odlomakpopisa"/>
        <w:ind w:left="0"/>
        <w:rPr>
          <w:rFonts w:ascii="Arial" w:hAnsi="Arial" w:cs="Arial"/>
          <w:sz w:val="20"/>
          <w:szCs w:val="20"/>
          <w:lang w:val="pl-PL"/>
        </w:rPr>
      </w:pPr>
    </w:p>
    <w:p w:rsidR="00C05018" w:rsidP="004E1ED5" w:rsidRDefault="00C05018">
      <w:pPr>
        <w:pStyle w:val="Odlomakpopisa"/>
        <w:ind w:left="0"/>
        <w:rPr>
          <w:rFonts w:ascii="Arial" w:hAnsi="Arial" w:cs="Arial"/>
          <w:b/>
          <w:sz w:val="20"/>
          <w:szCs w:val="20"/>
          <w:lang w:val="pl-PL"/>
        </w:rPr>
      </w:pPr>
    </w:p>
    <w:p w:rsidRPr="00120B95" w:rsidR="008B7965" w:rsidP="008B7965" w:rsidRDefault="00EB1C75">
      <w:pPr>
        <w:rPr>
          <w:rFonts w:ascii="Arial" w:hAnsi="Arial" w:cs="Arial"/>
          <w:b/>
          <w:sz w:val="18"/>
          <w:szCs w:val="18"/>
          <w:lang w:val="pl-PL"/>
        </w:rPr>
      </w:pPr>
      <w:r>
        <w:rPr>
          <w:rFonts w:ascii="Arial" w:hAnsi="Arial" w:cs="Arial"/>
          <w:b/>
          <w:sz w:val="18"/>
          <w:szCs w:val="18"/>
          <w:lang w:val="pl-PL"/>
        </w:rPr>
        <w:t>3</w:t>
      </w:r>
      <w:r w:rsidRPr="00120B95" w:rsidR="008B7965">
        <w:rPr>
          <w:rFonts w:ascii="Arial" w:hAnsi="Arial" w:cs="Arial"/>
          <w:b/>
          <w:sz w:val="18"/>
          <w:szCs w:val="18"/>
          <w:lang w:val="pl-PL"/>
        </w:rPr>
        <w:t xml:space="preserve">.FINANCIJSKO IZVJEŠĆE </w:t>
      </w:r>
    </w:p>
    <w:p w:rsidRPr="00120B95" w:rsidR="000B10B8" w:rsidP="008B7965" w:rsidRDefault="000B10B8">
      <w:pPr>
        <w:rPr>
          <w:rFonts w:ascii="Arial" w:hAnsi="Arial" w:cs="Arial"/>
          <w:b/>
          <w:sz w:val="18"/>
          <w:szCs w:val="18"/>
          <w:lang w:val="pl-PL"/>
        </w:rPr>
      </w:pPr>
    </w:p>
    <w:p w:rsidRPr="00120B95" w:rsidR="008B7965" w:rsidP="001A7948" w:rsidRDefault="008B7965">
      <w:pPr>
        <w:rPr>
          <w:rFonts w:ascii="Arial" w:hAnsi="Arial" w:cs="Arial"/>
          <w:sz w:val="18"/>
          <w:szCs w:val="18"/>
          <w:lang w:val="pl-PL"/>
        </w:rPr>
      </w:pPr>
      <w:r w:rsidRPr="00120B95">
        <w:rPr>
          <w:rFonts w:ascii="Arial" w:hAnsi="Arial" w:cs="Arial"/>
          <w:sz w:val="18"/>
          <w:szCs w:val="18"/>
          <w:lang w:val="pl-PL"/>
        </w:rPr>
        <w:t xml:space="preserve">U ovome izvještajnom razdoblju ostvaren je priliv sredstava na račun stečajnog dužnika i podmireni su troškovi kako slijedi: </w:t>
      </w:r>
    </w:p>
    <w:p w:rsidRPr="00120B95" w:rsidR="008B7965" w:rsidP="008B7965" w:rsidRDefault="008B7965">
      <w:pPr>
        <w:jc w:val="both"/>
        <w:rPr>
          <w:rFonts w:ascii="Arial" w:hAnsi="Arial" w:cs="Arial"/>
          <w:b/>
          <w:sz w:val="18"/>
          <w:szCs w:val="18"/>
        </w:rPr>
      </w:pPr>
      <w:r w:rsidRPr="00120B95">
        <w:rPr>
          <w:rFonts w:ascii="Arial" w:hAnsi="Arial" w:cs="Arial"/>
          <w:b/>
          <w:sz w:val="18"/>
          <w:szCs w:val="18"/>
        </w:rPr>
        <w:t>3.1.Priliv  na r</w:t>
      </w:r>
      <w:r w:rsidRPr="00120B95" w:rsidR="0086065B">
        <w:rPr>
          <w:rFonts w:ascii="Arial" w:hAnsi="Arial" w:cs="Arial"/>
          <w:b/>
          <w:sz w:val="18"/>
          <w:szCs w:val="18"/>
        </w:rPr>
        <w:t>ačun s</w:t>
      </w:r>
      <w:r w:rsidR="00787021">
        <w:rPr>
          <w:rFonts w:ascii="Arial" w:hAnsi="Arial" w:cs="Arial"/>
          <w:b/>
          <w:sz w:val="18"/>
          <w:szCs w:val="18"/>
        </w:rPr>
        <w:t xml:space="preserve">tečajnog dužnika </w:t>
      </w:r>
      <w:r w:rsidRPr="00120B95" w:rsidR="0086065B">
        <w:rPr>
          <w:rFonts w:ascii="Arial" w:hAnsi="Arial" w:cs="Arial"/>
          <w:b/>
          <w:sz w:val="18"/>
          <w:szCs w:val="18"/>
        </w:rPr>
        <w:t xml:space="preserve"> </w:t>
      </w:r>
      <w:r w:rsidRPr="00120B95">
        <w:rPr>
          <w:rFonts w:ascii="Arial" w:hAnsi="Arial" w:cs="Arial"/>
          <w:b/>
          <w:sz w:val="18"/>
          <w:szCs w:val="18"/>
        </w:rPr>
        <w:t>do</w:t>
      </w:r>
      <w:r w:rsidRPr="00120B95" w:rsidR="0086065B">
        <w:rPr>
          <w:rFonts w:ascii="Arial" w:hAnsi="Arial" w:cs="Arial"/>
          <w:b/>
          <w:sz w:val="18"/>
          <w:szCs w:val="18"/>
        </w:rPr>
        <w:t xml:space="preserve"> 20.05.</w:t>
      </w:r>
      <w:r w:rsidRPr="00120B95" w:rsidR="00310474">
        <w:rPr>
          <w:rFonts w:ascii="Arial" w:hAnsi="Arial" w:cs="Arial"/>
          <w:b/>
          <w:sz w:val="18"/>
          <w:szCs w:val="18"/>
        </w:rPr>
        <w:t>2019</w:t>
      </w:r>
      <w:r w:rsidRPr="00120B95">
        <w:rPr>
          <w:rFonts w:ascii="Arial" w:hAnsi="Arial" w:cs="Arial"/>
          <w:b/>
          <w:sz w:val="18"/>
          <w:szCs w:val="18"/>
        </w:rPr>
        <w:t xml:space="preserve">. g. </w:t>
      </w:r>
      <w:r w:rsidR="00787021">
        <w:rPr>
          <w:rFonts w:ascii="Arial" w:hAnsi="Arial" w:cs="Arial"/>
          <w:b/>
          <w:sz w:val="18"/>
          <w:szCs w:val="18"/>
        </w:rPr>
        <w:t>od 10.09.2019. g</w:t>
      </w:r>
    </w:p>
    <w:tbl>
      <w:tblPr>
        <w:tblW w:w="9371" w:type="dxa"/>
        <w:tblInd w:w="93" w:type="dxa"/>
        <w:tblLook w:firstRow="1" w:lastRow="0" w:firstColumn="1" w:lastColumn="0" w:noHBand="0" w:noVBand="1" w:val="04A0"/>
      </w:tblPr>
      <w:tblGrid>
        <w:gridCol w:w="582"/>
        <w:gridCol w:w="6946"/>
        <w:gridCol w:w="1843"/>
      </w:tblGrid>
      <w:tr w:rsidRPr="00120B95" w:rsidR="008B7965" w:rsidTr="0095712E">
        <w:trPr>
          <w:trHeight w:val="220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20B95" w:rsidR="008B7965" w:rsidP="0095712E" w:rsidRDefault="008B79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rb</w:t>
            </w:r>
          </w:p>
        </w:tc>
        <w:tc>
          <w:tcPr>
            <w:tcW w:w="6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Pr="00120B95" w:rsidR="008B7965" w:rsidP="0095712E" w:rsidRDefault="008B796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Priljev po osnovu 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Pr="00120B95" w:rsidR="008B7965" w:rsidP="0095712E" w:rsidRDefault="008B796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 xml:space="preserve">Iznos u kunama </w:t>
            </w:r>
          </w:p>
        </w:tc>
      </w:tr>
      <w:tr w:rsidRPr="00120B95" w:rsidR="008B7965" w:rsidTr="008B7965">
        <w:trPr>
          <w:trHeight w:val="300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20B95" w:rsidR="008B7965" w:rsidP="0095712E" w:rsidRDefault="008B79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Pr="00120B95" w:rsidR="008B7965" w:rsidP="0086065B" w:rsidRDefault="0031047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 xml:space="preserve">Donos sredstava </w:t>
            </w:r>
            <w:r w:rsidR="00AA65CA">
              <w:rPr>
                <w:rFonts w:ascii="Arial" w:hAnsi="Arial" w:cs="Arial"/>
                <w:color w:val="000000"/>
                <w:sz w:val="18"/>
                <w:szCs w:val="18"/>
              </w:rPr>
              <w:t>20.05</w:t>
            </w:r>
            <w:r w:rsidRPr="00120B95" w:rsidR="0086065B">
              <w:rPr>
                <w:rFonts w:ascii="Arial" w:hAnsi="Arial" w:cs="Arial"/>
                <w:color w:val="000000"/>
                <w:sz w:val="18"/>
                <w:szCs w:val="18"/>
              </w:rPr>
              <w:t>.2019.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120B95" w:rsidR="008B7965" w:rsidP="0095712E" w:rsidRDefault="00AA65C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65CA">
              <w:rPr>
                <w:rFonts w:ascii="Arial" w:hAnsi="Arial" w:cs="Arial"/>
                <w:color w:val="000000"/>
                <w:sz w:val="18"/>
                <w:szCs w:val="18"/>
              </w:rPr>
              <w:t>124.127,86</w:t>
            </w:r>
          </w:p>
        </w:tc>
      </w:tr>
      <w:tr w:rsidRPr="00120B95" w:rsidR="008B7965" w:rsidTr="0095712E">
        <w:trPr>
          <w:trHeight w:val="300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20B95" w:rsidR="008B7965" w:rsidP="0095712E" w:rsidRDefault="008B79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Pr="00120B95" w:rsidR="008B7965" w:rsidP="0095712E" w:rsidRDefault="008B79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 xml:space="preserve">FINA- uplate po  ovrhama i zadužnicama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120B95" w:rsidR="008B7965" w:rsidP="0095712E" w:rsidRDefault="00045B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.722,47</w:t>
            </w:r>
          </w:p>
        </w:tc>
      </w:tr>
      <w:tr w:rsidRPr="00120B95" w:rsidR="008B7965" w:rsidTr="0095712E">
        <w:trPr>
          <w:trHeight w:val="300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20B95" w:rsidR="008B7965" w:rsidP="0095712E" w:rsidRDefault="008B79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6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Pr="00120B95" w:rsidR="008B7965" w:rsidP="0095712E" w:rsidRDefault="008B7965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Najamnina po Ugovoru   nekretnine Zelengaj, Velikopoljska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120B95" w:rsidR="008B7965" w:rsidP="0095712E" w:rsidRDefault="00045B00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81.000,00</w:t>
            </w:r>
          </w:p>
        </w:tc>
      </w:tr>
      <w:tr w:rsidRPr="00120B95" w:rsidR="008B7965" w:rsidTr="0095712E">
        <w:trPr>
          <w:trHeight w:val="350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20B95" w:rsidR="008B7965" w:rsidP="0095712E" w:rsidRDefault="008B79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6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20B95" w:rsidR="008B7965" w:rsidP="0095712E" w:rsidRDefault="008B7965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Režije po Ugovoru nekretnine Zelengaj, Velikopoljska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120B95" w:rsidR="008B7965" w:rsidP="0095712E" w:rsidRDefault="00045B00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40.284,86</w:t>
            </w:r>
          </w:p>
        </w:tc>
      </w:tr>
      <w:tr w:rsidRPr="00120B95" w:rsidR="008B7965" w:rsidTr="0095712E">
        <w:trPr>
          <w:trHeight w:val="270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20B95" w:rsidR="008B7965" w:rsidP="0095712E" w:rsidRDefault="008B79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6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120B95" w:rsidR="008B7965" w:rsidP="0095712E" w:rsidRDefault="008B7965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Kamate na sredstva po računu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120B95" w:rsidR="008B7965" w:rsidP="0095712E" w:rsidRDefault="00045B00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0,28</w:t>
            </w:r>
          </w:p>
        </w:tc>
      </w:tr>
      <w:tr w:rsidRPr="00120B95" w:rsidR="008B7965" w:rsidTr="0095712E">
        <w:trPr>
          <w:trHeight w:val="270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20B95" w:rsidR="008B7965" w:rsidP="0095712E" w:rsidRDefault="00792B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6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20B95" w:rsidR="008B7965" w:rsidP="00045B00" w:rsidRDefault="008B796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Ukupno  </w:t>
            </w:r>
            <w:r w:rsidR="00045B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priljev</w:t>
            </w:r>
            <w:r w:rsidRPr="00120B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120B95" w:rsidR="008B7965" w:rsidP="0095712E" w:rsidRDefault="00045B0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125.107,61</w:t>
            </w:r>
          </w:p>
        </w:tc>
      </w:tr>
      <w:tr w:rsidRPr="00120B95" w:rsidR="00045B00" w:rsidTr="00045B00">
        <w:trPr>
          <w:trHeight w:val="270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20B95" w:rsidR="00045B00" w:rsidP="00004C6B" w:rsidRDefault="00045B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6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20B95" w:rsidR="00045B00" w:rsidP="00004C6B" w:rsidRDefault="00045B0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Ukupno  raspoloživa sredstva 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120B95" w:rsidR="00045B00" w:rsidP="00004C6B" w:rsidRDefault="00045B0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249.235,47</w:t>
            </w:r>
          </w:p>
        </w:tc>
      </w:tr>
    </w:tbl>
    <w:p w:rsidRPr="00120B95" w:rsidR="008B7965" w:rsidP="008B7965" w:rsidRDefault="008B7965">
      <w:pPr>
        <w:ind w:left="426"/>
        <w:jc w:val="both"/>
        <w:rPr>
          <w:rFonts w:ascii="Arial" w:hAnsi="Arial" w:cs="Arial"/>
          <w:b/>
          <w:sz w:val="18"/>
          <w:szCs w:val="18"/>
        </w:rPr>
      </w:pPr>
    </w:p>
    <w:p w:rsidRPr="00120B95" w:rsidR="008B7965" w:rsidP="008B7965" w:rsidRDefault="008B7965">
      <w:pPr>
        <w:jc w:val="both"/>
        <w:rPr>
          <w:rFonts w:ascii="Arial" w:hAnsi="Arial" w:cs="Arial"/>
          <w:b/>
          <w:sz w:val="18"/>
          <w:szCs w:val="18"/>
        </w:rPr>
      </w:pPr>
      <w:r w:rsidRPr="00120B95">
        <w:rPr>
          <w:rFonts w:ascii="Arial" w:hAnsi="Arial" w:cs="Arial"/>
          <w:b/>
          <w:sz w:val="18"/>
          <w:szCs w:val="18"/>
        </w:rPr>
        <w:t xml:space="preserve">3.2. Odliv od </w:t>
      </w:r>
      <w:r w:rsidRPr="00120B95" w:rsidR="0086065B">
        <w:rPr>
          <w:rFonts w:ascii="Arial" w:hAnsi="Arial" w:cs="Arial"/>
          <w:b/>
          <w:sz w:val="18"/>
          <w:szCs w:val="18"/>
        </w:rPr>
        <w:t>20.5</w:t>
      </w:r>
      <w:r w:rsidRPr="00120B95" w:rsidR="000E5D32">
        <w:rPr>
          <w:rFonts w:ascii="Arial" w:hAnsi="Arial" w:cs="Arial"/>
          <w:b/>
          <w:sz w:val="18"/>
          <w:szCs w:val="18"/>
        </w:rPr>
        <w:t>.</w:t>
      </w:r>
      <w:r w:rsidRPr="00120B95" w:rsidR="0086065B">
        <w:rPr>
          <w:rFonts w:ascii="Arial" w:hAnsi="Arial" w:cs="Arial"/>
          <w:b/>
          <w:sz w:val="18"/>
          <w:szCs w:val="18"/>
        </w:rPr>
        <w:t>2019.</w:t>
      </w:r>
      <w:r w:rsidRPr="00120B95" w:rsidR="000E5D32">
        <w:rPr>
          <w:rFonts w:ascii="Arial" w:hAnsi="Arial" w:cs="Arial"/>
          <w:b/>
          <w:sz w:val="18"/>
          <w:szCs w:val="18"/>
        </w:rPr>
        <w:t xml:space="preserve"> g.</w:t>
      </w:r>
      <w:r w:rsidR="00787021">
        <w:rPr>
          <w:rFonts w:ascii="Arial" w:hAnsi="Arial" w:cs="Arial"/>
          <w:b/>
          <w:sz w:val="18"/>
          <w:szCs w:val="18"/>
        </w:rPr>
        <w:t xml:space="preserve"> </w:t>
      </w:r>
      <w:r w:rsidRPr="00787021" w:rsidR="00787021">
        <w:rPr>
          <w:rFonts w:ascii="Arial" w:hAnsi="Arial" w:cs="Arial"/>
          <w:b/>
          <w:sz w:val="18"/>
          <w:szCs w:val="18"/>
        </w:rPr>
        <w:t>od 10.09.2019. g</w:t>
      </w:r>
      <w:r w:rsidR="00787021">
        <w:rPr>
          <w:rFonts w:ascii="Arial" w:hAnsi="Arial" w:cs="Arial"/>
          <w:b/>
          <w:sz w:val="18"/>
          <w:szCs w:val="18"/>
        </w:rPr>
        <w:t xml:space="preserve">   </w:t>
      </w:r>
    </w:p>
    <w:tbl>
      <w:tblPr>
        <w:tblW w:w="9371" w:type="dxa"/>
        <w:tblInd w:w="93" w:type="dxa"/>
        <w:tblLook w:firstRow="1" w:lastRow="0" w:firstColumn="1" w:lastColumn="0" w:noHBand="0" w:noVBand="1" w:val="04A0"/>
      </w:tblPr>
      <w:tblGrid>
        <w:gridCol w:w="640"/>
        <w:gridCol w:w="6888"/>
        <w:gridCol w:w="1843"/>
      </w:tblGrid>
      <w:tr w:rsidRPr="00120B95" w:rsidR="008B7965" w:rsidTr="0095712E">
        <w:trPr>
          <w:trHeight w:val="300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20B95" w:rsidR="008B7965" w:rsidP="0095712E" w:rsidRDefault="008B79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rb</w:t>
            </w:r>
          </w:p>
        </w:tc>
        <w:tc>
          <w:tcPr>
            <w:tcW w:w="6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20B95" w:rsidR="008B7965" w:rsidP="0095712E" w:rsidRDefault="008B79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Troškovi / odljev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120B95" w:rsidR="008B7965" w:rsidP="0095712E" w:rsidRDefault="008B79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Iznos u kn</w:t>
            </w:r>
          </w:p>
        </w:tc>
      </w:tr>
      <w:tr w:rsidRPr="00120B95" w:rsidR="008B7965" w:rsidTr="0095712E">
        <w:trPr>
          <w:trHeight w:val="300"/>
        </w:trPr>
        <w:tc>
          <w:tcPr>
            <w:tcW w:w="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120B95" w:rsidR="008B7965" w:rsidP="0095712E" w:rsidRDefault="000921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120B95" w:rsidR="008B7965" w:rsidP="0095712E" w:rsidRDefault="008B79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 xml:space="preserve">Naknada banci za platni promet 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120B95" w:rsidR="008B7965" w:rsidP="0095712E" w:rsidRDefault="00045B0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329,18</w:t>
            </w:r>
          </w:p>
        </w:tc>
      </w:tr>
      <w:tr w:rsidRPr="00120B95" w:rsidR="008B7965" w:rsidTr="0095712E">
        <w:trPr>
          <w:trHeight w:val="300"/>
        </w:trPr>
        <w:tc>
          <w:tcPr>
            <w:tcW w:w="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120B95" w:rsidR="008B7965" w:rsidP="0095712E" w:rsidRDefault="000921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120B95" w:rsidR="008B7965" w:rsidP="0095712E" w:rsidRDefault="008B7965">
            <w:pPr>
              <w:rPr>
                <w:rFonts w:ascii="Arial" w:hAnsi="Arial" w:cs="Arial"/>
                <w:sz w:val="18"/>
                <w:szCs w:val="18"/>
              </w:rPr>
            </w:pPr>
            <w:r w:rsidRPr="00120B95">
              <w:rPr>
                <w:rFonts w:ascii="Arial" w:hAnsi="Arial" w:cs="Arial"/>
                <w:sz w:val="18"/>
                <w:szCs w:val="18"/>
              </w:rPr>
              <w:t>Režijski troškovi Zelengaj 26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120B95" w:rsidR="008B7965" w:rsidP="0095712E" w:rsidRDefault="00045B0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10.496,71</w:t>
            </w:r>
          </w:p>
        </w:tc>
      </w:tr>
      <w:tr w:rsidRPr="00120B95" w:rsidR="008B7965" w:rsidTr="0095712E">
        <w:trPr>
          <w:trHeight w:val="300"/>
        </w:trPr>
        <w:tc>
          <w:tcPr>
            <w:tcW w:w="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120B95" w:rsidR="008B7965" w:rsidP="0095712E" w:rsidRDefault="000921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6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120B95" w:rsidR="008B7965" w:rsidP="0095712E" w:rsidRDefault="008B79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Režijski troškovi nekretnina u Velikopoljskoj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120B95" w:rsidR="008B7965" w:rsidP="0095712E" w:rsidRDefault="00045B0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7.717,27</w:t>
            </w:r>
          </w:p>
        </w:tc>
      </w:tr>
      <w:tr w:rsidRPr="00120B95" w:rsidR="008B7965" w:rsidTr="0095712E">
        <w:trPr>
          <w:trHeight w:val="300"/>
        </w:trPr>
        <w:tc>
          <w:tcPr>
            <w:tcW w:w="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120B95" w:rsidR="008B7965" w:rsidP="0095712E" w:rsidRDefault="000921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6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120B95" w:rsidR="008B7965" w:rsidP="0095712E" w:rsidRDefault="008B79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Režijski troškovi nekretnina  u Rijeci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120B95" w:rsidR="008B7965" w:rsidP="0095712E" w:rsidRDefault="00045B0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360,80</w:t>
            </w:r>
          </w:p>
        </w:tc>
      </w:tr>
      <w:tr w:rsidRPr="00120B95" w:rsidR="00CF2BDB" w:rsidTr="00BE2E66">
        <w:trPr>
          <w:trHeight w:val="300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120B95" w:rsidR="00CF2BDB" w:rsidP="0095712E" w:rsidRDefault="000921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6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20B95" w:rsidR="00CF2BDB" w:rsidP="00092136" w:rsidRDefault="00ED72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 xml:space="preserve">Knjigovodstvene usluge </w:t>
            </w:r>
            <w:r w:rsidRPr="00120B95" w:rsidR="000438E6">
              <w:rPr>
                <w:rFonts w:ascii="Arial" w:hAnsi="Arial" w:cs="Arial"/>
                <w:color w:val="000000"/>
                <w:sz w:val="18"/>
                <w:szCs w:val="18"/>
              </w:rPr>
              <w:t xml:space="preserve">bruto </w:t>
            </w:r>
            <w:r w:rsidRPr="00120B95" w:rsidR="00092136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Pr="00120B95" w:rsidR="00CF2BDB">
              <w:rPr>
                <w:rFonts w:ascii="Arial" w:hAnsi="Arial" w:cs="Arial"/>
                <w:color w:val="000000"/>
                <w:sz w:val="18"/>
                <w:szCs w:val="18"/>
              </w:rPr>
              <w:t xml:space="preserve">,00 mj 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20B95" w:rsidR="00CF2BDB" w:rsidP="0095712E" w:rsidRDefault="00045B0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6.000,00</w:t>
            </w:r>
          </w:p>
        </w:tc>
      </w:tr>
      <w:tr w:rsidRPr="00120B95" w:rsidR="00735EA6" w:rsidTr="00353824">
        <w:trPr>
          <w:trHeight w:val="300"/>
        </w:trPr>
        <w:tc>
          <w:tcPr>
            <w:tcW w:w="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120B95" w:rsidR="00735EA6" w:rsidP="0095712E" w:rsidRDefault="00735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8.</w:t>
            </w:r>
          </w:p>
        </w:tc>
        <w:tc>
          <w:tcPr>
            <w:tcW w:w="6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120B95" w:rsidR="00735EA6" w:rsidP="00353824" w:rsidRDefault="00735EA6">
            <w:pPr>
              <w:rPr>
                <w:rFonts w:ascii="Arial" w:hAnsi="Arial" w:cs="Arial"/>
                <w:sz w:val="18"/>
                <w:szCs w:val="18"/>
              </w:rPr>
            </w:pPr>
            <w:r w:rsidRPr="00120B95">
              <w:rPr>
                <w:rFonts w:ascii="Arial" w:hAnsi="Arial" w:cs="Arial"/>
                <w:sz w:val="18"/>
                <w:szCs w:val="18"/>
              </w:rPr>
              <w:t>Materijalni i administrativni  troškovi ( uredski materijal, trošak telefona  100,00 kn/mj  mj.; zakup ureda  1.500,00 kn bruto/mj,; suradnika 1.000,00 kn bruto/mj)x6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120B95" w:rsidR="00735EA6" w:rsidP="0095712E" w:rsidRDefault="00045B0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10.000,00</w:t>
            </w:r>
          </w:p>
        </w:tc>
      </w:tr>
      <w:tr w:rsidRPr="00120B95" w:rsidR="00735EA6" w:rsidTr="0095712E">
        <w:trPr>
          <w:trHeight w:val="306"/>
        </w:trPr>
        <w:tc>
          <w:tcPr>
            <w:tcW w:w="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120B95" w:rsidR="00735EA6" w:rsidP="0095712E" w:rsidRDefault="00735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120B95" w:rsidR="00735EA6" w:rsidP="0095712E" w:rsidRDefault="00735EA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Ukupno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120B95" w:rsidR="00735EA6" w:rsidP="0095712E" w:rsidRDefault="00045B00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34.903,96</w:t>
            </w:r>
          </w:p>
        </w:tc>
      </w:tr>
      <w:tr w:rsidRPr="00120B95" w:rsidR="00735EA6" w:rsidTr="0095712E">
        <w:trPr>
          <w:trHeight w:val="268"/>
        </w:trPr>
        <w:tc>
          <w:tcPr>
            <w:tcW w:w="7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/>
            <w:vAlign w:val="bottom"/>
            <w:hideMark/>
          </w:tcPr>
          <w:p w:rsidRPr="00120B95" w:rsidR="00735EA6" w:rsidP="000E5D32" w:rsidRDefault="00735EA6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20B95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12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   Raspoloživa </w:t>
            </w:r>
            <w:r w:rsidR="00A0501A">
              <w:rPr>
                <w:rFonts w:ascii="Arial" w:hAnsi="Arial" w:cs="Arial"/>
                <w:b/>
                <w:color w:val="000000"/>
                <w:sz w:val="18"/>
                <w:szCs w:val="18"/>
              </w:rPr>
              <w:t>sredstva na računu na dan 10.09.</w:t>
            </w:r>
            <w:r w:rsidRPr="0012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2019.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120B95" w:rsidR="00735EA6" w:rsidP="0095712E" w:rsidRDefault="00045B00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214.331,51</w:t>
            </w:r>
          </w:p>
        </w:tc>
      </w:tr>
    </w:tbl>
    <w:p w:rsidR="00A0501A" w:rsidP="000B10B8" w:rsidRDefault="00A0501A">
      <w:pPr>
        <w:rPr>
          <w:rFonts w:ascii="Arial" w:hAnsi="Arial" w:cs="Arial"/>
          <w:sz w:val="18"/>
          <w:szCs w:val="18"/>
        </w:rPr>
      </w:pPr>
    </w:p>
    <w:p w:rsidRPr="00120B95" w:rsidR="008B7965" w:rsidP="000B10B8" w:rsidRDefault="008B7965">
      <w:pPr>
        <w:rPr>
          <w:rFonts w:ascii="Arial" w:hAnsi="Arial" w:cs="Arial"/>
          <w:sz w:val="18"/>
          <w:szCs w:val="18"/>
        </w:rPr>
      </w:pPr>
      <w:r w:rsidRPr="00120B95">
        <w:rPr>
          <w:rFonts w:ascii="Arial" w:hAnsi="Arial" w:cs="Arial"/>
          <w:sz w:val="18"/>
          <w:szCs w:val="18"/>
        </w:rPr>
        <w:t>Odliv u ovome izvještajnom razdoblju odnosi se</w:t>
      </w:r>
      <w:r w:rsidRPr="00120B95" w:rsidR="008C7824">
        <w:rPr>
          <w:rFonts w:ascii="Arial" w:hAnsi="Arial" w:cs="Arial"/>
          <w:sz w:val="18"/>
          <w:szCs w:val="18"/>
        </w:rPr>
        <w:t xml:space="preserve"> na </w:t>
      </w:r>
      <w:r w:rsidRPr="00120B95">
        <w:rPr>
          <w:rFonts w:ascii="Arial" w:hAnsi="Arial" w:cs="Arial"/>
          <w:sz w:val="18"/>
          <w:szCs w:val="18"/>
        </w:rPr>
        <w:t xml:space="preserve"> podmirenje režijskih troškova, te na podmirenje troškova  provođenje stečajnog postupka</w:t>
      </w:r>
      <w:r w:rsidRPr="00120B95" w:rsidR="001C7A84">
        <w:rPr>
          <w:rFonts w:ascii="Arial" w:hAnsi="Arial" w:cs="Arial"/>
          <w:sz w:val="18"/>
          <w:szCs w:val="18"/>
        </w:rPr>
        <w:t xml:space="preserve"> prema </w:t>
      </w:r>
      <w:r w:rsidRPr="00120B95" w:rsidR="00792BA9">
        <w:rPr>
          <w:rFonts w:ascii="Arial" w:hAnsi="Arial" w:cs="Arial"/>
          <w:sz w:val="18"/>
          <w:szCs w:val="18"/>
        </w:rPr>
        <w:t xml:space="preserve">predračunu </w:t>
      </w:r>
      <w:r w:rsidRPr="00120B95" w:rsidR="001C7A84">
        <w:rPr>
          <w:rFonts w:ascii="Arial" w:hAnsi="Arial" w:cs="Arial"/>
          <w:sz w:val="18"/>
          <w:szCs w:val="18"/>
        </w:rPr>
        <w:t xml:space="preserve"> </w:t>
      </w:r>
      <w:r w:rsidRPr="00120B95" w:rsidR="00792BA9">
        <w:rPr>
          <w:rFonts w:ascii="Arial" w:hAnsi="Arial" w:cs="Arial"/>
          <w:sz w:val="18"/>
          <w:szCs w:val="18"/>
        </w:rPr>
        <w:t xml:space="preserve">troškova </w:t>
      </w:r>
      <w:r w:rsidR="00045B00">
        <w:rPr>
          <w:rFonts w:ascii="Arial" w:hAnsi="Arial" w:cs="Arial"/>
          <w:sz w:val="18"/>
          <w:szCs w:val="18"/>
        </w:rPr>
        <w:t xml:space="preserve">za šestomjesečno razdoblje. </w:t>
      </w:r>
      <w:r w:rsidRPr="00120B95" w:rsidR="00792BA9">
        <w:rPr>
          <w:rFonts w:ascii="Arial" w:hAnsi="Arial" w:cs="Arial"/>
          <w:sz w:val="18"/>
          <w:szCs w:val="18"/>
        </w:rPr>
        <w:t xml:space="preserve"> </w:t>
      </w:r>
      <w:r w:rsidRPr="00120B95" w:rsidR="001C7A84">
        <w:rPr>
          <w:rFonts w:ascii="Arial" w:hAnsi="Arial" w:cs="Arial"/>
          <w:sz w:val="18"/>
          <w:szCs w:val="18"/>
        </w:rPr>
        <w:t xml:space="preserve"> </w:t>
      </w:r>
      <w:r w:rsidRPr="00120B95">
        <w:rPr>
          <w:rFonts w:ascii="Arial" w:hAnsi="Arial" w:cs="Arial"/>
          <w:sz w:val="18"/>
          <w:szCs w:val="18"/>
        </w:rPr>
        <w:t xml:space="preserve">  </w:t>
      </w:r>
    </w:p>
    <w:p w:rsidR="00787021" w:rsidP="008B7965" w:rsidRDefault="00787021">
      <w:pPr>
        <w:pStyle w:val="Odlomakpopisa"/>
        <w:ind w:left="0"/>
        <w:contextualSpacing/>
        <w:rPr>
          <w:rFonts w:ascii="Arial" w:hAnsi="Arial" w:cs="Arial"/>
          <w:b/>
          <w:sz w:val="20"/>
          <w:szCs w:val="20"/>
        </w:rPr>
      </w:pPr>
    </w:p>
    <w:p w:rsidR="00904253" w:rsidP="008B7965" w:rsidRDefault="00904253">
      <w:pPr>
        <w:pStyle w:val="Odlomakpopisa"/>
        <w:ind w:left="0"/>
        <w:contextualSpacing/>
        <w:rPr>
          <w:rFonts w:ascii="Arial" w:hAnsi="Arial" w:cs="Arial"/>
          <w:b/>
          <w:sz w:val="20"/>
          <w:szCs w:val="20"/>
        </w:rPr>
      </w:pPr>
    </w:p>
    <w:p w:rsidR="00904253" w:rsidP="008B7965" w:rsidRDefault="00904253">
      <w:pPr>
        <w:pStyle w:val="Odlomakpopisa"/>
        <w:ind w:left="0"/>
        <w:contextualSpacing/>
        <w:rPr>
          <w:rFonts w:ascii="Arial" w:hAnsi="Arial" w:cs="Arial"/>
          <w:b/>
          <w:sz w:val="20"/>
          <w:szCs w:val="20"/>
        </w:rPr>
      </w:pPr>
    </w:p>
    <w:p w:rsidR="00904253" w:rsidP="008B7965" w:rsidRDefault="00904253">
      <w:pPr>
        <w:pStyle w:val="Odlomakpopisa"/>
        <w:ind w:left="0"/>
        <w:contextualSpacing/>
        <w:rPr>
          <w:rFonts w:ascii="Arial" w:hAnsi="Arial" w:cs="Arial"/>
          <w:b/>
          <w:sz w:val="20"/>
          <w:szCs w:val="20"/>
        </w:rPr>
      </w:pPr>
    </w:p>
    <w:p w:rsidR="00904253" w:rsidP="008B7965" w:rsidRDefault="00904253">
      <w:pPr>
        <w:pStyle w:val="Odlomakpopisa"/>
        <w:ind w:left="0"/>
        <w:contextualSpacing/>
        <w:rPr>
          <w:rFonts w:ascii="Arial" w:hAnsi="Arial" w:cs="Arial"/>
          <w:b/>
          <w:sz w:val="20"/>
          <w:szCs w:val="20"/>
        </w:rPr>
      </w:pPr>
    </w:p>
    <w:p w:rsidR="00904253" w:rsidP="008B7965" w:rsidRDefault="00904253">
      <w:pPr>
        <w:pStyle w:val="Odlomakpopisa"/>
        <w:ind w:left="0"/>
        <w:contextualSpacing/>
        <w:rPr>
          <w:rFonts w:ascii="Arial" w:hAnsi="Arial" w:cs="Arial"/>
          <w:b/>
          <w:sz w:val="20"/>
          <w:szCs w:val="20"/>
        </w:rPr>
      </w:pPr>
    </w:p>
    <w:p w:rsidR="00904253" w:rsidP="008B7965" w:rsidRDefault="00904253">
      <w:pPr>
        <w:pStyle w:val="Odlomakpopisa"/>
        <w:ind w:left="0"/>
        <w:contextualSpacing/>
        <w:rPr>
          <w:rFonts w:ascii="Arial" w:hAnsi="Arial" w:cs="Arial"/>
          <w:b/>
          <w:sz w:val="20"/>
          <w:szCs w:val="20"/>
        </w:rPr>
      </w:pPr>
    </w:p>
    <w:p w:rsidR="004022B5" w:rsidP="008B7965" w:rsidRDefault="004022B5">
      <w:pPr>
        <w:pStyle w:val="Odlomakpopisa"/>
        <w:ind w:left="0"/>
        <w:contextualSpacing/>
        <w:rPr>
          <w:rFonts w:ascii="Arial" w:hAnsi="Arial" w:cs="Arial"/>
          <w:b/>
          <w:sz w:val="20"/>
          <w:szCs w:val="20"/>
        </w:rPr>
      </w:pPr>
    </w:p>
    <w:p w:rsidR="008B7965" w:rsidP="008B7965" w:rsidRDefault="008B7965">
      <w:pPr>
        <w:pStyle w:val="Odlomakpopisa"/>
        <w:ind w:left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3.3.Dospjeli n</w:t>
      </w:r>
      <w:r w:rsidR="00787021">
        <w:rPr>
          <w:rFonts w:ascii="Arial" w:hAnsi="Arial" w:cs="Arial"/>
          <w:b/>
          <w:sz w:val="20"/>
          <w:szCs w:val="20"/>
        </w:rPr>
        <w:t>epodmireni troškovi na dan 10.09.</w:t>
      </w:r>
      <w:r w:rsidR="00D14E43">
        <w:rPr>
          <w:rFonts w:ascii="Arial" w:hAnsi="Arial" w:cs="Arial"/>
          <w:b/>
          <w:sz w:val="20"/>
          <w:szCs w:val="20"/>
        </w:rPr>
        <w:t>2019.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1" w:firstColumn="0" w:lastColumn="0" w:noHBand="1" w:noVBand="0" w:val="0240"/>
      </w:tblPr>
      <w:tblGrid>
        <w:gridCol w:w="460"/>
        <w:gridCol w:w="7161"/>
        <w:gridCol w:w="1843"/>
      </w:tblGrid>
      <w:tr w:rsidR="008B7965" w:rsidTr="0095712E">
        <w:tc>
          <w:tcPr>
            <w:tcW w:w="460" w:type="dxa"/>
            <w:hideMark/>
          </w:tcPr>
          <w:p w:rsidR="008B7965" w:rsidP="0095712E" w:rsidRDefault="008B796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rb</w:t>
            </w:r>
          </w:p>
        </w:tc>
        <w:tc>
          <w:tcPr>
            <w:tcW w:w="7161" w:type="dxa"/>
            <w:hideMark/>
          </w:tcPr>
          <w:p w:rsidR="008B7965" w:rsidP="0095712E" w:rsidRDefault="008B796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Troškovi</w:t>
            </w:r>
          </w:p>
        </w:tc>
        <w:tc>
          <w:tcPr>
            <w:tcW w:w="1843" w:type="dxa"/>
            <w:hideMark/>
          </w:tcPr>
          <w:p w:rsidR="008B7965" w:rsidP="0095712E" w:rsidRDefault="008B7965">
            <w:pPr>
              <w:tabs>
                <w:tab w:val="left" w:pos="225"/>
              </w:tabs>
              <w:spacing w:after="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u kn</w:t>
            </w:r>
          </w:p>
        </w:tc>
      </w:tr>
      <w:tr w:rsidR="008B7965" w:rsidTr="007D5058">
        <w:trPr>
          <w:trHeight w:val="215"/>
        </w:trPr>
        <w:tc>
          <w:tcPr>
            <w:tcW w:w="460" w:type="dxa"/>
            <w:hideMark/>
          </w:tcPr>
          <w:p w:rsidR="008B7965" w:rsidP="0095712E" w:rsidRDefault="008B796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161" w:type="dxa"/>
            <w:vAlign w:val="bottom"/>
          </w:tcPr>
          <w:p w:rsidRPr="002557B0" w:rsidR="008B7965" w:rsidP="0095712E" w:rsidRDefault="007D5058">
            <w:pPr>
              <w:rPr>
                <w:rFonts w:ascii="Arial" w:hAnsi="Arial" w:cs="Arial"/>
                <w:sz w:val="18"/>
                <w:szCs w:val="18"/>
              </w:rPr>
            </w:pPr>
            <w:r w:rsidRPr="002557B0">
              <w:rPr>
                <w:rFonts w:ascii="Arial" w:hAnsi="Arial" w:cs="Arial"/>
                <w:sz w:val="18"/>
                <w:szCs w:val="18"/>
              </w:rPr>
              <w:t xml:space="preserve">Režijski fiksni troškovi nekretnina u vlasništvu dužnika komunalna naknada, plin, elektra Zelengaj </w:t>
            </w:r>
          </w:p>
        </w:tc>
        <w:tc>
          <w:tcPr>
            <w:tcW w:w="1843" w:type="dxa"/>
            <w:vAlign w:val="center"/>
          </w:tcPr>
          <w:p w:rsidR="008B7965" w:rsidP="007D5058" w:rsidRDefault="003E676A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32.105,90</w:t>
            </w:r>
          </w:p>
        </w:tc>
      </w:tr>
      <w:tr w:rsidR="008B7965" w:rsidTr="007D5058">
        <w:trPr>
          <w:trHeight w:val="518"/>
        </w:trPr>
        <w:tc>
          <w:tcPr>
            <w:tcW w:w="460" w:type="dxa"/>
            <w:hideMark/>
          </w:tcPr>
          <w:p w:rsidR="008B7965" w:rsidP="0095712E" w:rsidRDefault="008B796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161" w:type="dxa"/>
            <w:vAlign w:val="bottom"/>
            <w:hideMark/>
          </w:tcPr>
          <w:p w:rsidRPr="002557B0" w:rsidR="008B7965" w:rsidP="0095712E" w:rsidRDefault="008B7965">
            <w:pPr>
              <w:rPr>
                <w:rFonts w:ascii="Arial" w:hAnsi="Arial" w:cs="Arial"/>
                <w:sz w:val="18"/>
                <w:szCs w:val="18"/>
              </w:rPr>
            </w:pPr>
            <w:r w:rsidRPr="002557B0">
              <w:rPr>
                <w:rFonts w:ascii="Arial" w:hAnsi="Arial" w:cs="Arial"/>
                <w:sz w:val="18"/>
                <w:szCs w:val="18"/>
              </w:rPr>
              <w:t xml:space="preserve">Režijski fiksni troškovi nekretnina u vlasništvu dužnika komunalna naknada, plin, elektra Velikopoljska  </w:t>
            </w:r>
          </w:p>
        </w:tc>
        <w:tc>
          <w:tcPr>
            <w:tcW w:w="1843" w:type="dxa"/>
            <w:vAlign w:val="center"/>
          </w:tcPr>
          <w:p w:rsidR="008B7965" w:rsidP="007D5058" w:rsidRDefault="003E676A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28.705,33</w:t>
            </w:r>
          </w:p>
        </w:tc>
      </w:tr>
      <w:tr w:rsidR="008B7965" w:rsidTr="0095712E">
        <w:tc>
          <w:tcPr>
            <w:tcW w:w="460" w:type="dxa"/>
            <w:hideMark/>
          </w:tcPr>
          <w:p w:rsidR="008B7965" w:rsidP="0095712E" w:rsidRDefault="007D50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161" w:type="dxa"/>
            <w:hideMark/>
          </w:tcPr>
          <w:p w:rsidR="008B7965" w:rsidP="0095712E" w:rsidRDefault="008B79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Ukupno</w:t>
            </w:r>
          </w:p>
        </w:tc>
        <w:tc>
          <w:tcPr>
            <w:tcW w:w="1843" w:type="dxa"/>
          </w:tcPr>
          <w:p w:rsidR="008B7965" w:rsidP="0095712E" w:rsidRDefault="003E676A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60.811,23</w:t>
            </w:r>
          </w:p>
        </w:tc>
      </w:tr>
    </w:tbl>
    <w:p w:rsidR="008B7965" w:rsidP="008B7965" w:rsidRDefault="00D57BE3">
      <w:pPr>
        <w:pStyle w:val="Odlomakpopisa"/>
        <w:ind w:left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B7965">
        <w:rPr>
          <w:rFonts w:ascii="Arial" w:hAnsi="Arial" w:cs="Arial"/>
          <w:sz w:val="20"/>
          <w:szCs w:val="20"/>
        </w:rPr>
        <w:t xml:space="preserve">Napomena uz dospjele </w:t>
      </w:r>
      <w:r w:rsidR="00AE333E">
        <w:rPr>
          <w:rFonts w:ascii="Arial" w:hAnsi="Arial" w:cs="Arial"/>
          <w:sz w:val="20"/>
          <w:szCs w:val="20"/>
        </w:rPr>
        <w:t>ne</w:t>
      </w:r>
      <w:r w:rsidR="00375881">
        <w:rPr>
          <w:rFonts w:ascii="Arial" w:hAnsi="Arial" w:cs="Arial"/>
          <w:sz w:val="20"/>
          <w:szCs w:val="20"/>
        </w:rPr>
        <w:t xml:space="preserve">podmirene troškove na dan </w:t>
      </w:r>
      <w:r w:rsidR="00286660">
        <w:rPr>
          <w:rFonts w:ascii="Arial" w:hAnsi="Arial" w:cs="Arial"/>
          <w:sz w:val="20"/>
          <w:szCs w:val="20"/>
        </w:rPr>
        <w:t xml:space="preserve">10.09.2019. </w:t>
      </w:r>
      <w:r w:rsidR="008B7965">
        <w:rPr>
          <w:rFonts w:ascii="Arial" w:hAnsi="Arial" w:cs="Arial"/>
          <w:sz w:val="20"/>
          <w:szCs w:val="20"/>
        </w:rPr>
        <w:t xml:space="preserve"> godine: stavka režijski i fiksni troškovi nekretnina na lokaciji Velikopoljska</w:t>
      </w:r>
      <w:r w:rsidR="00681DAB">
        <w:rPr>
          <w:rFonts w:ascii="Arial" w:hAnsi="Arial" w:cs="Arial"/>
          <w:sz w:val="20"/>
          <w:szCs w:val="20"/>
        </w:rPr>
        <w:t xml:space="preserve"> i </w:t>
      </w:r>
      <w:r w:rsidR="00EB1C75">
        <w:rPr>
          <w:rFonts w:ascii="Arial" w:hAnsi="Arial" w:cs="Arial"/>
          <w:sz w:val="20"/>
          <w:szCs w:val="20"/>
        </w:rPr>
        <w:t xml:space="preserve">Zelengaj 26. </w:t>
      </w:r>
      <w:r w:rsidR="00C366BB">
        <w:rPr>
          <w:rFonts w:ascii="Arial" w:hAnsi="Arial" w:cs="Arial"/>
          <w:sz w:val="20"/>
          <w:szCs w:val="20"/>
        </w:rPr>
        <w:t xml:space="preserve">Troškovi koji nisu podmireni iz razloga što se zakupoprimci nisu uskladili sa pružiteljima usluga. Računi ispostavljeni na bazi procjene a ne stvarnog stanja potrošnje plina. Kada se  usklade i sredstva od strane zakupoprimca budu doznačena na račun stečajnog dužnika , troškovi će biti podmireni. </w:t>
      </w:r>
    </w:p>
    <w:p w:rsidR="008B7965" w:rsidP="004E1ED5" w:rsidRDefault="008B7965">
      <w:pPr>
        <w:pStyle w:val="Odlomakpopisa"/>
        <w:ind w:left="0"/>
        <w:rPr>
          <w:rFonts w:ascii="Arial" w:hAnsi="Arial" w:cs="Arial"/>
          <w:b/>
          <w:sz w:val="20"/>
          <w:szCs w:val="20"/>
          <w:lang w:val="pl-PL"/>
        </w:rPr>
      </w:pPr>
    </w:p>
    <w:p w:rsidR="004022B5" w:rsidP="004E1ED5" w:rsidRDefault="004022B5">
      <w:pPr>
        <w:pStyle w:val="Odlomakpopisa"/>
        <w:ind w:left="0"/>
        <w:rPr>
          <w:rFonts w:ascii="Arial" w:hAnsi="Arial" w:cs="Arial"/>
          <w:b/>
          <w:sz w:val="20"/>
          <w:szCs w:val="20"/>
          <w:lang w:val="pl-PL"/>
        </w:rPr>
      </w:pPr>
    </w:p>
    <w:p w:rsidR="00737B59" w:rsidP="00737B59" w:rsidRDefault="00737B59">
      <w:pPr>
        <w:pStyle w:val="Odlomakpopisa"/>
        <w:ind w:left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3.4.Predračun troškova za  šestomjesečno razdoblje od 01.07.2019. do 01.01.2020.  </w:t>
      </w:r>
    </w:p>
    <w:p w:rsidR="00737B59" w:rsidP="00737B59" w:rsidRDefault="00737B59">
      <w:pPr>
        <w:pStyle w:val="Odlomakpopisa"/>
        <w:ind w:left="0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color="A6A6A6" w:sz="2" w:space="0"/>
          <w:left w:val="single" w:color="A6A6A6" w:sz="2" w:space="0"/>
          <w:bottom w:val="single" w:color="A6A6A6" w:sz="2" w:space="0"/>
          <w:right w:val="single" w:color="A6A6A6" w:sz="2" w:space="0"/>
          <w:insideH w:val="single" w:color="A6A6A6" w:sz="2" w:space="0"/>
          <w:insideV w:val="single" w:color="A6A6A6" w:sz="2" w:space="0"/>
        </w:tblBorders>
        <w:tblLook w:firstRow="0" w:lastRow="1" w:firstColumn="0" w:lastColumn="0" w:noHBand="1" w:noVBand="0" w:val="0240"/>
      </w:tblPr>
      <w:tblGrid>
        <w:gridCol w:w="495"/>
        <w:gridCol w:w="7130"/>
        <w:gridCol w:w="1839"/>
      </w:tblGrid>
      <w:tr w:rsidRPr="00F72F51" w:rsidR="00737B59" w:rsidTr="00004C6B">
        <w:tc>
          <w:tcPr>
            <w:tcW w:w="495" w:type="dxa"/>
            <w:tcBorders>
              <w:bottom w:val="single" w:color="auto" w:sz="4" w:space="0"/>
            </w:tcBorders>
          </w:tcPr>
          <w:p w:rsidRPr="00F72F51" w:rsidR="00737B59" w:rsidP="00004C6B" w:rsidRDefault="00737B5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2F51">
              <w:rPr>
                <w:rFonts w:ascii="Arial" w:hAnsi="Arial" w:cs="Arial"/>
                <w:sz w:val="20"/>
                <w:szCs w:val="20"/>
              </w:rPr>
              <w:t>rb</w:t>
            </w:r>
          </w:p>
        </w:tc>
        <w:tc>
          <w:tcPr>
            <w:tcW w:w="7130" w:type="dxa"/>
            <w:tcBorders>
              <w:bottom w:val="single" w:color="auto" w:sz="4" w:space="0"/>
            </w:tcBorders>
          </w:tcPr>
          <w:p w:rsidRPr="00F72F51" w:rsidR="00737B59" w:rsidP="00004C6B" w:rsidRDefault="00737B5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2F51">
              <w:rPr>
                <w:rFonts w:ascii="Arial" w:hAnsi="Arial" w:cs="Arial"/>
                <w:sz w:val="20"/>
                <w:szCs w:val="20"/>
              </w:rPr>
              <w:t>Troškovi</w:t>
            </w:r>
          </w:p>
        </w:tc>
        <w:tc>
          <w:tcPr>
            <w:tcW w:w="1839" w:type="dxa"/>
            <w:tcBorders>
              <w:bottom w:val="single" w:color="auto" w:sz="4" w:space="0"/>
            </w:tcBorders>
          </w:tcPr>
          <w:p w:rsidRPr="00F72F51" w:rsidR="00737B59" w:rsidP="00004C6B" w:rsidRDefault="00737B59">
            <w:pPr>
              <w:tabs>
                <w:tab w:val="left" w:pos="225"/>
              </w:tabs>
              <w:spacing w:after="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2F51">
              <w:rPr>
                <w:rFonts w:ascii="Arial" w:hAnsi="Arial" w:cs="Arial"/>
                <w:sz w:val="20"/>
                <w:szCs w:val="20"/>
              </w:rPr>
              <w:t>Iznos u kn</w:t>
            </w:r>
          </w:p>
        </w:tc>
      </w:tr>
      <w:tr w:rsidRPr="00383965" w:rsidR="00737B59" w:rsidTr="00004C6B">
        <w:trPr>
          <w:trHeight w:val="217"/>
        </w:trPr>
        <w:tc>
          <w:tcPr>
            <w:tcW w:w="495" w:type="dxa"/>
            <w:vAlign w:val="center"/>
          </w:tcPr>
          <w:p w:rsidRPr="00383965" w:rsidR="00737B59" w:rsidP="00004C6B" w:rsidRDefault="00737B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7130" w:type="dxa"/>
          </w:tcPr>
          <w:p w:rsidRPr="00383965" w:rsidR="00737B59" w:rsidP="00004C6B" w:rsidRDefault="00737B59">
            <w:pPr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Materijalni i administrativni  tr</w:t>
            </w:r>
            <w:r>
              <w:rPr>
                <w:rFonts w:ascii="Arial" w:hAnsi="Arial" w:cs="Arial"/>
                <w:sz w:val="18"/>
                <w:szCs w:val="18"/>
              </w:rPr>
              <w:t>oškovi (</w:t>
            </w:r>
            <w:r w:rsidRPr="00383965">
              <w:rPr>
                <w:rFonts w:ascii="Arial" w:hAnsi="Arial" w:cs="Arial"/>
                <w:sz w:val="18"/>
                <w:szCs w:val="18"/>
              </w:rPr>
              <w:t xml:space="preserve"> uredski materijal, trošak telefona </w:t>
            </w:r>
            <w:r>
              <w:rPr>
                <w:rFonts w:ascii="Arial" w:hAnsi="Arial" w:cs="Arial"/>
                <w:sz w:val="18"/>
                <w:szCs w:val="18"/>
              </w:rPr>
              <w:t xml:space="preserve"> 100,00 kn/mj </w:t>
            </w:r>
            <w:r w:rsidRPr="00383965">
              <w:rPr>
                <w:rFonts w:ascii="Arial" w:hAnsi="Arial" w:cs="Arial"/>
                <w:sz w:val="18"/>
                <w:szCs w:val="18"/>
              </w:rPr>
              <w:t xml:space="preserve"> mj.</w:t>
            </w:r>
            <w:r>
              <w:rPr>
                <w:rFonts w:ascii="Arial" w:hAnsi="Arial" w:cs="Arial"/>
                <w:sz w:val="18"/>
                <w:szCs w:val="18"/>
              </w:rPr>
              <w:t xml:space="preserve">; zakup ureda  1.500,00 kn bruto/mj,; </w:t>
            </w:r>
            <w:r w:rsidRPr="00383965">
              <w:rPr>
                <w:rFonts w:ascii="Arial" w:hAnsi="Arial" w:cs="Arial"/>
                <w:sz w:val="18"/>
                <w:szCs w:val="18"/>
              </w:rPr>
              <w:t>suradnika 1.000,00 kn bruto/mj)</w:t>
            </w:r>
            <w:r>
              <w:rPr>
                <w:rFonts w:ascii="Arial" w:hAnsi="Arial" w:cs="Arial"/>
                <w:sz w:val="18"/>
                <w:szCs w:val="18"/>
              </w:rPr>
              <w:t>x6</w:t>
            </w:r>
          </w:p>
        </w:tc>
        <w:tc>
          <w:tcPr>
            <w:tcW w:w="1839" w:type="dxa"/>
          </w:tcPr>
          <w:p w:rsidRPr="00383965" w:rsidR="00737B59" w:rsidP="00004C6B" w:rsidRDefault="00737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15.600,00</w:t>
            </w:r>
          </w:p>
        </w:tc>
      </w:tr>
      <w:tr w:rsidRPr="00383965" w:rsidR="00737B59" w:rsidTr="00004C6B">
        <w:trPr>
          <w:trHeight w:val="298"/>
        </w:trPr>
        <w:tc>
          <w:tcPr>
            <w:tcW w:w="495" w:type="dxa"/>
            <w:vAlign w:val="center"/>
          </w:tcPr>
          <w:p w:rsidRPr="00383965" w:rsidR="00737B59" w:rsidP="00004C6B" w:rsidRDefault="00737B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7130" w:type="dxa"/>
          </w:tcPr>
          <w:p w:rsidRPr="00383965" w:rsidR="00737B59" w:rsidP="00004C6B" w:rsidRDefault="00737B59">
            <w:pPr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Bankarska naknada 36,00 x 6 mj.</w:t>
            </w:r>
          </w:p>
        </w:tc>
        <w:tc>
          <w:tcPr>
            <w:tcW w:w="1839" w:type="dxa"/>
          </w:tcPr>
          <w:p w:rsidRPr="00383965" w:rsidR="00737B59" w:rsidP="00004C6B" w:rsidRDefault="00737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216,00</w:t>
            </w:r>
          </w:p>
        </w:tc>
      </w:tr>
      <w:tr w:rsidRPr="00383965" w:rsidR="00737B59" w:rsidTr="00004C6B">
        <w:trPr>
          <w:trHeight w:val="246"/>
        </w:trPr>
        <w:tc>
          <w:tcPr>
            <w:tcW w:w="495" w:type="dxa"/>
            <w:vAlign w:val="center"/>
          </w:tcPr>
          <w:p w:rsidRPr="00383965" w:rsidR="00737B59" w:rsidP="00004C6B" w:rsidRDefault="00737B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7130" w:type="dxa"/>
            <w:vAlign w:val="center"/>
          </w:tcPr>
          <w:p w:rsidRPr="00383965" w:rsidR="00737B59" w:rsidP="00004C6B" w:rsidRDefault="00737B5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965">
              <w:rPr>
                <w:rFonts w:ascii="Arial" w:hAnsi="Arial" w:cs="Arial"/>
                <w:color w:val="000000"/>
                <w:sz w:val="18"/>
                <w:szCs w:val="18"/>
              </w:rPr>
              <w:t>Pričuva Zelengaj (459,95 kn /mjx6)</w:t>
            </w:r>
          </w:p>
        </w:tc>
        <w:tc>
          <w:tcPr>
            <w:tcW w:w="1839" w:type="dxa"/>
            <w:vAlign w:val="bottom"/>
          </w:tcPr>
          <w:p w:rsidRPr="00383965" w:rsidR="00737B59" w:rsidP="00004C6B" w:rsidRDefault="00737B5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965">
              <w:rPr>
                <w:rFonts w:ascii="Arial" w:hAnsi="Arial" w:cs="Arial"/>
                <w:color w:val="000000"/>
                <w:sz w:val="18"/>
                <w:szCs w:val="18"/>
              </w:rPr>
              <w:t>2.759,70</w:t>
            </w:r>
          </w:p>
        </w:tc>
      </w:tr>
      <w:tr w:rsidRPr="00383965" w:rsidR="00737B59" w:rsidTr="00004C6B">
        <w:tc>
          <w:tcPr>
            <w:tcW w:w="495" w:type="dxa"/>
            <w:vAlign w:val="center"/>
          </w:tcPr>
          <w:p w:rsidRPr="00383965" w:rsidR="00737B59" w:rsidP="00004C6B" w:rsidRDefault="00737B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7130" w:type="dxa"/>
            <w:vAlign w:val="center"/>
          </w:tcPr>
          <w:p w:rsidRPr="00383965" w:rsidR="00737B59" w:rsidP="00004C6B" w:rsidRDefault="00737B5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965">
              <w:rPr>
                <w:rFonts w:ascii="Arial" w:hAnsi="Arial" w:cs="Arial"/>
                <w:color w:val="000000"/>
                <w:sz w:val="18"/>
                <w:szCs w:val="18"/>
              </w:rPr>
              <w:t>Režijski fiksni troškovi nekretnina Rijeka  50,00 kn /6 mj</w:t>
            </w:r>
          </w:p>
        </w:tc>
        <w:tc>
          <w:tcPr>
            <w:tcW w:w="1839" w:type="dxa"/>
          </w:tcPr>
          <w:p w:rsidRPr="00383965" w:rsidR="00737B59" w:rsidP="00004C6B" w:rsidRDefault="00737B59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</w:tr>
      <w:tr w:rsidRPr="00383965" w:rsidR="00737B59" w:rsidTr="00004C6B">
        <w:tc>
          <w:tcPr>
            <w:tcW w:w="495" w:type="dxa"/>
            <w:tcBorders>
              <w:bottom w:val="single" w:color="A6A6A6" w:sz="2" w:space="0"/>
            </w:tcBorders>
            <w:vAlign w:val="center"/>
          </w:tcPr>
          <w:p w:rsidRPr="00383965" w:rsidR="00737B59" w:rsidP="00004C6B" w:rsidRDefault="00737B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7130" w:type="dxa"/>
            <w:tcBorders>
              <w:bottom w:val="single" w:color="A6A6A6" w:sz="2" w:space="0"/>
            </w:tcBorders>
          </w:tcPr>
          <w:p w:rsidRPr="00383965" w:rsidR="00737B59" w:rsidP="00004C6B" w:rsidRDefault="00737B59">
            <w:pPr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Knjigovodstvene usluge bruto 1.500,00 kn/mj. x 6 mj.</w:t>
            </w:r>
          </w:p>
        </w:tc>
        <w:tc>
          <w:tcPr>
            <w:tcW w:w="1839" w:type="dxa"/>
            <w:tcBorders>
              <w:bottom w:val="single" w:color="A6A6A6" w:sz="2" w:space="0"/>
            </w:tcBorders>
          </w:tcPr>
          <w:p w:rsidRPr="00383965" w:rsidR="00737B59" w:rsidP="00004C6B" w:rsidRDefault="00737B59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9.000,00</w:t>
            </w:r>
          </w:p>
        </w:tc>
      </w:tr>
      <w:tr w:rsidRPr="00383965" w:rsidR="00737B59" w:rsidTr="00004C6B">
        <w:tc>
          <w:tcPr>
            <w:tcW w:w="495" w:type="dxa"/>
            <w:tcBorders>
              <w:bottom w:val="single" w:color="A6A6A6" w:sz="2" w:space="0"/>
            </w:tcBorders>
            <w:vAlign w:val="center"/>
          </w:tcPr>
          <w:p w:rsidRPr="00383965" w:rsidR="00737B59" w:rsidP="00004C6B" w:rsidRDefault="00737B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7130" w:type="dxa"/>
            <w:tcBorders>
              <w:bottom w:val="single" w:color="A6A6A6" w:sz="2" w:space="0"/>
            </w:tcBorders>
          </w:tcPr>
          <w:p w:rsidRPr="00383965" w:rsidR="00737B59" w:rsidP="00004C6B" w:rsidRDefault="00737B59">
            <w:pPr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Troškovi loko vožnje Velikopoljska 300,00 kn /mj x 6 mj</w:t>
            </w:r>
          </w:p>
        </w:tc>
        <w:tc>
          <w:tcPr>
            <w:tcW w:w="1839" w:type="dxa"/>
            <w:tcBorders>
              <w:bottom w:val="single" w:color="A6A6A6" w:sz="2" w:space="0"/>
            </w:tcBorders>
          </w:tcPr>
          <w:p w:rsidRPr="00383965" w:rsidR="00737B59" w:rsidP="00004C6B" w:rsidRDefault="00737B59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1.800,00</w:t>
            </w:r>
          </w:p>
        </w:tc>
      </w:tr>
      <w:tr w:rsidRPr="00383965" w:rsidR="00737B59" w:rsidTr="00004C6B">
        <w:tc>
          <w:tcPr>
            <w:tcW w:w="495" w:type="dxa"/>
            <w:tcBorders>
              <w:bottom w:val="single" w:color="A6A6A6" w:sz="2" w:space="0"/>
            </w:tcBorders>
            <w:vAlign w:val="center"/>
          </w:tcPr>
          <w:p w:rsidRPr="00383965" w:rsidR="00737B59" w:rsidP="00004C6B" w:rsidRDefault="00737B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7130" w:type="dxa"/>
            <w:tcBorders>
              <w:bottom w:val="single" w:color="A6A6A6" w:sz="2" w:space="0"/>
            </w:tcBorders>
          </w:tcPr>
          <w:p w:rsidRPr="00383965" w:rsidR="00737B59" w:rsidP="00004C6B" w:rsidRDefault="00737B59">
            <w:pPr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Putni trošak Zagreb -Rijeka-Zagreb (1.350,00 kn, 1x u dva mj</w:t>
            </w:r>
            <w:r>
              <w:rPr>
                <w:rFonts w:ascii="Arial" w:hAnsi="Arial" w:cs="Arial"/>
                <w:sz w:val="18"/>
                <w:szCs w:val="18"/>
              </w:rPr>
              <w:t>eseca x 3</w:t>
            </w:r>
            <w:r w:rsidRPr="0038396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39" w:type="dxa"/>
            <w:tcBorders>
              <w:bottom w:val="single" w:color="A6A6A6" w:sz="2" w:space="0"/>
            </w:tcBorders>
          </w:tcPr>
          <w:p w:rsidRPr="00383965" w:rsidR="00737B59" w:rsidP="00004C6B" w:rsidRDefault="00737B59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4.050,00</w:t>
            </w:r>
          </w:p>
        </w:tc>
      </w:tr>
      <w:tr w:rsidRPr="00383965" w:rsidR="00737B59" w:rsidTr="00004C6B">
        <w:tc>
          <w:tcPr>
            <w:tcW w:w="495" w:type="dxa"/>
            <w:tcBorders>
              <w:top w:val="single" w:color="auto" w:sz="4" w:space="0"/>
            </w:tcBorders>
            <w:vAlign w:val="center"/>
          </w:tcPr>
          <w:p w:rsidRPr="00383965" w:rsidR="00737B59" w:rsidP="00004C6B" w:rsidRDefault="00737B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96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130" w:type="dxa"/>
            <w:tcBorders>
              <w:top w:val="single" w:color="auto" w:sz="4" w:space="0"/>
            </w:tcBorders>
          </w:tcPr>
          <w:p w:rsidRPr="00383965" w:rsidR="00737B59" w:rsidP="00004C6B" w:rsidRDefault="00737B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3965">
              <w:rPr>
                <w:rFonts w:ascii="Arial" w:hAnsi="Arial" w:cs="Arial"/>
                <w:b/>
                <w:sz w:val="18"/>
                <w:szCs w:val="18"/>
              </w:rPr>
              <w:t>Ukupno</w:t>
            </w:r>
          </w:p>
        </w:tc>
        <w:tc>
          <w:tcPr>
            <w:tcW w:w="1839" w:type="dxa"/>
            <w:tcBorders>
              <w:top w:val="single" w:color="auto" w:sz="4" w:space="0"/>
            </w:tcBorders>
          </w:tcPr>
          <w:p w:rsidRPr="00383965" w:rsidR="00737B59" w:rsidP="00004C6B" w:rsidRDefault="00737B59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83965">
              <w:rPr>
                <w:rFonts w:ascii="Arial" w:hAnsi="Arial" w:cs="Arial"/>
                <w:b/>
                <w:color w:val="000000"/>
                <w:sz w:val="18"/>
                <w:szCs w:val="18"/>
              </w:rPr>
              <w:t>33.725,70</w:t>
            </w:r>
          </w:p>
        </w:tc>
      </w:tr>
    </w:tbl>
    <w:p w:rsidR="00737B59" w:rsidP="00737B59" w:rsidRDefault="00737B59">
      <w:pPr>
        <w:pStyle w:val="Odlomakpopisa"/>
        <w:ind w:left="360"/>
        <w:contextualSpacing/>
        <w:rPr>
          <w:rFonts w:ascii="Arial" w:hAnsi="Arial" w:cs="Arial"/>
          <w:b/>
          <w:sz w:val="20"/>
          <w:szCs w:val="20"/>
        </w:rPr>
      </w:pPr>
    </w:p>
    <w:p w:rsidR="00737B59" w:rsidP="00737B59" w:rsidRDefault="00737B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Predračun troškova za šestomjesečno razdoblje od 01.07.2019. godine do 01.01.2020. odnosi  se na nužne troškove provođenja stečajnog postupka.  </w:t>
      </w:r>
    </w:p>
    <w:p w:rsidR="008B7965" w:rsidP="004E1ED5" w:rsidRDefault="008B7965">
      <w:pPr>
        <w:pStyle w:val="Odlomakpopisa"/>
        <w:ind w:left="0"/>
        <w:rPr>
          <w:rFonts w:ascii="Arial" w:hAnsi="Arial" w:cs="Arial"/>
          <w:b/>
          <w:sz w:val="20"/>
          <w:szCs w:val="20"/>
          <w:lang w:val="pl-PL"/>
        </w:rPr>
      </w:pPr>
    </w:p>
    <w:p w:rsidR="00834EF2" w:rsidP="00834EF2" w:rsidRDefault="00834EF2">
      <w:pPr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II. RADNJE KOJE ĆE SE PODUZETI U NAREDNOM RAZDOBLJU </w:t>
      </w:r>
    </w:p>
    <w:p w:rsidR="00834EF2" w:rsidP="00834EF2" w:rsidRDefault="00834EF2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Na nekretninama stečajnog dužnika u Vel</w:t>
      </w:r>
      <w:r w:rsidR="000E0F71">
        <w:rPr>
          <w:rFonts w:ascii="Arial" w:hAnsi="Arial" w:cs="Arial"/>
          <w:sz w:val="20"/>
          <w:szCs w:val="20"/>
          <w:lang w:val="pl-PL"/>
        </w:rPr>
        <w:t>ikopoljskoj opisanoj točka</w:t>
      </w:r>
      <w:r>
        <w:rPr>
          <w:rFonts w:ascii="Arial" w:hAnsi="Arial" w:cs="Arial"/>
          <w:sz w:val="20"/>
          <w:szCs w:val="20"/>
          <w:lang w:val="pl-PL"/>
        </w:rPr>
        <w:t xml:space="preserve"> 1 a) upisano je založno pravo RH Ministrstvo financija za koje je stečajni upravitelj uputio podnesak na Općinski sud u Novom Zagrebu  poslovni  broj </w:t>
      </w:r>
      <w:r w:rsidRPr="002C51C8">
        <w:rPr>
          <w:rFonts w:ascii="Arial" w:hAnsi="Arial" w:cs="Arial"/>
          <w:sz w:val="20"/>
          <w:szCs w:val="20"/>
          <w:lang w:val="pl-PL"/>
        </w:rPr>
        <w:t>12 Ovr-2759/16-2</w:t>
      </w:r>
      <w:r>
        <w:rPr>
          <w:rFonts w:ascii="Arial" w:hAnsi="Arial" w:cs="Arial"/>
          <w:b/>
          <w:sz w:val="20"/>
          <w:szCs w:val="20"/>
          <w:lang w:val="pl-PL"/>
        </w:rPr>
        <w:t xml:space="preserve"> </w:t>
      </w:r>
      <w:r>
        <w:rPr>
          <w:rFonts w:ascii="Arial" w:hAnsi="Arial" w:cs="Arial"/>
          <w:sz w:val="20"/>
          <w:szCs w:val="20"/>
          <w:lang w:val="pl-PL"/>
        </w:rPr>
        <w:t xml:space="preserve">za obustavu postupka u skladu s čl. 168 Stečajnog zakona, te da se  Zemljišno knjižnom odjelu naloži brisanje zabilježbe Z-22063/2016 predlagatelja RH Ministrstvo financija. Rješenje o brisanju založnog prava još nije donijeto.  </w:t>
      </w:r>
    </w:p>
    <w:p w:rsidR="002A6B46" w:rsidP="00834EF2" w:rsidRDefault="00834EF2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Razlučni vjerovnik na ovoj nekretnini H-ABDUCO d.o.o. Zagrebu   prema saznanjim stečajnog upravitelja nije po</w:t>
      </w:r>
      <w:r w:rsidR="002A6B46">
        <w:rPr>
          <w:rFonts w:ascii="Arial" w:hAnsi="Arial" w:cs="Arial"/>
          <w:sz w:val="20"/>
          <w:szCs w:val="20"/>
          <w:lang w:val="pl-PL"/>
        </w:rPr>
        <w:t xml:space="preserve">krenuo ovršni postupak. </w:t>
      </w:r>
    </w:p>
    <w:p w:rsidR="00834EF2" w:rsidP="00834EF2" w:rsidRDefault="002A6B46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U</w:t>
      </w:r>
      <w:r w:rsidR="00834EF2">
        <w:rPr>
          <w:rFonts w:ascii="Arial" w:hAnsi="Arial" w:cs="Arial"/>
          <w:sz w:val="20"/>
          <w:szCs w:val="20"/>
          <w:lang w:val="pl-PL"/>
        </w:rPr>
        <w:t xml:space="preserve"> ovršnom postupku  koji se vodi pod brojem  Ovr-7088/15   ovrhovoditelj   BAT Hrvatska d.o.o. Zagreb   koji je bio obustavljen rješenjem Općinskog suda u Novom Zagrebu,   stečajni upravitelj je po pozivu nadležnog suda dana 08.11.2017. podneskom preuzeo postupak.  Predmet   je Županijski sud po odbijenoj žalbi ovrhovoditelja vratio  na Općinski sud u Novom Zagrebu te je promjenjen up</w:t>
      </w:r>
      <w:r w:rsidR="006E7DD9">
        <w:rPr>
          <w:rFonts w:ascii="Arial" w:hAnsi="Arial" w:cs="Arial"/>
          <w:sz w:val="20"/>
          <w:szCs w:val="20"/>
          <w:lang w:val="pl-PL"/>
        </w:rPr>
        <w:t>i</w:t>
      </w:r>
      <w:r w:rsidR="00834EF2">
        <w:rPr>
          <w:rFonts w:ascii="Arial" w:hAnsi="Arial" w:cs="Arial"/>
          <w:sz w:val="20"/>
          <w:szCs w:val="20"/>
          <w:lang w:val="pl-PL"/>
        </w:rPr>
        <w:t>snik. Novi  poslovni broj Ovr-1236/2018</w:t>
      </w:r>
      <w:r w:rsidR="005D19A4">
        <w:rPr>
          <w:rFonts w:ascii="Arial" w:hAnsi="Arial" w:cs="Arial"/>
          <w:sz w:val="20"/>
          <w:szCs w:val="20"/>
          <w:lang w:val="pl-PL"/>
        </w:rPr>
        <w:t>. Na dan pisanja izvješć</w:t>
      </w:r>
      <w:r w:rsidR="00C30B6B">
        <w:rPr>
          <w:rFonts w:ascii="Arial" w:hAnsi="Arial" w:cs="Arial"/>
          <w:sz w:val="20"/>
          <w:szCs w:val="20"/>
          <w:lang w:val="pl-PL"/>
        </w:rPr>
        <w:t>a nema promjena u ovome predmetu.</w:t>
      </w:r>
      <w:r w:rsidR="005D19A4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834EF2" w:rsidP="00834EF2" w:rsidRDefault="00834EF2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Za druge dvije nekretnine i to nekretnina u Rijeci i Zag</w:t>
      </w:r>
      <w:r w:rsidR="000B10B8">
        <w:rPr>
          <w:rFonts w:ascii="Arial" w:hAnsi="Arial" w:cs="Arial"/>
          <w:sz w:val="20"/>
          <w:szCs w:val="20"/>
          <w:lang w:val="pl-PL"/>
        </w:rPr>
        <w:t>rebu-Zelengaj,  točka</w:t>
      </w:r>
      <w:r>
        <w:rPr>
          <w:rFonts w:ascii="Arial" w:hAnsi="Arial" w:cs="Arial"/>
          <w:sz w:val="20"/>
          <w:szCs w:val="20"/>
          <w:lang w:val="pl-PL"/>
        </w:rPr>
        <w:t xml:space="preserve"> 1.b)., koje  su u vanknjižnom vlasništvu stečajnog dužnika,</w:t>
      </w:r>
      <w:r>
        <w:rPr>
          <w:lang w:val="pl-PL"/>
        </w:rPr>
        <w:t xml:space="preserve"> </w:t>
      </w:r>
      <w:r>
        <w:rPr>
          <w:rFonts w:ascii="Arial" w:hAnsi="Arial" w:cs="Arial"/>
          <w:sz w:val="20"/>
          <w:szCs w:val="20"/>
          <w:lang w:val="pl-PL"/>
        </w:rPr>
        <w:t>pus</w:t>
      </w:r>
      <w:r w:rsidR="00375881">
        <w:rPr>
          <w:rFonts w:ascii="Arial" w:hAnsi="Arial" w:cs="Arial"/>
          <w:sz w:val="20"/>
          <w:szCs w:val="20"/>
          <w:lang w:val="pl-PL"/>
        </w:rPr>
        <w:t>ut</w:t>
      </w:r>
      <w:r>
        <w:rPr>
          <w:rFonts w:ascii="Arial" w:hAnsi="Arial" w:cs="Arial"/>
          <w:sz w:val="20"/>
          <w:szCs w:val="20"/>
          <w:lang w:val="pl-PL"/>
        </w:rPr>
        <w:t>pci se vode pr</w:t>
      </w:r>
      <w:r w:rsidR="007045FD">
        <w:rPr>
          <w:rFonts w:ascii="Arial" w:hAnsi="Arial" w:cs="Arial"/>
          <w:sz w:val="20"/>
          <w:szCs w:val="20"/>
          <w:lang w:val="pl-PL"/>
        </w:rPr>
        <w:t>ed Općinskim sudovima u ovršnim</w:t>
      </w:r>
      <w:r>
        <w:rPr>
          <w:rFonts w:ascii="Arial" w:hAnsi="Arial" w:cs="Arial"/>
          <w:sz w:val="20"/>
          <w:szCs w:val="20"/>
          <w:lang w:val="pl-PL"/>
        </w:rPr>
        <w:t xml:space="preserve"> postupcima. Stečajni upravitelj će</w:t>
      </w:r>
      <w:r w:rsidR="00C919B1">
        <w:rPr>
          <w:rFonts w:ascii="Arial" w:hAnsi="Arial" w:cs="Arial"/>
          <w:sz w:val="20"/>
          <w:szCs w:val="20"/>
          <w:lang w:val="pl-PL"/>
        </w:rPr>
        <w:t xml:space="preserve"> i nadalje </w:t>
      </w:r>
      <w:r>
        <w:rPr>
          <w:rFonts w:ascii="Arial" w:hAnsi="Arial" w:cs="Arial"/>
          <w:sz w:val="20"/>
          <w:szCs w:val="20"/>
          <w:lang w:val="pl-PL"/>
        </w:rPr>
        <w:t xml:space="preserve"> pratiti tijek prodaje istih, a obzirom da je po izlučnom zahjtevu stečajnog upravitelja prema stečajnom dužniku RAUL d.o.o. u stečaju udovoljeno što se vidi iz izvještaja stečajne upraviteljice za izvještajno ročište u stečajnom postupku nad  RAUL d.o.o. u stečaju.</w:t>
      </w:r>
    </w:p>
    <w:p w:rsidRPr="004013C4" w:rsidR="00773A1C" w:rsidP="00834EF2" w:rsidRDefault="00B03813">
      <w:pPr>
        <w:rPr>
          <w:rFonts w:ascii="Arial" w:hAnsi="Arial" w:cs="Arial"/>
          <w:b/>
          <w:sz w:val="20"/>
          <w:szCs w:val="20"/>
          <w:lang w:val="pl-PL"/>
        </w:rPr>
      </w:pPr>
      <w:r w:rsidRPr="004013C4">
        <w:rPr>
          <w:rFonts w:ascii="Arial" w:hAnsi="Arial" w:cs="Arial"/>
          <w:b/>
          <w:sz w:val="20"/>
          <w:szCs w:val="20"/>
          <w:lang w:val="pl-PL"/>
        </w:rPr>
        <w:t>Stečajni upravitelj je na ovršne sudove uputio pisane požurnice kako bi se postupci okončali u što kraćem roku a nastavno na činejnicu  da je stečajni postupak hitan postupa</w:t>
      </w:r>
      <w:r w:rsidRPr="004013C4" w:rsidR="001D6A4A">
        <w:rPr>
          <w:rFonts w:ascii="Arial" w:hAnsi="Arial" w:cs="Arial"/>
          <w:b/>
          <w:sz w:val="20"/>
          <w:szCs w:val="20"/>
          <w:lang w:val="pl-PL"/>
        </w:rPr>
        <w:t>k</w:t>
      </w:r>
      <w:r w:rsidRPr="004013C4">
        <w:rPr>
          <w:rFonts w:ascii="Arial" w:hAnsi="Arial" w:cs="Arial"/>
          <w:b/>
          <w:sz w:val="20"/>
          <w:szCs w:val="20"/>
          <w:lang w:val="pl-PL"/>
        </w:rPr>
        <w:t xml:space="preserve">.  </w:t>
      </w:r>
    </w:p>
    <w:p w:rsidR="00904253" w:rsidP="00834EF2" w:rsidRDefault="00FB5C69">
      <w:pPr>
        <w:rPr>
          <w:rFonts w:ascii="Arial" w:hAnsi="Arial" w:cs="Arial"/>
          <w:i/>
          <w:sz w:val="20"/>
          <w:szCs w:val="20"/>
          <w:lang w:val="pl-PL"/>
        </w:rPr>
      </w:pPr>
      <w:r w:rsidRPr="00FB5C69">
        <w:rPr>
          <w:rFonts w:ascii="Arial" w:hAnsi="Arial" w:cs="Arial"/>
          <w:i/>
          <w:sz w:val="20"/>
          <w:szCs w:val="20"/>
          <w:lang w:val="pl-PL"/>
        </w:rPr>
        <w:t>Preslike požurnica u privitku.</w:t>
      </w:r>
    </w:p>
    <w:p w:rsidR="00FB5C69" w:rsidP="00834EF2" w:rsidRDefault="00FB5C69">
      <w:pPr>
        <w:rPr>
          <w:rFonts w:ascii="Arial" w:hAnsi="Arial" w:cs="Arial"/>
          <w:i/>
          <w:sz w:val="20"/>
          <w:szCs w:val="20"/>
          <w:lang w:val="pl-PL"/>
        </w:rPr>
      </w:pPr>
    </w:p>
    <w:p w:rsidRPr="00FB5C69" w:rsidR="00FB5C69" w:rsidP="00834EF2" w:rsidRDefault="00FB5C69">
      <w:pPr>
        <w:rPr>
          <w:rFonts w:ascii="Arial" w:hAnsi="Arial" w:cs="Arial"/>
          <w:i/>
          <w:sz w:val="20"/>
          <w:szCs w:val="20"/>
          <w:lang w:val="pl-PL"/>
        </w:rPr>
      </w:pPr>
    </w:p>
    <w:p w:rsidR="00834EF2" w:rsidP="00834EF2" w:rsidRDefault="00834EF2">
      <w:pPr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III. STEČAJNI UPRAVITELJ PREDLAŽE STEČAJNOM SUCU </w:t>
      </w:r>
    </w:p>
    <w:p w:rsidR="00C919B1" w:rsidP="00834EF2" w:rsidRDefault="00C919B1">
      <w:pPr>
        <w:ind w:left="720"/>
        <w:rPr>
          <w:rFonts w:ascii="Arial" w:hAnsi="Arial" w:cs="Arial"/>
          <w:sz w:val="20"/>
          <w:szCs w:val="20"/>
          <w:lang w:val="pl-PL"/>
        </w:rPr>
      </w:pPr>
    </w:p>
    <w:p w:rsidR="00834EF2" w:rsidP="00383965" w:rsidRDefault="00834EF2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Da primi na znanje izvješće stečajnog upravitelja za ovo izvještajno razdoblje i sve učinjene radnje u odnosu na stanje stečajne mase, parnične i ovršne postupke, te financijsko izvješće stečajnog upravitelja pobliže op</w:t>
      </w:r>
      <w:r w:rsidR="00737B59">
        <w:rPr>
          <w:rFonts w:ascii="Arial" w:hAnsi="Arial" w:cs="Arial"/>
          <w:sz w:val="20"/>
          <w:szCs w:val="20"/>
          <w:lang w:val="pl-PL"/>
        </w:rPr>
        <w:t xml:space="preserve">isano u točci 3 ovoga izvješća, </w:t>
      </w:r>
      <w:r w:rsidR="00286660">
        <w:rPr>
          <w:rFonts w:ascii="Arial" w:hAnsi="Arial" w:cs="Arial"/>
          <w:sz w:val="20"/>
          <w:szCs w:val="20"/>
          <w:lang w:val="pl-PL"/>
        </w:rPr>
        <w:t>kao i predračun troškova za idu</w:t>
      </w:r>
      <w:r w:rsidR="00737B59">
        <w:rPr>
          <w:rFonts w:ascii="Arial" w:hAnsi="Arial" w:cs="Arial"/>
          <w:sz w:val="20"/>
          <w:szCs w:val="20"/>
          <w:lang w:val="pl-PL"/>
        </w:rPr>
        <w:t xml:space="preserve">će šestomjesečno razdoblje. </w:t>
      </w:r>
    </w:p>
    <w:p w:rsidR="002A6B46" w:rsidP="00383965" w:rsidRDefault="002A6B46">
      <w:pPr>
        <w:rPr>
          <w:rFonts w:ascii="Arial" w:hAnsi="Arial" w:cs="Arial"/>
          <w:sz w:val="20"/>
          <w:szCs w:val="20"/>
          <w:lang w:val="pl-PL"/>
        </w:rPr>
      </w:pPr>
    </w:p>
    <w:p w:rsidR="002A6B46" w:rsidP="00383965" w:rsidRDefault="002A6B46">
      <w:pPr>
        <w:rPr>
          <w:rFonts w:ascii="Arial" w:hAnsi="Arial" w:cs="Arial"/>
          <w:sz w:val="20"/>
          <w:szCs w:val="20"/>
          <w:lang w:val="pl-PL"/>
        </w:rPr>
      </w:pPr>
    </w:p>
    <w:p w:rsidR="00120B95" w:rsidP="00834EF2" w:rsidRDefault="00120B95">
      <w:pPr>
        <w:rPr>
          <w:rFonts w:ascii="Arial" w:hAnsi="Arial" w:cs="Arial"/>
          <w:sz w:val="20"/>
          <w:szCs w:val="20"/>
          <w:lang w:val="pl-PL"/>
        </w:rPr>
      </w:pPr>
    </w:p>
    <w:p w:rsidR="00834EF2" w:rsidP="00834EF2" w:rsidRDefault="0086065B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Zagreb, </w:t>
      </w:r>
      <w:r w:rsidR="00737B59">
        <w:rPr>
          <w:rFonts w:ascii="Arial" w:hAnsi="Arial" w:cs="Arial"/>
          <w:sz w:val="20"/>
          <w:szCs w:val="20"/>
          <w:lang w:val="pl-PL"/>
        </w:rPr>
        <w:t>10.09.2019.</w:t>
      </w:r>
      <w:r w:rsidR="00834EF2">
        <w:rPr>
          <w:rFonts w:ascii="Arial" w:hAnsi="Arial" w:cs="Arial"/>
          <w:sz w:val="20"/>
          <w:szCs w:val="20"/>
          <w:lang w:val="pl-PL"/>
        </w:rPr>
        <w:tab/>
      </w:r>
      <w:r w:rsidR="00834EF2">
        <w:rPr>
          <w:rFonts w:ascii="Arial" w:hAnsi="Arial" w:cs="Arial"/>
          <w:sz w:val="20"/>
          <w:szCs w:val="20"/>
          <w:lang w:val="pl-PL"/>
        </w:rPr>
        <w:tab/>
      </w:r>
      <w:r w:rsidR="00834EF2">
        <w:rPr>
          <w:rFonts w:ascii="Arial" w:hAnsi="Arial" w:cs="Arial"/>
          <w:sz w:val="20"/>
          <w:szCs w:val="20"/>
          <w:lang w:val="pl-PL"/>
        </w:rPr>
        <w:tab/>
      </w:r>
      <w:r w:rsidR="00834EF2">
        <w:rPr>
          <w:rFonts w:ascii="Arial" w:hAnsi="Arial" w:cs="Arial"/>
          <w:sz w:val="20"/>
          <w:szCs w:val="20"/>
          <w:lang w:val="pl-PL"/>
        </w:rPr>
        <w:tab/>
      </w:r>
      <w:r w:rsidR="00834EF2">
        <w:rPr>
          <w:rFonts w:ascii="Arial" w:hAnsi="Arial" w:cs="Arial"/>
          <w:sz w:val="20"/>
          <w:szCs w:val="20"/>
          <w:lang w:val="pl-PL"/>
        </w:rPr>
        <w:tab/>
      </w:r>
      <w:r w:rsidR="00834EF2">
        <w:rPr>
          <w:rFonts w:ascii="Arial" w:hAnsi="Arial" w:cs="Arial"/>
          <w:sz w:val="20"/>
          <w:szCs w:val="20"/>
          <w:lang w:val="pl-PL"/>
        </w:rPr>
        <w:tab/>
      </w:r>
      <w:r w:rsidR="00834EF2">
        <w:rPr>
          <w:rFonts w:ascii="Arial" w:hAnsi="Arial" w:cs="Arial"/>
          <w:sz w:val="20"/>
          <w:szCs w:val="20"/>
          <w:lang w:val="pl-PL"/>
        </w:rPr>
        <w:tab/>
        <w:t xml:space="preserve">   </w:t>
      </w:r>
    </w:p>
    <w:p w:rsidR="00834EF2" w:rsidP="00834EF2" w:rsidRDefault="00834EF2">
      <w:pPr>
        <w:ind w:left="5664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   Stečajni upravitelj </w:t>
      </w:r>
    </w:p>
    <w:p w:rsidR="00834EF2" w:rsidP="00834EF2" w:rsidRDefault="00834EF2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  <w:t xml:space="preserve">Marinko Paić, univ.spec.oec. </w:t>
      </w:r>
    </w:p>
    <w:p w:rsidR="008B7965" w:rsidP="004E1ED5" w:rsidRDefault="008B7965">
      <w:pPr>
        <w:pStyle w:val="Odlomakpopisa"/>
        <w:ind w:left="0"/>
        <w:rPr>
          <w:rFonts w:ascii="Arial" w:hAnsi="Arial" w:cs="Arial"/>
          <w:b/>
          <w:sz w:val="20"/>
          <w:szCs w:val="20"/>
          <w:lang w:val="pl-PL"/>
        </w:rPr>
      </w:pPr>
    </w:p>
    <w:sectPr w:rsidR="008B796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3DD3" w:rsidP="0056013F" w:rsidRDefault="00313DD3">
      <w:pPr>
        <w:spacing w:after="0"/>
      </w:pPr>
      <w:r>
        <w:separator/>
      </w:r>
    </w:p>
  </w:endnote>
  <w:endnote w:type="continuationSeparator" w:id="0">
    <w:p w:rsidR="00313DD3" w:rsidP="0056013F" w:rsidRDefault="00313DD3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6013F" w:rsidRDefault="0056013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00DC">
      <w:rPr>
        <w:noProof/>
      </w:rPr>
      <w:t>4</w:t>
    </w:r>
    <w:r>
      <w:rPr>
        <w:noProof/>
      </w:rPr>
      <w:fldChar w:fldCharType="end"/>
    </w:r>
  </w:p>
  <w:p w:rsidR="0056013F" w:rsidRDefault="0056013F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3DD3" w:rsidP="0056013F" w:rsidRDefault="00313DD3">
      <w:pPr>
        <w:spacing w:after="0"/>
      </w:pPr>
      <w:r>
        <w:separator/>
      </w:r>
    </w:p>
  </w:footnote>
  <w:footnote w:type="continuationSeparator" w:id="0">
    <w:p w:rsidR="00313DD3" w:rsidP="0056013F" w:rsidRDefault="00313DD3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44A86"/>
    <w:multiLevelType w:val="multilevel"/>
    <w:tmpl w:val="ED1A8F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11731E1"/>
    <w:multiLevelType w:val="hybridMultilevel"/>
    <w:tmpl w:val="7F1CF14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B19CB"/>
    <w:multiLevelType w:val="hybridMultilevel"/>
    <w:tmpl w:val="6972C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8245DD"/>
    <w:multiLevelType w:val="hybridMultilevel"/>
    <w:tmpl w:val="CF8CE576"/>
    <w:lvl w:ilvl="0" w:tplc="0C848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298" w:hanging="360"/>
      </w:pPr>
    </w:lvl>
    <w:lvl w:ilvl="2" w:tplc="041A001B">
      <w:start w:val="1"/>
      <w:numFmt w:val="lowerRoman"/>
      <w:lvlText w:val="%3."/>
      <w:lvlJc w:val="right"/>
      <w:pPr>
        <w:ind w:left="2018" w:hanging="180"/>
      </w:pPr>
    </w:lvl>
    <w:lvl w:ilvl="3" w:tplc="041A000F" w:tentative="true">
      <w:start w:val="1"/>
      <w:numFmt w:val="decimal"/>
      <w:lvlText w:val="%4."/>
      <w:lvlJc w:val="left"/>
      <w:pPr>
        <w:ind w:left="2738" w:hanging="360"/>
      </w:pPr>
    </w:lvl>
    <w:lvl w:ilvl="4" w:tplc="041A0019" w:tentative="true">
      <w:start w:val="1"/>
      <w:numFmt w:val="lowerLetter"/>
      <w:lvlText w:val="%5."/>
      <w:lvlJc w:val="left"/>
      <w:pPr>
        <w:ind w:left="3458" w:hanging="360"/>
      </w:pPr>
    </w:lvl>
    <w:lvl w:ilvl="5" w:tplc="041A001B" w:tentative="true">
      <w:start w:val="1"/>
      <w:numFmt w:val="lowerRoman"/>
      <w:lvlText w:val="%6."/>
      <w:lvlJc w:val="right"/>
      <w:pPr>
        <w:ind w:left="4178" w:hanging="180"/>
      </w:pPr>
    </w:lvl>
    <w:lvl w:ilvl="6" w:tplc="041A000F" w:tentative="true">
      <w:start w:val="1"/>
      <w:numFmt w:val="decimal"/>
      <w:lvlText w:val="%7."/>
      <w:lvlJc w:val="left"/>
      <w:pPr>
        <w:ind w:left="4898" w:hanging="360"/>
      </w:pPr>
    </w:lvl>
    <w:lvl w:ilvl="7" w:tplc="041A0019" w:tentative="true">
      <w:start w:val="1"/>
      <w:numFmt w:val="lowerLetter"/>
      <w:lvlText w:val="%8."/>
      <w:lvlJc w:val="left"/>
      <w:pPr>
        <w:ind w:left="5618" w:hanging="360"/>
      </w:pPr>
    </w:lvl>
    <w:lvl w:ilvl="8" w:tplc="041A001B" w:tentative="true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5EB87467"/>
    <w:multiLevelType w:val="multilevel"/>
    <w:tmpl w:val="AE0230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684E38A3"/>
    <w:multiLevelType w:val="hybridMultilevel"/>
    <w:tmpl w:val="BCE4FA6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6370B1"/>
    <w:multiLevelType w:val="hybridMultilevel"/>
    <w:tmpl w:val="380200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A469D6"/>
    <w:multiLevelType w:val="multilevel"/>
    <w:tmpl w:val="F088406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79EC374C"/>
    <w:multiLevelType w:val="hybridMultilevel"/>
    <w:tmpl w:val="736463A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3"/>
  </w:num>
  <w:num w:numId="8">
    <w:abstractNumId w:val="0"/>
  </w:num>
  <w:num w:numId="9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ED5"/>
    <w:rsid w:val="00004AEB"/>
    <w:rsid w:val="00004C6B"/>
    <w:rsid w:val="00005825"/>
    <w:rsid w:val="00015847"/>
    <w:rsid w:val="000275AF"/>
    <w:rsid w:val="00031012"/>
    <w:rsid w:val="000438E6"/>
    <w:rsid w:val="00045B00"/>
    <w:rsid w:val="00055A06"/>
    <w:rsid w:val="00082C18"/>
    <w:rsid w:val="0008753C"/>
    <w:rsid w:val="00092136"/>
    <w:rsid w:val="000A1E65"/>
    <w:rsid w:val="000B10B8"/>
    <w:rsid w:val="000B39A0"/>
    <w:rsid w:val="000E0F71"/>
    <w:rsid w:val="000E5D32"/>
    <w:rsid w:val="000E6E30"/>
    <w:rsid w:val="000F2020"/>
    <w:rsid w:val="00110E1F"/>
    <w:rsid w:val="00117D93"/>
    <w:rsid w:val="00120701"/>
    <w:rsid w:val="00120B95"/>
    <w:rsid w:val="00124685"/>
    <w:rsid w:val="00132221"/>
    <w:rsid w:val="00132779"/>
    <w:rsid w:val="00147A0D"/>
    <w:rsid w:val="00156267"/>
    <w:rsid w:val="00174995"/>
    <w:rsid w:val="0019345F"/>
    <w:rsid w:val="001959AA"/>
    <w:rsid w:val="001A57EB"/>
    <w:rsid w:val="001A7948"/>
    <w:rsid w:val="001C0D55"/>
    <w:rsid w:val="001C492E"/>
    <w:rsid w:val="001C7A84"/>
    <w:rsid w:val="001D2CC7"/>
    <w:rsid w:val="001D6A4A"/>
    <w:rsid w:val="001E0035"/>
    <w:rsid w:val="001F67BC"/>
    <w:rsid w:val="0023772A"/>
    <w:rsid w:val="002557B0"/>
    <w:rsid w:val="00260F55"/>
    <w:rsid w:val="00271AFC"/>
    <w:rsid w:val="00280517"/>
    <w:rsid w:val="00286660"/>
    <w:rsid w:val="002940B5"/>
    <w:rsid w:val="00297CDA"/>
    <w:rsid w:val="002A16BD"/>
    <w:rsid w:val="002A6B46"/>
    <w:rsid w:val="002B42B2"/>
    <w:rsid w:val="002C435C"/>
    <w:rsid w:val="002C51C8"/>
    <w:rsid w:val="00310474"/>
    <w:rsid w:val="00313DD3"/>
    <w:rsid w:val="00320DA7"/>
    <w:rsid w:val="003339EC"/>
    <w:rsid w:val="00334609"/>
    <w:rsid w:val="00353824"/>
    <w:rsid w:val="00373E5E"/>
    <w:rsid w:val="00375881"/>
    <w:rsid w:val="00377269"/>
    <w:rsid w:val="00382F05"/>
    <w:rsid w:val="00383965"/>
    <w:rsid w:val="00384B78"/>
    <w:rsid w:val="003A1EAF"/>
    <w:rsid w:val="003A4128"/>
    <w:rsid w:val="003C2829"/>
    <w:rsid w:val="003E05D6"/>
    <w:rsid w:val="003E676A"/>
    <w:rsid w:val="003F06F8"/>
    <w:rsid w:val="003F162B"/>
    <w:rsid w:val="003F52EB"/>
    <w:rsid w:val="003F7327"/>
    <w:rsid w:val="004013C4"/>
    <w:rsid w:val="004022B5"/>
    <w:rsid w:val="00403154"/>
    <w:rsid w:val="00404C62"/>
    <w:rsid w:val="004373E5"/>
    <w:rsid w:val="004447CA"/>
    <w:rsid w:val="004500B3"/>
    <w:rsid w:val="00481113"/>
    <w:rsid w:val="00482084"/>
    <w:rsid w:val="0049706C"/>
    <w:rsid w:val="004B5B9B"/>
    <w:rsid w:val="004C2C32"/>
    <w:rsid w:val="004E1ED5"/>
    <w:rsid w:val="004E3A98"/>
    <w:rsid w:val="004F5774"/>
    <w:rsid w:val="0050021F"/>
    <w:rsid w:val="00504376"/>
    <w:rsid w:val="00506E47"/>
    <w:rsid w:val="00525C90"/>
    <w:rsid w:val="00537986"/>
    <w:rsid w:val="00544F08"/>
    <w:rsid w:val="00546B93"/>
    <w:rsid w:val="00550AC9"/>
    <w:rsid w:val="0055321F"/>
    <w:rsid w:val="00555D41"/>
    <w:rsid w:val="0056013F"/>
    <w:rsid w:val="00567F2C"/>
    <w:rsid w:val="00567FC6"/>
    <w:rsid w:val="0057407F"/>
    <w:rsid w:val="00594DE9"/>
    <w:rsid w:val="00597847"/>
    <w:rsid w:val="005A0D31"/>
    <w:rsid w:val="005A3941"/>
    <w:rsid w:val="005B4315"/>
    <w:rsid w:val="005B4B93"/>
    <w:rsid w:val="005B58F5"/>
    <w:rsid w:val="005D03B3"/>
    <w:rsid w:val="005D19A4"/>
    <w:rsid w:val="00601675"/>
    <w:rsid w:val="00634147"/>
    <w:rsid w:val="006415CB"/>
    <w:rsid w:val="006516DE"/>
    <w:rsid w:val="00652051"/>
    <w:rsid w:val="00652E55"/>
    <w:rsid w:val="006565F9"/>
    <w:rsid w:val="00681DAB"/>
    <w:rsid w:val="00683695"/>
    <w:rsid w:val="00694A27"/>
    <w:rsid w:val="006A5B51"/>
    <w:rsid w:val="006B7DAA"/>
    <w:rsid w:val="006C5B3E"/>
    <w:rsid w:val="006D1AF6"/>
    <w:rsid w:val="006E4DD7"/>
    <w:rsid w:val="006E6D15"/>
    <w:rsid w:val="006E7DD9"/>
    <w:rsid w:val="006F7CE8"/>
    <w:rsid w:val="007045FD"/>
    <w:rsid w:val="00735EA6"/>
    <w:rsid w:val="00737B59"/>
    <w:rsid w:val="007409D5"/>
    <w:rsid w:val="00751A8E"/>
    <w:rsid w:val="007528FD"/>
    <w:rsid w:val="007533BF"/>
    <w:rsid w:val="007644D4"/>
    <w:rsid w:val="00765A8E"/>
    <w:rsid w:val="007661D5"/>
    <w:rsid w:val="00773A1C"/>
    <w:rsid w:val="007767B7"/>
    <w:rsid w:val="00787021"/>
    <w:rsid w:val="00792BA9"/>
    <w:rsid w:val="007A03E8"/>
    <w:rsid w:val="007A181C"/>
    <w:rsid w:val="007A33FB"/>
    <w:rsid w:val="007B657C"/>
    <w:rsid w:val="007D45B2"/>
    <w:rsid w:val="007D5058"/>
    <w:rsid w:val="007D51A5"/>
    <w:rsid w:val="007F2EF4"/>
    <w:rsid w:val="0080092A"/>
    <w:rsid w:val="00800D40"/>
    <w:rsid w:val="008028ED"/>
    <w:rsid w:val="00803714"/>
    <w:rsid w:val="00806C03"/>
    <w:rsid w:val="00811D4D"/>
    <w:rsid w:val="00812265"/>
    <w:rsid w:val="008124BF"/>
    <w:rsid w:val="0082612C"/>
    <w:rsid w:val="00826532"/>
    <w:rsid w:val="00826DEA"/>
    <w:rsid w:val="00832460"/>
    <w:rsid w:val="00834EF2"/>
    <w:rsid w:val="008414FC"/>
    <w:rsid w:val="0084309B"/>
    <w:rsid w:val="00856156"/>
    <w:rsid w:val="00856339"/>
    <w:rsid w:val="00856C1E"/>
    <w:rsid w:val="0086065B"/>
    <w:rsid w:val="00863E85"/>
    <w:rsid w:val="00877DE3"/>
    <w:rsid w:val="008866A9"/>
    <w:rsid w:val="008A4478"/>
    <w:rsid w:val="008B1B5C"/>
    <w:rsid w:val="008B4394"/>
    <w:rsid w:val="008B7965"/>
    <w:rsid w:val="008C7824"/>
    <w:rsid w:val="008D0EB1"/>
    <w:rsid w:val="008D7190"/>
    <w:rsid w:val="00904253"/>
    <w:rsid w:val="009063D2"/>
    <w:rsid w:val="00930825"/>
    <w:rsid w:val="00933882"/>
    <w:rsid w:val="00942ED9"/>
    <w:rsid w:val="0095712E"/>
    <w:rsid w:val="0096317F"/>
    <w:rsid w:val="0096321F"/>
    <w:rsid w:val="009635A5"/>
    <w:rsid w:val="009729F6"/>
    <w:rsid w:val="00980D0F"/>
    <w:rsid w:val="00982B48"/>
    <w:rsid w:val="009866AE"/>
    <w:rsid w:val="009911F5"/>
    <w:rsid w:val="009945E4"/>
    <w:rsid w:val="009D36D5"/>
    <w:rsid w:val="009E0499"/>
    <w:rsid w:val="009E6654"/>
    <w:rsid w:val="00A02523"/>
    <w:rsid w:val="00A03DFD"/>
    <w:rsid w:val="00A0501A"/>
    <w:rsid w:val="00A12963"/>
    <w:rsid w:val="00A1772D"/>
    <w:rsid w:val="00A24679"/>
    <w:rsid w:val="00A40948"/>
    <w:rsid w:val="00A44080"/>
    <w:rsid w:val="00A63A15"/>
    <w:rsid w:val="00A73E1B"/>
    <w:rsid w:val="00A8044D"/>
    <w:rsid w:val="00A812B2"/>
    <w:rsid w:val="00AA3EE1"/>
    <w:rsid w:val="00AA65CA"/>
    <w:rsid w:val="00AC5A39"/>
    <w:rsid w:val="00AC5FA7"/>
    <w:rsid w:val="00AD279C"/>
    <w:rsid w:val="00AE333E"/>
    <w:rsid w:val="00AE5E4D"/>
    <w:rsid w:val="00AF18F6"/>
    <w:rsid w:val="00AF2D85"/>
    <w:rsid w:val="00B03813"/>
    <w:rsid w:val="00B074AA"/>
    <w:rsid w:val="00B10AB9"/>
    <w:rsid w:val="00B12E2D"/>
    <w:rsid w:val="00B1521E"/>
    <w:rsid w:val="00B25E27"/>
    <w:rsid w:val="00B343EF"/>
    <w:rsid w:val="00B42C5F"/>
    <w:rsid w:val="00B67F13"/>
    <w:rsid w:val="00B7735E"/>
    <w:rsid w:val="00B77ADF"/>
    <w:rsid w:val="00BA4A11"/>
    <w:rsid w:val="00BC4536"/>
    <w:rsid w:val="00BD7B8D"/>
    <w:rsid w:val="00BE2E66"/>
    <w:rsid w:val="00BF36C4"/>
    <w:rsid w:val="00C05018"/>
    <w:rsid w:val="00C216D4"/>
    <w:rsid w:val="00C30B6B"/>
    <w:rsid w:val="00C366BB"/>
    <w:rsid w:val="00C40560"/>
    <w:rsid w:val="00C46915"/>
    <w:rsid w:val="00C5603A"/>
    <w:rsid w:val="00C72101"/>
    <w:rsid w:val="00C74AA8"/>
    <w:rsid w:val="00C919B1"/>
    <w:rsid w:val="00C95F78"/>
    <w:rsid w:val="00CA2515"/>
    <w:rsid w:val="00CA3E90"/>
    <w:rsid w:val="00CB1668"/>
    <w:rsid w:val="00CB679F"/>
    <w:rsid w:val="00CB7153"/>
    <w:rsid w:val="00CC404D"/>
    <w:rsid w:val="00CC5CB2"/>
    <w:rsid w:val="00CC7728"/>
    <w:rsid w:val="00CC7EDA"/>
    <w:rsid w:val="00CD3ED2"/>
    <w:rsid w:val="00CD590F"/>
    <w:rsid w:val="00CE0080"/>
    <w:rsid w:val="00CE4D19"/>
    <w:rsid w:val="00CE594C"/>
    <w:rsid w:val="00CF2BDB"/>
    <w:rsid w:val="00D000DC"/>
    <w:rsid w:val="00D07122"/>
    <w:rsid w:val="00D11129"/>
    <w:rsid w:val="00D14E43"/>
    <w:rsid w:val="00D256DE"/>
    <w:rsid w:val="00D51D76"/>
    <w:rsid w:val="00D53B37"/>
    <w:rsid w:val="00D57BE3"/>
    <w:rsid w:val="00D644FB"/>
    <w:rsid w:val="00D64F44"/>
    <w:rsid w:val="00D66E4E"/>
    <w:rsid w:val="00D82742"/>
    <w:rsid w:val="00D96BFC"/>
    <w:rsid w:val="00DA273A"/>
    <w:rsid w:val="00DA4131"/>
    <w:rsid w:val="00DB3BD0"/>
    <w:rsid w:val="00DD6970"/>
    <w:rsid w:val="00DF3ECE"/>
    <w:rsid w:val="00DF72CA"/>
    <w:rsid w:val="00E03FE7"/>
    <w:rsid w:val="00E2373E"/>
    <w:rsid w:val="00E2499A"/>
    <w:rsid w:val="00E32EBF"/>
    <w:rsid w:val="00E3519F"/>
    <w:rsid w:val="00E37A27"/>
    <w:rsid w:val="00E40421"/>
    <w:rsid w:val="00E428A9"/>
    <w:rsid w:val="00E47E02"/>
    <w:rsid w:val="00E519BB"/>
    <w:rsid w:val="00E52DD6"/>
    <w:rsid w:val="00E60A55"/>
    <w:rsid w:val="00E620F6"/>
    <w:rsid w:val="00E71201"/>
    <w:rsid w:val="00E90264"/>
    <w:rsid w:val="00E93805"/>
    <w:rsid w:val="00E96DC4"/>
    <w:rsid w:val="00EA1933"/>
    <w:rsid w:val="00EB1C75"/>
    <w:rsid w:val="00EC5957"/>
    <w:rsid w:val="00EC664C"/>
    <w:rsid w:val="00EC68C8"/>
    <w:rsid w:val="00EC7CD2"/>
    <w:rsid w:val="00ED59E2"/>
    <w:rsid w:val="00ED7275"/>
    <w:rsid w:val="00EE3B9B"/>
    <w:rsid w:val="00F034B9"/>
    <w:rsid w:val="00F05490"/>
    <w:rsid w:val="00F344F9"/>
    <w:rsid w:val="00F42BB2"/>
    <w:rsid w:val="00F45FF9"/>
    <w:rsid w:val="00F527A1"/>
    <w:rsid w:val="00F55C2F"/>
    <w:rsid w:val="00F63EE8"/>
    <w:rsid w:val="00F65370"/>
    <w:rsid w:val="00F655A9"/>
    <w:rsid w:val="00F6661A"/>
    <w:rsid w:val="00F71C5B"/>
    <w:rsid w:val="00F827C4"/>
    <w:rsid w:val="00F87F4F"/>
    <w:rsid w:val="00F961B3"/>
    <w:rsid w:val="00F964F9"/>
    <w:rsid w:val="00FA057D"/>
    <w:rsid w:val="00FA1526"/>
    <w:rsid w:val="00FB4C34"/>
    <w:rsid w:val="00FB5C69"/>
    <w:rsid w:val="00FB7EFB"/>
    <w:rsid w:val="00FC07AD"/>
    <w:rsid w:val="00FC6FA3"/>
    <w:rsid w:val="00FE2323"/>
    <w:rsid w:val="00FF0C82"/>
    <w:rsid w:val="00FF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E1ED5"/>
    <w:pPr>
      <w:spacing w:after="80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4E1ED5"/>
    <w:pPr>
      <w:spacing w:after="0"/>
      <w:ind w:left="708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56013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6013F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6013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6013F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F36C4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BF36C4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D000D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00DC"/>
    <w:rPr>
      <w:rFonts w:ascii="Times New Roman" w:hAnsi="Times New Roman" w:cs="Times New Roman"/>
      <w:b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00DC"/>
    <w:rPr>
      <w:rFonts w:ascii="Arial" w:hAnsi="Arial" w:cs="Arial"/>
      <w:b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00DC"/>
    <w:rPr>
      <w:rFonts w:ascii="Arial" w:hAnsi="Arial" w:cs="Arial"/>
      <w:b w:val="false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00DC"/>
    <w:rPr>
      <w:rFonts w:ascii="Arial" w:hAnsi="Arial" w:cs="Arial"/>
      <w:b w:val="false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ED5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4E1E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601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6013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601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6013F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36C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F36C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0DC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0DC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0DC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0DC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012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BF656-18B6-407E-A3B3-625E8CF3E84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1229</properties:Words>
  <properties:Characters>7470</properties:Characters>
  <properties:Lines>233</properties:Lines>
  <properties:Paragraphs>136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8797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2019-09-18T10:19:00Z</dcterms:created>
  <dc:creator>Darko</dc:creator>
  <cp:lastModifiedBy>Vinka Mihalinčić</cp:lastModifiedBy>
  <cp:lastPrinted>2019-09-13T05:57:00Z</cp:lastPrinted>
  <dcterms:modified xmlns:xsi="http://www.w3.org/2001/XMLSchema-instance" xsi:type="dcterms:W3CDTF">2019-09-18T10:20:00Z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St-2258/2016-64 / Podnesak - Izvješće stečajnog upravitelja (Obrazac 20 Roberto plus od 20.05.19.  do 10.09.19.docx)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