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19a7e" w14:paraId="5419a7e" w:rsidRDefault="008D5F93" w:rsidP="008D5F93" w:rsidR="00C07F33" w:rsidRPr="00CE6CCA">
      <w:pPr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proofErr w:type="spellStart"/>
      <w:r w:rsidRPr="00CE6CCA">
        <w:rPr>
          <w:rFonts w:hAnsi="Times New Roman" w:ascii="Times New Roman"/>
          <w:sz w:val="24"/>
          <w:szCs w:val="24"/>
        </w:rPr>
        <w:t>Posl</w:t>
      </w:r>
      <w:proofErr w:type="spellEnd"/>
      <w:r w:rsidRPr="00CE6CCA">
        <w:rPr>
          <w:rFonts w:hAnsi="Times New Roman" w:ascii="Times New Roman"/>
          <w:sz w:val="24"/>
          <w:szCs w:val="24"/>
        </w:rPr>
        <w:t>. broj 1 St-</w:t>
      </w:r>
      <w:r w:rsidR="00CE6CCA" w:rsidRPr="00CE6CCA">
        <w:rPr>
          <w:rFonts w:hAnsi="Times New Roman" w:ascii="Times New Roman"/>
          <w:sz w:val="24"/>
          <w:szCs w:val="24"/>
        </w:rPr>
        <w:t>786/2016-77</w:t>
      </w:r>
    </w:p>
    <w:p w:rsidRDefault="008D5F93" w:rsidP="008D5F93" w:rsidR="008D5F93" w:rsidRPr="00CE6CCA">
      <w:pPr>
        <w:jc w:val="right"/>
        <w:rPr>
          <w:rFonts w:hAnsi="Times New Roman" w:ascii="Times New Roman"/>
          <w:sz w:val="24"/>
          <w:szCs w:val="24"/>
        </w:rPr>
      </w:pPr>
    </w:p>
    <w:p w:rsidRDefault="00C07F33" w:rsidP="00C07F33" w:rsidR="00C07F33" w:rsidRPr="00CE6CCA">
      <w:pPr>
        <w:jc w:val="both"/>
        <w:rPr>
          <w:rFonts w:hAnsi="Times New Roman" w:ascii="Times New Roman"/>
          <w:sz w:val="24"/>
          <w:szCs w:val="24"/>
        </w:rPr>
      </w:pPr>
    </w:p>
    <w:p w:rsidRDefault="00C07F33" w:rsidP="00C07F33" w:rsidR="00C07F33" w:rsidRPr="00CE6CCA">
      <w:pPr>
        <w:jc w:val="both"/>
        <w:rPr>
          <w:rFonts w:hAnsi="Times New Roman" w:ascii="Times New Roman"/>
          <w:sz w:val="24"/>
          <w:szCs w:val="24"/>
        </w:rPr>
      </w:pPr>
      <w:r w:rsidRPr="00CE6CCA">
        <w:rPr>
          <w:rFonts w:hAnsi="Times New Roman" w:ascii="Times New Roman"/>
          <w:sz w:val="24"/>
          <w:szCs w:val="24"/>
        </w:rPr>
        <w:t>REPUBLIKA HRVATSKA</w:t>
      </w:r>
    </w:p>
    <w:p w:rsidRDefault="00C07F33" w:rsidP="00C07F33" w:rsidR="00C07F33" w:rsidRPr="00CE6CCA">
      <w:pPr>
        <w:jc w:val="both"/>
        <w:rPr>
          <w:rFonts w:hAnsi="Times New Roman" w:ascii="Times New Roman"/>
          <w:sz w:val="24"/>
          <w:szCs w:val="24"/>
        </w:rPr>
      </w:pPr>
      <w:r w:rsidRPr="00CE6CCA">
        <w:rPr>
          <w:rFonts w:hAnsi="Times New Roman" w:ascii="Times New Roman"/>
          <w:sz w:val="24"/>
          <w:szCs w:val="24"/>
        </w:rPr>
        <w:t>TRGOVAČKI SUD U ZADRU</w:t>
      </w:r>
    </w:p>
    <w:p w:rsidRDefault="00476965" w:rsidP="00F0098B" w:rsidR="008D5F93" w:rsidRPr="00CE6CCA">
      <w:pPr>
        <w:jc w:val="right"/>
        <w:rPr>
          <w:rFonts w:hAnsi="Times New Roman" w:ascii="Times New Roman"/>
          <w:sz w:val="24"/>
          <w:szCs w:val="24"/>
        </w:rPr>
      </w:pPr>
      <w:r w:rsidRPr="00CE6CCA">
        <w:rPr>
          <w:rFonts w:hAnsi="Times New Roman" w:ascii="Times New Roman"/>
          <w:sz w:val="24"/>
          <w:szCs w:val="24"/>
        </w:rPr>
        <w:tab/>
      </w:r>
      <w:r w:rsidRPr="00CE6CCA">
        <w:rPr>
          <w:rFonts w:hAnsi="Times New Roman" w:ascii="Times New Roman"/>
          <w:sz w:val="24"/>
          <w:szCs w:val="24"/>
        </w:rPr>
        <w:tab/>
      </w:r>
    </w:p>
    <w:p w:rsidRDefault="008D5F93" w:rsidP="008D5F93" w:rsidR="00F0098B" w:rsidRPr="00CE6CCA">
      <w:pPr>
        <w:jc w:val="center"/>
        <w:rPr>
          <w:rFonts w:hAnsi="Times New Roman" w:ascii="Times New Roman"/>
          <w:sz w:val="24"/>
          <w:szCs w:val="24"/>
        </w:rPr>
      </w:pPr>
      <w:r w:rsidRPr="00CE6CCA">
        <w:rPr>
          <w:rFonts w:hAnsi="Times New Roman" w:ascii="Times New Roman"/>
          <w:sz w:val="24"/>
          <w:szCs w:val="24"/>
        </w:rPr>
        <w:t>R E P U B L I K A   H R V A T S K A</w:t>
      </w:r>
    </w:p>
    <w:p w:rsidRDefault="00476965" w:rsidP="00476965" w:rsidR="00476965" w:rsidRPr="00CE6CCA">
      <w:pPr>
        <w:jc w:val="both"/>
        <w:rPr>
          <w:rFonts w:hAnsi="Times New Roman" w:ascii="Times New Roman"/>
          <w:sz w:val="24"/>
          <w:szCs w:val="24"/>
        </w:rPr>
      </w:pPr>
    </w:p>
    <w:p w:rsidRDefault="00476965" w:rsidP="00476965" w:rsidR="00476965" w:rsidRPr="00CE6CCA">
      <w:pPr>
        <w:jc w:val="center"/>
        <w:rPr>
          <w:rFonts w:hAnsi="Times New Roman" w:ascii="Times New Roman"/>
          <w:sz w:val="24"/>
          <w:szCs w:val="24"/>
        </w:rPr>
      </w:pPr>
      <w:r w:rsidRPr="00CE6CCA">
        <w:rPr>
          <w:rFonts w:hAnsi="Times New Roman" w:ascii="Times New Roman"/>
          <w:sz w:val="24"/>
          <w:szCs w:val="24"/>
        </w:rPr>
        <w:t>R J E Š E N J E</w:t>
      </w:r>
    </w:p>
    <w:p w:rsidRDefault="00476965" w:rsidP="00476965" w:rsidR="00476965" w:rsidRPr="00CE6CCA">
      <w:pPr>
        <w:jc w:val="both"/>
        <w:rPr>
          <w:rFonts w:hAnsi="Times New Roman" w:ascii="Times New Roman"/>
          <w:sz w:val="24"/>
          <w:szCs w:val="24"/>
        </w:rPr>
      </w:pPr>
    </w:p>
    <w:p w:rsidRDefault="00C07F33" w:rsidP="00C07F33" w:rsidR="00C07F33" w:rsidRPr="00CE6CCA">
      <w:pPr>
        <w:jc w:val="both"/>
        <w:rPr>
          <w:rFonts w:hAnsi="Times New Roman" w:ascii="Times New Roman"/>
          <w:sz w:val="24"/>
          <w:szCs w:val="24"/>
        </w:rPr>
      </w:pPr>
      <w:r w:rsidRPr="00CE6CCA">
        <w:rPr>
          <w:rFonts w:hAnsi="Times New Roman" w:ascii="Times New Roman"/>
          <w:sz w:val="24"/>
          <w:szCs w:val="24"/>
        </w:rPr>
        <w:tab/>
        <w:t xml:space="preserve">Trgovački sud u Zadru po sucu tog suda Ardeni Bajlo </w:t>
      </w:r>
      <w:r w:rsidR="004137EC" w:rsidRPr="00CE6CCA">
        <w:rPr>
          <w:rFonts w:hAnsi="Times New Roman" w:ascii="Times New Roman"/>
          <w:sz w:val="24"/>
          <w:szCs w:val="24"/>
        </w:rPr>
        <w:t xml:space="preserve">u postupku nad </w:t>
      </w:r>
      <w:r w:rsidR="006C659A" w:rsidRPr="00CE6CCA">
        <w:rPr>
          <w:rFonts w:hAnsi="Times New Roman" w:ascii="Times New Roman"/>
          <w:sz w:val="24"/>
          <w:szCs w:val="24"/>
        </w:rPr>
        <w:t>stečajnim</w:t>
      </w:r>
      <w:r w:rsidR="004137EC" w:rsidRPr="00CE6CCA">
        <w:rPr>
          <w:rFonts w:hAnsi="Times New Roman" w:ascii="Times New Roman"/>
          <w:sz w:val="24"/>
          <w:szCs w:val="24"/>
        </w:rPr>
        <w:t xml:space="preserve"> dužnik</w:t>
      </w:r>
      <w:r w:rsidR="006C659A" w:rsidRPr="00CE6CCA">
        <w:rPr>
          <w:rFonts w:hAnsi="Times New Roman" w:ascii="Times New Roman"/>
          <w:sz w:val="24"/>
          <w:szCs w:val="24"/>
        </w:rPr>
        <w:t>om</w:t>
      </w:r>
      <w:r w:rsidR="004137EC" w:rsidRPr="00CE6CCA">
        <w:rPr>
          <w:rFonts w:hAnsi="Times New Roman" w:ascii="Times New Roman"/>
          <w:sz w:val="24"/>
          <w:szCs w:val="24"/>
        </w:rPr>
        <w:t xml:space="preserve"> </w:t>
      </w:r>
      <w:r w:rsidR="00CE6CCA" w:rsidRPr="00CE6CCA">
        <w:rPr>
          <w:rFonts w:hAnsi="Times New Roman" w:ascii="Times New Roman"/>
          <w:sz w:val="24"/>
          <w:szCs w:val="24"/>
        </w:rPr>
        <w:t xml:space="preserve">FRANTO d.o.o. u stečaju, Zadar, Put Vukića 1, OIB: 45078505152, koga zastupa stečajni upravitelj Nikoli Kruljcu, </w:t>
      </w:r>
      <w:r w:rsidR="00162A81">
        <w:rPr>
          <w:rFonts w:hAnsi="Times New Roman" w:ascii="Times New Roman"/>
          <w:sz w:val="24"/>
          <w:szCs w:val="24"/>
        </w:rPr>
        <w:t>26.</w:t>
      </w:r>
      <w:r w:rsidR="00CE6CCA" w:rsidRPr="00CE6CCA">
        <w:rPr>
          <w:rFonts w:hAnsi="Times New Roman" w:ascii="Times New Roman"/>
          <w:sz w:val="24"/>
          <w:szCs w:val="24"/>
        </w:rPr>
        <w:t xml:space="preserve"> rujna 2017</w:t>
      </w:r>
      <w:r w:rsidR="00197B96" w:rsidRPr="00CE6CCA">
        <w:rPr>
          <w:rFonts w:hAnsi="Times New Roman" w:ascii="Times New Roman"/>
          <w:sz w:val="24"/>
          <w:szCs w:val="24"/>
        </w:rPr>
        <w:t>.</w:t>
      </w:r>
    </w:p>
    <w:p w:rsidRDefault="00F0098B" w:rsidP="00476965" w:rsidR="00F0098B" w:rsidRPr="00CE6CCA">
      <w:pPr>
        <w:jc w:val="both"/>
        <w:rPr>
          <w:rFonts w:hAnsi="Times New Roman" w:ascii="Times New Roman"/>
          <w:sz w:val="24"/>
          <w:szCs w:val="24"/>
        </w:rPr>
      </w:pPr>
    </w:p>
    <w:p w:rsidRDefault="00476965" w:rsidP="007236DB" w:rsidR="00476965" w:rsidRPr="00CE6CCA">
      <w:pPr>
        <w:jc w:val="center"/>
        <w:rPr>
          <w:rFonts w:hAnsi="Times New Roman" w:ascii="Times New Roman"/>
          <w:sz w:val="24"/>
          <w:szCs w:val="24"/>
        </w:rPr>
      </w:pPr>
      <w:r w:rsidRPr="00CE6CCA">
        <w:rPr>
          <w:rFonts w:hAnsi="Times New Roman" w:ascii="Times New Roman"/>
          <w:sz w:val="24"/>
          <w:szCs w:val="24"/>
        </w:rPr>
        <w:t>r i j e š i o  j e</w:t>
      </w:r>
    </w:p>
    <w:p w:rsidRDefault="007236DB" w:rsidP="007236DB" w:rsidR="007236DB" w:rsidRPr="00CE6CCA">
      <w:pPr>
        <w:jc w:val="center"/>
        <w:rPr>
          <w:rFonts w:hAnsi="Times New Roman" w:ascii="Times New Roman"/>
          <w:sz w:val="24"/>
          <w:szCs w:val="24"/>
        </w:rPr>
      </w:pPr>
    </w:p>
    <w:p w:rsidRDefault="00476965" w:rsidP="00CE6CCA" w:rsidR="00E27D46" w:rsidRPr="00CE6CCA">
      <w:pPr>
        <w:pStyle w:val="Odlomakpopisa"/>
        <w:numPr>
          <w:ilvl w:val="0"/>
          <w:numId w:val="5"/>
        </w:numPr>
        <w:ind w:firstLine="709" w:left="0"/>
        <w:jc w:val="both"/>
        <w:rPr>
          <w:rFonts w:hAnsi="Times New Roman" w:ascii="Times New Roman"/>
          <w:sz w:val="24"/>
          <w:szCs w:val="24"/>
        </w:rPr>
      </w:pPr>
      <w:r w:rsidRPr="00CE6CCA">
        <w:rPr>
          <w:rFonts w:hAnsi="Times New Roman" w:ascii="Times New Roman"/>
          <w:sz w:val="24"/>
          <w:szCs w:val="24"/>
        </w:rPr>
        <w:t xml:space="preserve">Ispravlja se </w:t>
      </w:r>
      <w:r w:rsidR="00721FE3" w:rsidRPr="00CE6CCA">
        <w:rPr>
          <w:rFonts w:hAnsi="Times New Roman" w:ascii="Times New Roman"/>
          <w:sz w:val="24"/>
          <w:szCs w:val="24"/>
        </w:rPr>
        <w:t>zaključak</w:t>
      </w:r>
      <w:r w:rsidRPr="00CE6CCA">
        <w:rPr>
          <w:rFonts w:hAnsi="Times New Roman" w:ascii="Times New Roman"/>
          <w:sz w:val="24"/>
          <w:szCs w:val="24"/>
        </w:rPr>
        <w:t xml:space="preserve"> ovog suda </w:t>
      </w:r>
      <w:proofErr w:type="spellStart"/>
      <w:r w:rsidRPr="00CE6CCA">
        <w:rPr>
          <w:rFonts w:hAnsi="Times New Roman" w:ascii="Times New Roman"/>
          <w:sz w:val="24"/>
          <w:szCs w:val="24"/>
        </w:rPr>
        <w:t>posl</w:t>
      </w:r>
      <w:proofErr w:type="spellEnd"/>
      <w:r w:rsidRPr="00CE6CCA">
        <w:rPr>
          <w:rFonts w:hAnsi="Times New Roman" w:ascii="Times New Roman"/>
          <w:sz w:val="24"/>
          <w:szCs w:val="24"/>
        </w:rPr>
        <w:t>.</w:t>
      </w:r>
      <w:r w:rsidR="00450B9F" w:rsidRPr="00CE6CCA">
        <w:rPr>
          <w:rFonts w:hAnsi="Times New Roman" w:ascii="Times New Roman"/>
          <w:sz w:val="24"/>
          <w:szCs w:val="24"/>
        </w:rPr>
        <w:t xml:space="preserve"> </w:t>
      </w:r>
      <w:r w:rsidRPr="00CE6CCA">
        <w:rPr>
          <w:rFonts w:hAnsi="Times New Roman" w:ascii="Times New Roman"/>
          <w:sz w:val="24"/>
          <w:szCs w:val="24"/>
        </w:rPr>
        <w:t>br</w:t>
      </w:r>
      <w:r w:rsidR="00450B9F" w:rsidRPr="00CE6CCA">
        <w:rPr>
          <w:rFonts w:hAnsi="Times New Roman" w:ascii="Times New Roman"/>
          <w:sz w:val="24"/>
          <w:szCs w:val="24"/>
        </w:rPr>
        <w:t>.</w:t>
      </w:r>
      <w:r w:rsidR="00F0098B" w:rsidRPr="00CE6CCA">
        <w:rPr>
          <w:rFonts w:hAnsi="Times New Roman" w:ascii="Times New Roman"/>
          <w:sz w:val="24"/>
          <w:szCs w:val="24"/>
        </w:rPr>
        <w:t xml:space="preserve"> 1 </w:t>
      </w:r>
      <w:r w:rsidR="00C07F33" w:rsidRPr="00CE6CCA">
        <w:rPr>
          <w:rFonts w:hAnsi="Times New Roman" w:ascii="Times New Roman"/>
          <w:sz w:val="24"/>
          <w:szCs w:val="24"/>
        </w:rPr>
        <w:t>St</w:t>
      </w:r>
      <w:r w:rsidR="00F0098B" w:rsidRPr="00CE6CCA">
        <w:rPr>
          <w:rFonts w:hAnsi="Times New Roman" w:ascii="Times New Roman"/>
          <w:sz w:val="24"/>
          <w:szCs w:val="24"/>
        </w:rPr>
        <w:t>-</w:t>
      </w:r>
      <w:r w:rsidR="00CE6CCA" w:rsidRPr="00CE6CCA">
        <w:rPr>
          <w:rFonts w:hAnsi="Times New Roman" w:ascii="Times New Roman"/>
          <w:sz w:val="24"/>
          <w:szCs w:val="24"/>
        </w:rPr>
        <w:t>363/2016</w:t>
      </w:r>
      <w:r w:rsidR="00DB0885" w:rsidRPr="00CE6CCA">
        <w:rPr>
          <w:rFonts w:hAnsi="Times New Roman" w:ascii="Times New Roman"/>
          <w:sz w:val="24"/>
          <w:szCs w:val="24"/>
        </w:rPr>
        <w:t xml:space="preserve"> </w:t>
      </w:r>
      <w:r w:rsidRPr="00CE6CCA">
        <w:rPr>
          <w:rFonts w:hAnsi="Times New Roman" w:ascii="Times New Roman"/>
          <w:sz w:val="24"/>
          <w:szCs w:val="24"/>
        </w:rPr>
        <w:t xml:space="preserve">od </w:t>
      </w:r>
      <w:r w:rsidR="00CE6CCA" w:rsidRPr="00CE6CCA">
        <w:rPr>
          <w:rFonts w:hAnsi="Times New Roman" w:ascii="Times New Roman"/>
          <w:sz w:val="24"/>
          <w:szCs w:val="24"/>
        </w:rPr>
        <w:t>13. rujna 2017</w:t>
      </w:r>
      <w:r w:rsidR="00DB0885" w:rsidRPr="00CE6CCA">
        <w:rPr>
          <w:rFonts w:hAnsi="Times New Roman" w:ascii="Times New Roman"/>
          <w:sz w:val="24"/>
          <w:szCs w:val="24"/>
        </w:rPr>
        <w:t>.</w:t>
      </w:r>
      <w:r w:rsidR="00F046AF" w:rsidRPr="00CE6CCA">
        <w:rPr>
          <w:rFonts w:hAnsi="Times New Roman" w:ascii="Times New Roman"/>
          <w:sz w:val="24"/>
          <w:szCs w:val="24"/>
        </w:rPr>
        <w:t xml:space="preserve"> na način da </w:t>
      </w:r>
      <w:r w:rsidR="00301FF2" w:rsidRPr="00CE6CCA">
        <w:rPr>
          <w:rFonts w:hAnsi="Times New Roman" w:ascii="Times New Roman"/>
          <w:sz w:val="24"/>
          <w:szCs w:val="24"/>
        </w:rPr>
        <w:t>u</w:t>
      </w:r>
      <w:r w:rsidR="00DB0885" w:rsidRPr="00CE6CCA">
        <w:rPr>
          <w:rFonts w:hAnsi="Times New Roman" w:ascii="Times New Roman"/>
          <w:sz w:val="24"/>
          <w:szCs w:val="24"/>
        </w:rPr>
        <w:t xml:space="preserve"> </w:t>
      </w:r>
      <w:r w:rsidR="00721FE3" w:rsidRPr="00CE6CCA">
        <w:rPr>
          <w:rFonts w:hAnsi="Times New Roman" w:ascii="Times New Roman"/>
          <w:sz w:val="24"/>
          <w:szCs w:val="24"/>
        </w:rPr>
        <w:t xml:space="preserve">stavku </w:t>
      </w:r>
      <w:r w:rsidR="00CE6CCA" w:rsidRPr="00CE6CCA">
        <w:rPr>
          <w:rFonts w:hAnsi="Times New Roman" w:ascii="Times New Roman"/>
          <w:sz w:val="24"/>
          <w:szCs w:val="24"/>
        </w:rPr>
        <w:t>I. i III</w:t>
      </w:r>
      <w:r w:rsidR="00721FE3" w:rsidRPr="00CE6CCA">
        <w:rPr>
          <w:rFonts w:hAnsi="Times New Roman" w:ascii="Times New Roman"/>
          <w:sz w:val="24"/>
          <w:szCs w:val="24"/>
        </w:rPr>
        <w:t xml:space="preserve">. iza teksta </w:t>
      </w:r>
      <w:r w:rsidR="00CE6CCA" w:rsidRPr="00CE6CCA">
        <w:rPr>
          <w:rFonts w:hAnsi="Times New Roman" w:ascii="Times New Roman"/>
          <w:sz w:val="24"/>
          <w:szCs w:val="24"/>
        </w:rPr>
        <w:t>''broj šasije''</w:t>
      </w:r>
      <w:r w:rsidR="00721FE3" w:rsidRPr="00CE6CCA">
        <w:rPr>
          <w:rFonts w:hAnsi="Times New Roman" w:ascii="Times New Roman"/>
          <w:sz w:val="24"/>
          <w:szCs w:val="24"/>
        </w:rPr>
        <w:t xml:space="preserve"> briše</w:t>
      </w:r>
      <w:r w:rsidR="00CE6CCA" w:rsidRPr="00CE6CCA">
        <w:rPr>
          <w:rFonts w:hAnsi="Times New Roman" w:ascii="Times New Roman"/>
          <w:sz w:val="24"/>
          <w:szCs w:val="24"/>
        </w:rPr>
        <w:t xml:space="preserve"> tekst ''WVWZZ9NZ7D065662'' i isti zamjenjuje tekstom ''WVWZZZ9NZ7D065662''. </w:t>
      </w:r>
    </w:p>
    <w:p w:rsidRDefault="00CE6CCA" w:rsidP="00CE6CCA" w:rsidR="00CE6CCA" w:rsidRPr="00CE6CCA">
      <w:pPr>
        <w:pStyle w:val="Odlomakpopisa"/>
        <w:ind w:left="709"/>
        <w:jc w:val="both"/>
        <w:rPr>
          <w:rFonts w:hAnsi="Times New Roman" w:ascii="Times New Roman"/>
          <w:sz w:val="24"/>
          <w:szCs w:val="24"/>
        </w:rPr>
      </w:pPr>
    </w:p>
    <w:p w:rsidRDefault="00476965" w:rsidP="007236DB" w:rsidR="00476965" w:rsidRPr="00CE6CCA">
      <w:pPr>
        <w:jc w:val="center"/>
        <w:rPr>
          <w:rFonts w:hAnsi="Times New Roman" w:ascii="Times New Roman"/>
          <w:sz w:val="24"/>
          <w:szCs w:val="24"/>
        </w:rPr>
      </w:pPr>
      <w:r w:rsidRPr="00CE6CCA">
        <w:rPr>
          <w:rFonts w:hAnsi="Times New Roman" w:ascii="Times New Roman"/>
          <w:sz w:val="24"/>
          <w:szCs w:val="24"/>
        </w:rPr>
        <w:t>Obrazloženje</w:t>
      </w:r>
    </w:p>
    <w:p w:rsidRDefault="007236DB" w:rsidP="007236DB" w:rsidR="007236DB" w:rsidRPr="00CE6CCA">
      <w:pPr>
        <w:jc w:val="center"/>
        <w:rPr>
          <w:rFonts w:hAnsi="Times New Roman" w:ascii="Times New Roman"/>
          <w:sz w:val="24"/>
          <w:szCs w:val="24"/>
        </w:rPr>
      </w:pPr>
    </w:p>
    <w:p w:rsidRDefault="00476965" w:rsidP="00476965" w:rsidR="00F046AF" w:rsidRPr="00CE6CCA">
      <w:pPr>
        <w:jc w:val="both"/>
        <w:rPr>
          <w:rFonts w:hAnsi="Times New Roman" w:ascii="Times New Roman"/>
          <w:sz w:val="24"/>
          <w:szCs w:val="24"/>
        </w:rPr>
      </w:pPr>
      <w:r w:rsidRPr="00CE6CCA">
        <w:rPr>
          <w:rFonts w:hAnsi="Times New Roman" w:ascii="Times New Roman"/>
          <w:sz w:val="24"/>
          <w:szCs w:val="24"/>
        </w:rPr>
        <w:tab/>
        <w:t xml:space="preserve">U </w:t>
      </w:r>
      <w:r w:rsidR="00721FE3" w:rsidRPr="00CE6CCA">
        <w:rPr>
          <w:rFonts w:hAnsi="Times New Roman" w:ascii="Times New Roman"/>
          <w:sz w:val="24"/>
          <w:szCs w:val="24"/>
        </w:rPr>
        <w:t>zaključku</w:t>
      </w:r>
      <w:r w:rsidR="00F0098B" w:rsidRPr="00CE6CCA">
        <w:rPr>
          <w:rFonts w:hAnsi="Times New Roman" w:ascii="Times New Roman"/>
          <w:sz w:val="24"/>
          <w:szCs w:val="24"/>
        </w:rPr>
        <w:t xml:space="preserve"> ovog suda od </w:t>
      </w:r>
      <w:r w:rsidR="00CE6CCA" w:rsidRPr="00CE6CCA">
        <w:rPr>
          <w:rFonts w:hAnsi="Times New Roman" w:ascii="Times New Roman"/>
          <w:sz w:val="24"/>
          <w:szCs w:val="24"/>
        </w:rPr>
        <w:t>13. rujna 2017</w:t>
      </w:r>
      <w:r w:rsidR="00DB0885" w:rsidRPr="00CE6CCA">
        <w:rPr>
          <w:rFonts w:hAnsi="Times New Roman" w:ascii="Times New Roman"/>
          <w:sz w:val="24"/>
          <w:szCs w:val="24"/>
        </w:rPr>
        <w:t>.</w:t>
      </w:r>
      <w:r w:rsidR="00F0098B" w:rsidRPr="00CE6CCA">
        <w:rPr>
          <w:rFonts w:hAnsi="Times New Roman" w:ascii="Times New Roman"/>
          <w:sz w:val="24"/>
          <w:szCs w:val="24"/>
        </w:rPr>
        <w:t xml:space="preserve"> broj </w:t>
      </w:r>
      <w:r w:rsidR="00450B9F" w:rsidRPr="00CE6CCA">
        <w:rPr>
          <w:rFonts w:hAnsi="Times New Roman" w:ascii="Times New Roman"/>
          <w:sz w:val="24"/>
          <w:szCs w:val="24"/>
        </w:rPr>
        <w:t>1 St-</w:t>
      </w:r>
      <w:r w:rsidR="00CE6CCA" w:rsidRPr="00CE6CCA">
        <w:rPr>
          <w:rFonts w:hAnsi="Times New Roman" w:ascii="Times New Roman"/>
          <w:sz w:val="24"/>
          <w:szCs w:val="24"/>
        </w:rPr>
        <w:t>786/2016</w:t>
      </w:r>
      <w:r w:rsidR="00DB0885" w:rsidRPr="00CE6CCA">
        <w:rPr>
          <w:rFonts w:hAnsi="Times New Roman" w:ascii="Times New Roman"/>
          <w:sz w:val="24"/>
          <w:szCs w:val="24"/>
        </w:rPr>
        <w:t xml:space="preserve"> </w:t>
      </w:r>
      <w:r w:rsidRPr="00CE6CCA">
        <w:rPr>
          <w:rFonts w:hAnsi="Times New Roman" w:ascii="Times New Roman"/>
          <w:sz w:val="24"/>
          <w:szCs w:val="24"/>
        </w:rPr>
        <w:t>došlo</w:t>
      </w:r>
      <w:r w:rsidR="00F0098B" w:rsidRPr="00CE6CCA">
        <w:rPr>
          <w:rFonts w:hAnsi="Times New Roman" w:ascii="Times New Roman"/>
          <w:sz w:val="24"/>
          <w:szCs w:val="24"/>
        </w:rPr>
        <w:t xml:space="preserve"> je</w:t>
      </w:r>
      <w:r w:rsidRPr="00CE6CCA">
        <w:rPr>
          <w:rFonts w:hAnsi="Times New Roman" w:ascii="Times New Roman"/>
          <w:sz w:val="24"/>
          <w:szCs w:val="24"/>
        </w:rPr>
        <w:t xml:space="preserve"> do </w:t>
      </w:r>
      <w:r w:rsidR="00CE6CCA" w:rsidRPr="00CE6CCA">
        <w:rPr>
          <w:rFonts w:hAnsi="Times New Roman" w:ascii="Times New Roman"/>
          <w:sz w:val="24"/>
          <w:szCs w:val="24"/>
        </w:rPr>
        <w:t>očite pogreške u pisanju teksta.</w:t>
      </w:r>
    </w:p>
    <w:p w:rsidRDefault="00120F22" w:rsidP="00450B9F" w:rsidR="00F0098B" w:rsidRPr="00CE6CCA">
      <w:pPr>
        <w:jc w:val="both"/>
        <w:rPr>
          <w:rFonts w:hAnsi="Times New Roman" w:ascii="Times New Roman"/>
          <w:sz w:val="24"/>
          <w:szCs w:val="24"/>
        </w:rPr>
      </w:pPr>
      <w:r w:rsidRPr="00CE6CCA">
        <w:rPr>
          <w:rFonts w:hAnsi="Times New Roman" w:ascii="Times New Roman"/>
          <w:sz w:val="24"/>
          <w:szCs w:val="24"/>
        </w:rPr>
        <w:t xml:space="preserve">           </w:t>
      </w:r>
      <w:r w:rsidR="00F0098B" w:rsidRPr="00CE6CCA">
        <w:rPr>
          <w:rFonts w:hAnsi="Times New Roman" w:ascii="Times New Roman"/>
          <w:sz w:val="24"/>
          <w:szCs w:val="24"/>
        </w:rPr>
        <w:t>Stoga je sud temeljem</w:t>
      </w:r>
      <w:r w:rsidR="00C07F33" w:rsidRPr="00CE6CCA">
        <w:rPr>
          <w:rFonts w:hAnsi="Times New Roman" w:ascii="Times New Roman"/>
          <w:sz w:val="24"/>
          <w:szCs w:val="24"/>
        </w:rPr>
        <w:t xml:space="preserve"> članka </w:t>
      </w:r>
      <w:r w:rsidR="00543A92" w:rsidRPr="00CE6CCA">
        <w:rPr>
          <w:rFonts w:hAnsi="Times New Roman" w:ascii="Times New Roman"/>
          <w:sz w:val="24"/>
          <w:szCs w:val="24"/>
        </w:rPr>
        <w:t>10</w:t>
      </w:r>
      <w:r w:rsidR="00C07F33" w:rsidRPr="00CE6CCA">
        <w:rPr>
          <w:rFonts w:hAnsi="Times New Roman" w:ascii="Times New Roman"/>
          <w:sz w:val="24"/>
          <w:szCs w:val="24"/>
        </w:rPr>
        <w:t>. Stečajnog zakona</w:t>
      </w:r>
      <w:r w:rsidR="00543A92" w:rsidRPr="00CE6CCA">
        <w:rPr>
          <w:rFonts w:hAnsi="Times New Roman" w:ascii="Times New Roman"/>
          <w:sz w:val="24"/>
          <w:szCs w:val="24"/>
        </w:rPr>
        <w:t xml:space="preserve"> (Narodne novine br. 71/15)</w:t>
      </w:r>
      <w:r w:rsidR="00C07F33" w:rsidRPr="00CE6CCA">
        <w:rPr>
          <w:rFonts w:hAnsi="Times New Roman" w:ascii="Times New Roman"/>
          <w:sz w:val="24"/>
          <w:szCs w:val="24"/>
        </w:rPr>
        <w:t xml:space="preserve">, a primjenjujući odredbe </w:t>
      </w:r>
      <w:r w:rsidR="00F0098B" w:rsidRPr="00CE6CCA">
        <w:rPr>
          <w:rFonts w:hAnsi="Times New Roman" w:ascii="Times New Roman"/>
          <w:sz w:val="24"/>
          <w:szCs w:val="24"/>
        </w:rPr>
        <w:t>čl</w:t>
      </w:r>
      <w:r w:rsidR="00C07F33" w:rsidRPr="00CE6CCA">
        <w:rPr>
          <w:rFonts w:hAnsi="Times New Roman" w:ascii="Times New Roman"/>
          <w:sz w:val="24"/>
          <w:szCs w:val="24"/>
        </w:rPr>
        <w:t>anka</w:t>
      </w:r>
      <w:r w:rsidR="00F0098B" w:rsidRPr="00CE6CCA">
        <w:rPr>
          <w:rFonts w:hAnsi="Times New Roman" w:ascii="Times New Roman"/>
          <w:sz w:val="24"/>
          <w:szCs w:val="24"/>
        </w:rPr>
        <w:t xml:space="preserve"> 342. st</w:t>
      </w:r>
      <w:r w:rsidR="00C07F33" w:rsidRPr="00CE6CCA">
        <w:rPr>
          <w:rFonts w:hAnsi="Times New Roman" w:ascii="Times New Roman"/>
          <w:sz w:val="24"/>
          <w:szCs w:val="24"/>
        </w:rPr>
        <w:t>avka</w:t>
      </w:r>
      <w:r w:rsidR="00F0098B" w:rsidRPr="00CE6CCA">
        <w:rPr>
          <w:rFonts w:hAnsi="Times New Roman" w:ascii="Times New Roman"/>
          <w:sz w:val="24"/>
          <w:szCs w:val="24"/>
        </w:rPr>
        <w:t xml:space="preserve"> 1 i 2. Zakona o parničnom postupku </w:t>
      </w:r>
      <w:r w:rsidR="00B70CB5" w:rsidRPr="00CE6CCA">
        <w:rPr>
          <w:rFonts w:hAnsi="Times New Roman" w:ascii="Times New Roman"/>
          <w:sz w:val="24"/>
          <w:szCs w:val="24"/>
        </w:rPr>
        <w:t xml:space="preserve">(Narodne novine broj 53/91, 91/92, 112/99, 117/03, 88/05, 2/07, 84/08, 123/08, 57/11 i 25/13) </w:t>
      </w:r>
      <w:r w:rsidR="00F0098B" w:rsidRPr="00CE6CCA">
        <w:rPr>
          <w:rFonts w:hAnsi="Times New Roman" w:ascii="Times New Roman"/>
          <w:sz w:val="24"/>
          <w:szCs w:val="24"/>
        </w:rPr>
        <w:t>donio ovo rješenje.</w:t>
      </w:r>
    </w:p>
    <w:p w:rsidRDefault="00476965" w:rsidP="00476965" w:rsidR="00476965" w:rsidRPr="00CE6CCA">
      <w:pPr>
        <w:jc w:val="both"/>
        <w:rPr>
          <w:rFonts w:hAnsi="Times New Roman" w:ascii="Times New Roman"/>
          <w:sz w:val="24"/>
          <w:szCs w:val="24"/>
        </w:rPr>
      </w:pPr>
    </w:p>
    <w:p w:rsidRDefault="00476965" w:rsidP="00DC4235" w:rsidR="00476965" w:rsidRPr="00CE6CCA">
      <w:pPr>
        <w:jc w:val="center"/>
        <w:rPr>
          <w:rFonts w:hAnsi="Times New Roman" w:ascii="Times New Roman"/>
          <w:sz w:val="24"/>
          <w:szCs w:val="24"/>
        </w:rPr>
      </w:pPr>
      <w:r w:rsidRPr="00CE6CCA">
        <w:rPr>
          <w:rFonts w:hAnsi="Times New Roman" w:ascii="Times New Roman"/>
          <w:sz w:val="24"/>
          <w:szCs w:val="24"/>
        </w:rPr>
        <w:t xml:space="preserve">U Zadru, </w:t>
      </w:r>
      <w:r w:rsidR="00162A81">
        <w:rPr>
          <w:rFonts w:hAnsi="Times New Roman" w:ascii="Times New Roman"/>
          <w:sz w:val="24"/>
          <w:szCs w:val="24"/>
        </w:rPr>
        <w:t>26.</w:t>
      </w:r>
      <w:r w:rsidR="00CE6CCA" w:rsidRPr="00CE6CCA">
        <w:rPr>
          <w:rFonts w:hAnsi="Times New Roman" w:ascii="Times New Roman"/>
          <w:sz w:val="24"/>
          <w:szCs w:val="24"/>
        </w:rPr>
        <w:t xml:space="preserve"> rujna 2017.</w:t>
      </w:r>
      <w:r w:rsidRPr="00CE6CCA">
        <w:rPr>
          <w:rFonts w:hAnsi="Times New Roman" w:ascii="Times New Roman"/>
          <w:sz w:val="24"/>
          <w:szCs w:val="24"/>
        </w:rPr>
        <w:t xml:space="preserve"> </w:t>
      </w:r>
    </w:p>
    <w:p w:rsidRDefault="00287CB5" w:rsidP="00476965" w:rsidR="00287CB5" w:rsidRPr="00CE6CCA">
      <w:pPr>
        <w:jc w:val="both"/>
        <w:rPr>
          <w:rFonts w:hAnsi="Times New Roman" w:ascii="Times New Roman"/>
          <w:sz w:val="24"/>
          <w:szCs w:val="24"/>
        </w:rPr>
      </w:pPr>
    </w:p>
    <w:p w:rsidRDefault="00901C0C" w:rsidP="00DB0885" w:rsidR="00E9226F" w:rsidRPr="00CE6CCA">
      <w:pPr>
        <w:jc w:val="right"/>
        <w:rPr>
          <w:rFonts w:hAnsi="Times New Roman" w:ascii="Times New Roman"/>
          <w:sz w:val="24"/>
          <w:szCs w:val="24"/>
        </w:rPr>
      </w:pPr>
      <w:r w:rsidRPr="00CE6CCA">
        <w:rPr>
          <w:rFonts w:hAnsi="Times New Roman" w:ascii="Times New Roman"/>
          <w:sz w:val="24"/>
          <w:szCs w:val="24"/>
        </w:rPr>
        <w:t>Sutkinja</w:t>
      </w:r>
      <w:r w:rsidR="00E9226F" w:rsidRPr="00CE6CCA">
        <w:rPr>
          <w:rFonts w:hAnsi="Times New Roman" w:ascii="Times New Roman"/>
          <w:sz w:val="24"/>
          <w:szCs w:val="24"/>
        </w:rPr>
        <w:t>:</w:t>
      </w:r>
    </w:p>
    <w:p w:rsidRDefault="00DB0885" w:rsidP="00DB0885" w:rsidR="00E9226F" w:rsidRPr="00CE6CCA">
      <w:pPr>
        <w:jc w:val="right"/>
        <w:rPr>
          <w:rFonts w:hAnsi="Times New Roman" w:ascii="Times New Roman"/>
          <w:sz w:val="24"/>
          <w:szCs w:val="24"/>
        </w:rPr>
      </w:pPr>
      <w:r w:rsidRPr="00CE6CCA">
        <w:rPr>
          <w:rFonts w:hAnsi="Times New Roman" w:ascii="Times New Roman"/>
          <w:sz w:val="24"/>
          <w:szCs w:val="24"/>
        </w:rPr>
        <w:t>Ardena Bajlo</w:t>
      </w:r>
    </w:p>
    <w:p w:rsidRDefault="00E9226F" w:rsidP="00E9226F" w:rsidR="00E9226F" w:rsidRPr="00CE6CCA">
      <w:pPr>
        <w:rPr>
          <w:rFonts w:hAnsi="Times New Roman" w:ascii="Times New Roman"/>
          <w:sz w:val="24"/>
          <w:szCs w:val="24"/>
        </w:rPr>
      </w:pPr>
    </w:p>
    <w:p w:rsidRDefault="00BD6458" w:rsidP="00BD6458" w:rsidR="00BD6458" w:rsidRPr="00CE6CCA">
      <w:pPr>
        <w:rPr>
          <w:rFonts w:hAnsi="Times New Roman" w:ascii="Times New Roman"/>
          <w:sz w:val="24"/>
          <w:szCs w:val="24"/>
        </w:rPr>
      </w:pPr>
    </w:p>
    <w:p w:rsidRDefault="00450B9F" w:rsidP="00BD6458" w:rsidR="00450B9F" w:rsidRPr="00CE6CCA">
      <w:pPr>
        <w:rPr>
          <w:rFonts w:hAnsi="Times New Roman" w:ascii="Times New Roman"/>
          <w:sz w:val="24"/>
          <w:szCs w:val="24"/>
        </w:rPr>
      </w:pPr>
    </w:p>
    <w:p w:rsidRDefault="00476965" w:rsidP="00476965" w:rsidR="00476965" w:rsidRPr="00CE6CCA">
      <w:pPr>
        <w:rPr>
          <w:rFonts w:hAnsi="Times New Roman" w:ascii="Times New Roman"/>
          <w:sz w:val="24"/>
          <w:szCs w:val="24"/>
        </w:rPr>
      </w:pPr>
      <w:r w:rsidRPr="00CE6CCA">
        <w:rPr>
          <w:rFonts w:hAnsi="Times New Roman" w:ascii="Times New Roman"/>
          <w:sz w:val="24"/>
          <w:szCs w:val="24"/>
        </w:rPr>
        <w:t>PRAVNA POUKA:</w:t>
      </w:r>
      <w:r w:rsidR="0031259B" w:rsidRPr="00CE6CCA">
        <w:rPr>
          <w:rFonts w:hAnsi="Times New Roman" w:ascii="Times New Roman"/>
          <w:sz w:val="24"/>
          <w:szCs w:val="24"/>
        </w:rPr>
        <w:t xml:space="preserve">         </w:t>
      </w:r>
    </w:p>
    <w:p w:rsidRDefault="00476965" w:rsidP="00476965" w:rsidR="00476965" w:rsidRPr="00CE6CCA">
      <w:pPr>
        <w:jc w:val="both"/>
        <w:rPr>
          <w:rFonts w:hAnsi="Times New Roman" w:ascii="Times New Roman"/>
          <w:sz w:val="24"/>
          <w:szCs w:val="24"/>
        </w:rPr>
      </w:pPr>
      <w:r w:rsidRPr="00CE6CCA">
        <w:rPr>
          <w:rFonts w:hAnsi="Times New Roman" w:ascii="Times New Roman"/>
          <w:sz w:val="24"/>
          <w:szCs w:val="24"/>
        </w:rPr>
        <w:tab/>
        <w:t>Protiv  ovog  rješenja nezadovoljna stranka može podnij</w:t>
      </w:r>
      <w:r w:rsidR="00AE1639" w:rsidRPr="00CE6CCA">
        <w:rPr>
          <w:rFonts w:hAnsi="Times New Roman" w:ascii="Times New Roman"/>
          <w:sz w:val="24"/>
          <w:szCs w:val="24"/>
        </w:rPr>
        <w:t xml:space="preserve">eti žalbu u roku od 8 dana od </w:t>
      </w:r>
      <w:r w:rsidRPr="00CE6CCA">
        <w:rPr>
          <w:rFonts w:hAnsi="Times New Roman" w:ascii="Times New Roman"/>
          <w:sz w:val="24"/>
          <w:szCs w:val="24"/>
        </w:rPr>
        <w:t>dana primitka istog. Žalba  se podnosi putem ovog  suda u tri  istovjetna primjerka, a o žalbi odlučuje Visoki trgovački sud  Republike  Hrvatske.</w:t>
      </w:r>
    </w:p>
    <w:p w:rsidRDefault="00450B9F" w:rsidP="00476965" w:rsidR="00450B9F" w:rsidRPr="00CE6CCA">
      <w:pPr>
        <w:jc w:val="both"/>
        <w:rPr>
          <w:rFonts w:hAnsi="Times New Roman" w:ascii="Times New Roman"/>
          <w:sz w:val="24"/>
          <w:szCs w:val="24"/>
        </w:rPr>
      </w:pPr>
    </w:p>
    <w:p w:rsidRDefault="00BF0CFF" w:rsidP="00BF0CFF" w:rsidR="00BF0CFF" w:rsidRPr="00CE6CCA">
      <w:pPr>
        <w:rPr>
          <w:rFonts w:hAnsi="Times New Roman" w:ascii="Times New Roman"/>
          <w:b/>
          <w:sz w:val="24"/>
          <w:szCs w:val="24"/>
        </w:rPr>
      </w:pPr>
      <w:r w:rsidRPr="00CE6CCA">
        <w:rPr>
          <w:rFonts w:hAnsi="Times New Roman" w:ascii="Times New Roman"/>
          <w:b/>
          <w:sz w:val="24"/>
          <w:szCs w:val="24"/>
        </w:rPr>
        <w:t>Dostaviti:</w:t>
      </w:r>
    </w:p>
    <w:p w:rsidRDefault="00301FF2" w:rsidP="00301FF2" w:rsidR="007A2202" w:rsidRPr="00CE6CCA">
      <w:pPr>
        <w:pStyle w:val="Odlomakpopisa"/>
        <w:numPr>
          <w:ilvl w:val="0"/>
          <w:numId w:val="7"/>
        </w:numPr>
        <w:rPr>
          <w:rFonts w:hAnsi="Times New Roman" w:ascii="Times New Roman"/>
          <w:sz w:val="24"/>
          <w:szCs w:val="24"/>
        </w:rPr>
      </w:pPr>
      <w:r w:rsidRPr="00CE6CCA">
        <w:rPr>
          <w:rFonts w:hAnsi="Times New Roman" w:ascii="Times New Roman"/>
          <w:sz w:val="24"/>
          <w:szCs w:val="24"/>
        </w:rPr>
        <w:t>e- oglasna ploča</w:t>
      </w:r>
    </w:p>
    <w:p w:rsidRDefault="00CE6CCA" w:rsidP="00CE6CCA" w:rsidR="007D79B7" w:rsidRPr="00CE6CCA">
      <w:pPr>
        <w:pStyle w:val="Odlomakpopisa"/>
        <w:numPr>
          <w:ilvl w:val="0"/>
          <w:numId w:val="7"/>
        </w:numPr>
        <w:rPr>
          <w:rFonts w:hAnsi="Times New Roman" w:ascii="Times New Roman"/>
          <w:sz w:val="24"/>
          <w:szCs w:val="24"/>
        </w:rPr>
      </w:pPr>
      <w:r w:rsidRPr="00CE6CCA">
        <w:rPr>
          <w:rFonts w:hAnsi="Times New Roman" w:ascii="Times New Roman"/>
          <w:sz w:val="24"/>
          <w:szCs w:val="24"/>
        </w:rPr>
        <w:t xml:space="preserve">stečajnom upravitelju – </w:t>
      </w:r>
      <w:proofErr w:type="spellStart"/>
      <w:r w:rsidRPr="00CE6CCA">
        <w:rPr>
          <w:rFonts w:hAnsi="Times New Roman" w:ascii="Times New Roman"/>
          <w:sz w:val="24"/>
          <w:szCs w:val="24"/>
        </w:rPr>
        <w:t>mailom</w:t>
      </w:r>
      <w:proofErr w:type="spellEnd"/>
    </w:p>
    <w:p w:rsidRDefault="00CE6CCA" w:rsidP="00CE6CCA" w:rsidR="00CE6CCA" w:rsidRPr="00CE6CCA">
      <w:pPr>
        <w:pStyle w:val="Odlomakpopisa"/>
        <w:numPr>
          <w:ilvl w:val="0"/>
          <w:numId w:val="7"/>
        </w:numPr>
        <w:rPr>
          <w:rFonts w:hAnsi="Times New Roman" w:ascii="Times New Roman"/>
          <w:sz w:val="24"/>
          <w:szCs w:val="24"/>
        </w:rPr>
      </w:pPr>
      <w:r w:rsidRPr="00CE6CCA">
        <w:rPr>
          <w:rFonts w:hAnsi="Times New Roman" w:ascii="Times New Roman"/>
          <w:sz w:val="24"/>
          <w:szCs w:val="24"/>
        </w:rPr>
        <w:t xml:space="preserve">kupcu GRADINA MONT d.o.o., </w:t>
      </w:r>
      <w:proofErr w:type="spellStart"/>
      <w:r w:rsidRPr="00CE6CCA">
        <w:rPr>
          <w:rFonts w:hAnsi="Times New Roman" w:ascii="Times New Roman"/>
          <w:sz w:val="24"/>
          <w:szCs w:val="24"/>
        </w:rPr>
        <w:t>Vučipolje</w:t>
      </w:r>
      <w:proofErr w:type="spellEnd"/>
      <w:r w:rsidRPr="00CE6CCA">
        <w:rPr>
          <w:rFonts w:hAnsi="Times New Roman" w:ascii="Times New Roman"/>
          <w:sz w:val="24"/>
          <w:szCs w:val="24"/>
        </w:rPr>
        <w:t xml:space="preserve"> 64, 21233 </w:t>
      </w:r>
      <w:proofErr w:type="spellStart"/>
      <w:r w:rsidRPr="00CE6CCA">
        <w:rPr>
          <w:rFonts w:hAnsi="Times New Roman" w:ascii="Times New Roman"/>
          <w:sz w:val="24"/>
          <w:szCs w:val="24"/>
        </w:rPr>
        <w:t>Vučipolje</w:t>
      </w:r>
      <w:proofErr w:type="spellEnd"/>
      <w:r w:rsidRPr="00CE6CCA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Pr="00CE6CCA">
        <w:rPr>
          <w:rFonts w:hAnsi="Times New Roman" w:ascii="Times New Roman"/>
          <w:sz w:val="24"/>
          <w:szCs w:val="24"/>
        </w:rPr>
        <w:t>Hrvace</w:t>
      </w:r>
      <w:proofErr w:type="spellEnd"/>
    </w:p>
    <w:p w:rsidRDefault="00CE6CCA" w:rsidP="00CE6CCA" w:rsidR="00CE6CCA" w:rsidRPr="00CE6CCA">
      <w:pPr>
        <w:pStyle w:val="Odlomakpopisa"/>
        <w:numPr>
          <w:ilvl w:val="0"/>
          <w:numId w:val="7"/>
        </w:numPr>
        <w:rPr>
          <w:rFonts w:hAnsi="Times New Roman" w:ascii="Times New Roman"/>
          <w:sz w:val="24"/>
          <w:szCs w:val="24"/>
        </w:rPr>
      </w:pPr>
      <w:r w:rsidRPr="00CE6CCA">
        <w:rPr>
          <w:rFonts w:hAnsi="Times New Roman" w:ascii="Times New Roman"/>
          <w:sz w:val="24"/>
          <w:szCs w:val="24"/>
        </w:rPr>
        <w:t>Policijska uprava Zadarska</w:t>
      </w:r>
    </w:p>
    <w:p w:rsidRDefault="00CE6CCA" w:rsidP="00CE6CCA" w:rsidR="00CE6CCA" w:rsidRPr="00CE6CCA">
      <w:pPr>
        <w:pStyle w:val="Odlomakpopisa"/>
        <w:numPr>
          <w:ilvl w:val="0"/>
          <w:numId w:val="7"/>
        </w:numPr>
        <w:rPr>
          <w:rFonts w:hAnsi="Times New Roman" w:ascii="Times New Roman"/>
          <w:sz w:val="24"/>
          <w:szCs w:val="24"/>
        </w:rPr>
      </w:pPr>
      <w:r w:rsidRPr="00CE6CCA">
        <w:rPr>
          <w:rFonts w:hAnsi="Times New Roman" w:ascii="Times New Roman"/>
          <w:sz w:val="24"/>
          <w:szCs w:val="24"/>
        </w:rPr>
        <w:t>U spis</w:t>
      </w:r>
    </w:p>
    <w:sectPr w:rsidSect="00721FE3" w:rsidR="00CE6CCA" w:rsidRPr="00CE6CCA">
      <w:pgSz w:h="15842" w:w="12242"/>
      <w:pgMar w:gutter="0" w:footer="720" w:header="720" w:left="1797" w:bottom="1258" w:right="1797" w:top="1134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500DAA"/>
    <w:multiLevelType w:val="hybridMultilevel"/>
    <w:tmpl w:val="6E4E03AE"/>
    <w:lvl w:tplc="7FF8D5B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D7A243B"/>
    <w:multiLevelType w:val="hybridMultilevel"/>
    <w:tmpl w:val="C654390C"/>
    <w:lvl w:tplc="73B8E04E" w:ilvl="0">
      <w:start w:val="1"/>
      <w:numFmt w:val="upperRoman"/>
      <w:lvlText w:val="%1."/>
      <w:lvlJc w:val="left"/>
      <w:pPr>
        <w:ind w:hanging="960" w:left="16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">
    <w:nsid w:val="1666737A"/>
    <w:multiLevelType w:val="hybridMultilevel"/>
    <w:tmpl w:val="B5562BC8"/>
    <w:lvl w:tplc="AE1605EE" w:ilvl="0">
      <w:start w:val="1"/>
      <w:numFmt w:val="bullet"/>
      <w:lvlText w:val="-"/>
      <w:lvlJc w:val="left"/>
      <w:pPr>
        <w:tabs>
          <w:tab w:pos="1608" w:val="num"/>
        </w:tabs>
        <w:ind w:hanging="900" w:left="160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28AD3D24"/>
    <w:multiLevelType w:val="hybridMultilevel"/>
    <w:tmpl w:val="0166EEC8"/>
    <w:lvl w:tplc="A3CEC0AC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2CDA6B9E"/>
    <w:multiLevelType w:val="hybridMultilevel"/>
    <w:tmpl w:val="E064E8B0"/>
    <w:lvl w:tplc="0114BB6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63642CB4"/>
    <w:multiLevelType w:val="hybridMultilevel"/>
    <w:tmpl w:val="7DB86B4C"/>
    <w:lvl w:tplc="EBACDD7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1"/>
  </w:num>
  <w:num w:numId="5">
    <w:abstractNumId w:val="6"/>
  </w:num>
  <w:num w:numId="6">
    <w:abstractNumId w:val="2"/>
  </w:num>
  <w:num w:numId="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120F22"/>
    <w:rsid w:val="00136821"/>
    <w:rsid w:val="00144F05"/>
    <w:rsid w:val="00162A81"/>
    <w:rsid w:val="00197B96"/>
    <w:rsid w:val="00232437"/>
    <w:rsid w:val="00260BFB"/>
    <w:rsid w:val="00287CB5"/>
    <w:rsid w:val="00291345"/>
    <w:rsid w:val="002A53C1"/>
    <w:rsid w:val="002B2F75"/>
    <w:rsid w:val="002D04CB"/>
    <w:rsid w:val="00301FF2"/>
    <w:rsid w:val="0031259B"/>
    <w:rsid w:val="00366A89"/>
    <w:rsid w:val="003749D9"/>
    <w:rsid w:val="003803BA"/>
    <w:rsid w:val="003C269A"/>
    <w:rsid w:val="004137EC"/>
    <w:rsid w:val="00450B9F"/>
    <w:rsid w:val="00476965"/>
    <w:rsid w:val="0048733E"/>
    <w:rsid w:val="004C58A8"/>
    <w:rsid w:val="00543A92"/>
    <w:rsid w:val="005A64CD"/>
    <w:rsid w:val="00657149"/>
    <w:rsid w:val="006C659A"/>
    <w:rsid w:val="00701875"/>
    <w:rsid w:val="00721FE3"/>
    <w:rsid w:val="007236DB"/>
    <w:rsid w:val="00725ADC"/>
    <w:rsid w:val="00741B44"/>
    <w:rsid w:val="007A1078"/>
    <w:rsid w:val="007A2202"/>
    <w:rsid w:val="007D79B7"/>
    <w:rsid w:val="0082594F"/>
    <w:rsid w:val="0086425C"/>
    <w:rsid w:val="008A54ED"/>
    <w:rsid w:val="008D5F93"/>
    <w:rsid w:val="008E454C"/>
    <w:rsid w:val="00901C0C"/>
    <w:rsid w:val="00974B89"/>
    <w:rsid w:val="00A00D27"/>
    <w:rsid w:val="00A2311C"/>
    <w:rsid w:val="00A241EB"/>
    <w:rsid w:val="00A41E71"/>
    <w:rsid w:val="00A8376E"/>
    <w:rsid w:val="00AA193D"/>
    <w:rsid w:val="00AB7ED1"/>
    <w:rsid w:val="00AD46D8"/>
    <w:rsid w:val="00AE1639"/>
    <w:rsid w:val="00B70CB5"/>
    <w:rsid w:val="00B83EA2"/>
    <w:rsid w:val="00BB24F7"/>
    <w:rsid w:val="00BD6458"/>
    <w:rsid w:val="00BF0CFF"/>
    <w:rsid w:val="00C07F33"/>
    <w:rsid w:val="00C64692"/>
    <w:rsid w:val="00CE6CCA"/>
    <w:rsid w:val="00D46139"/>
    <w:rsid w:val="00D97892"/>
    <w:rsid w:val="00DB0885"/>
    <w:rsid w:val="00DC4235"/>
    <w:rsid w:val="00E27D46"/>
    <w:rsid w:val="00E8758E"/>
    <w:rsid w:val="00E9226F"/>
    <w:rsid w:val="00EE2919"/>
    <w:rsid w:val="00F0098B"/>
    <w:rsid w:val="00F046AF"/>
    <w:rsid w:val="00F96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76965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E163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27D4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D04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04C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04CB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04C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04C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76965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E163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27D4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D04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04C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04CB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04C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04C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rujna 2017.</izvorni_sadrzaj>
    <derivirana_varijabla naziv="DomainObject.DatumDonosenjaOdluke_1">26.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786</izvorni_sadrzaj>
    <derivirana_varijabla naziv="DomainObject.Predmet.Broj_1">786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svibnja 2016.</izvorni_sadrzaj>
    <derivirana_varijabla naziv="DomainObject.Predmet.DatumOsnivanja_1">19.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St-786/2016</izvorni_sadrzaj>
    <derivirana_varijabla naziv="DomainObject.Predmet.OznakaBroj_1">St-786/2016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FRANTO društvo s ograničenom odgovornošću za trgovinu, ugostiteljstvo i prijevoz</izvorni_sadrzaj>
    <derivirana_varijabla naziv="DomainObject.Predmet.ProtustrankaFormated_1">  FRANTO društvo s ograničenom odgovornošću za trgovinu, ugostiteljstvo i prijevoz</derivirana_varijabla>
  </DomainObject.Predmet.ProtustrankaFormated>
  <DomainObject.Predmet.ProtustrankaFormatedOIB>
    <izvorni_sadrzaj>  FRANTO društvo s ograničenom odgovornošću za trgovinu, ugostiteljstvo i prijevoz, OIB 45078505152</izvorni_sadrzaj>
    <derivirana_varijabla naziv="DomainObject.Predmet.ProtustrankaFormatedOIB_1">  FRANTO društvo s ograničenom odgovornošću za trgovinu, ugostiteljstvo i prijevoz, OIB 45078505152</derivirana_varijabla>
  </DomainObject.Predmet.ProtustrankaFormatedOIB>
  <DomainObject.Predmet.ProtustrankaFormatedWithAdress>
    <izvorni_sadrzaj> FRANTO društvo s ograničenom odgovornošću za trgovinu, ugostiteljstvo i prijevoz, Put Vukića 1, 23000 Zadar</izvorni_sadrzaj>
    <derivirana_varijabla naziv="DomainObject.Predmet.ProtustrankaFormatedWithAdress_1"> FRANTO društvo s ograničenom odgovornošću za trgovinu, ugostiteljstvo i prijevoz, Put Vukića 1, 23000 Zadar</derivirana_varijabla>
  </DomainObject.Predmet.ProtustrankaFormatedWithAdress>
  <DomainObject.Predmet.ProtustrankaFormatedWithAdressOIB>
    <izvorni_sadrzaj> FRANTO društvo s ograničenom odgovornošću za trgovinu, ugostiteljstvo i prijevoz, OIB 45078505152, Put Vukića 1, 23000 Zadar</izvorni_sadrzaj>
    <derivirana_varijabla naziv="DomainObject.Predmet.ProtustrankaFormatedWithAdressOIB_1"> FRANTO društvo s ograničenom odgovornošću za trgovinu, ugostiteljstvo i prijevoz, OIB 45078505152, Put Vukića 1, 23000 Zadar</derivirana_varijabla>
  </DomainObject.Predmet.ProtustrankaFormatedWithAdressOIB>
  <DomainObject.Predmet.ProtustrankaWithAdress>
    <izvorni_sadrzaj>FRANTO društvo s ograničenom odgovornošću za trgovinu, ugostiteljstvo i prijevoz Put Vukića 1, 23000 Zadar</izvorni_sadrzaj>
    <derivirana_varijabla naziv="DomainObject.Predmet.ProtustrankaWithAdress_1">FRANTO društvo s ograničenom odgovornošću za trgovinu, ugostiteljstvo i prijevoz Put Vukića 1, 23000 Zadar</derivirana_varijabla>
  </DomainObject.Predmet.ProtustrankaWithAdress>
  <DomainObject.Predmet.ProtustrankaWithAdressOIB>
    <izvorni_sadrzaj>FRANTO društvo s ograničenom odgovornošću za trgovinu, ugostiteljstvo i prijevoz, OIB 45078505152, Put Vukića 1, 23000 Zadar</izvorni_sadrzaj>
    <derivirana_varijabla naziv="DomainObject.Predmet.ProtustrankaWithAdressOIB_1">FRANTO društvo s ograničenom odgovornošću za trgovinu, ugostiteljstvo i prijevoz, OIB 45078505152, Put Vukića 1, 23000 Zadar</derivirana_varijabla>
  </DomainObject.Predmet.ProtustrankaWithAdressOIB>
  <DomainObject.Predmet.ProtustrankaNazivFormated>
    <izvorni_sadrzaj>FRANTO društvo s ograničenom odgovornošću za trgovinu, ugostiteljstvo i prijevoz</izvorni_sadrzaj>
    <derivirana_varijabla naziv="DomainObject.Predmet.ProtustrankaNazivFormated_1">FRANTO društvo s ograničenom odgovornošću za trgovinu, ugostiteljstvo i prijevoz</derivirana_varijabla>
  </DomainObject.Predmet.ProtustrankaNazivFormated>
  <DomainObject.Predmet.ProtustrankaNazivFormatedOIB>
    <izvorni_sadrzaj>FRANTO društvo s ograničenom odgovornošću za trgovinu, ugostiteljstvo i prijevoz, OIB 45078505152</izvorni_sadrzaj>
    <derivirana_varijabla naziv="DomainObject.Predmet.ProtustrankaNazivFormatedOIB_1">FRANTO društvo s ograničenom odgovornošću za trgovinu, ugostiteljstvo i prijevoz, OIB 45078505152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Zvonimir Žugec; POTRAVI-SERVIS d.o.o. za popravak i održavanje građevinskih strojeva, trgovina na veliko i malo; STRABAG za građevinske poslove d.o.o.; HEP-Operator distribucijskog sustava d.o.o. za distribuciju i opskrbu električne energije; ZAGREBAČKA BANKA DIONIČKO DRUŠTVO; ITT - RIJEKA društvo s ograničenom odgovornošću za građevinarstvo i inženjering; GRAĐEVINSKI LABORATORIJ d.o.o. za ispitivanje građevinskih materijala; ASPHALT &amp; BETON-KNAFL proizvodnja građevinskih materijala d.o.o.</izvorni_sadrzaj>
    <derivirana_varijabla naziv="DomainObject.Predmet.StrankaFormated_1">  Financijska agencija; Zvonimir Žugec; POTRAVI-SERVIS d.o.o. za popravak i održavanje građevinskih strojeva, trgovina na veliko i malo; STRABAG za građevinske poslove d.o.o.; HEP-Operator distribucijskog sustava d.o.o. za distribuciju i opskrbu električne energije; ZAGREBAČKA BANKA DIONIČKO DRUŠTVO; ITT - RIJEKA društvo s ograničenom odgovornošću za građevinarstvo i inženjering; GRAĐEVINSKI LABORATORIJ d.o.o. za ispitivanje građevinskih materijala; ASPHALT &amp; BETON-KNAFL proizvodnja građevinskih materijala d.o.o.</derivirana_varijabla>
  </DomainObject.Predmet.StrankaFormated>
  <DomainObject.Predmet.StrankaFormatedOIB>
    <izvorni_sadrzaj>  Financijska agencija, OIB 85821130368; Zvonimir Žugec, OIB 70864976967; POTRAVI-SERVIS d.o.o. za popravak i održavanje građevinskih strojeva, trgovina na veliko i malo, OIB 72100517694; STRABAG za građevinske poslove d.o.o., OIB 74971361430; HEP-Operator distribucijskog sustava d.o.o. za distribuciju i opskrbu električne energije, OIB 46830600751; ZAGREBAČKA BANKA DIONIČKO DRUŠTVO, OIB 92963223473; ITT - RIJEKA društvo s ograničenom odgovornošću za građevinarstvo i inženjering, OIB 92100933264; GRAĐEVINSKI LABORATORIJ d.o.o. za ispitivanje građevinskih materijala, OIB 19754680755; ASPHALT &amp; BETON-KNAFL proizvodnja građevinskih materijala d.o.o., OIB 45801923578</izvorni_sadrzaj>
    <derivirana_varijabla naziv="DomainObject.Predmet.StrankaFormatedOIB_1">  Financijska agencija, OIB 85821130368; Zvonimir Žugec, OIB 70864976967; POTRAVI-SERVIS d.o.o. za popravak i održavanje građevinskih strojeva, trgovina na veliko i malo, OIB 72100517694; STRABAG za građevinske poslove d.o.o., OIB 74971361430; HEP-Operator distribucijskog sustava d.o.o. za distribuciju i opskrbu električne energije, OIB 46830600751; ZAGREBAČKA BANKA DIONIČKO DRUŠTVO, OIB 92963223473; ITT - RIJEKA društvo s ograničenom odgovornošću za građevinarstvo i inženjering, OIB 92100933264; GRAĐEVINSKI LABORATORIJ d.o.o. za ispitivanje građevinskih materijala, OIB 19754680755; ASPHALT &amp; BETON-KNAFL proizvodnja građevinskih materijala d.o.o., OIB 45801923578</derivirana_varijabla>
  </DomainObject.Predmet.StrankaFormatedOIB>
  <DomainObject.Predmet.StrankaFormatedWithAdress>
    <izvorni_sadrzaj> Financijska agencija, Ivana Danila 4, 23000 Zadar; Zvonimir Žugec, Možđenec 80, 42220 Možđenec; POTRAVI-SERVIS d.o.o. za popravak i održavanje građevinskih strojeva, trgovina na veliko i malo, Selčinska 32, 10360 Sesvete; STRABAG za građevinske poslove d.o.o., Ulica Petra Hektorovića 2, 10000 Zagreb; HEP-Operator distribucijskog sustava d.o.o. za distribuciju i opskrbu električne energije, Ulica grada Vukovara 37, 10000 Zagreb; ZAGREBAČKA BANKA DIONIČKO DRUŠTVO, Trg bana Josipa Jelačića 10, 10000 Zagreb; ITT - RIJEKA društvo s ograničenom odgovornošću za građevinarstvo i inženjering, Ivana Dežmana 4, 51000 Rijeka; GRAĐEVINSKI LABORATORIJ d.o.o. za ispitivanje građevinskih materijala, Jadranska cesta 81e, 23000 Zadar; ASPHALT &amp; BETON-KNAFL proizvodnja građevinskih materijala d.o.o., Zapužane 102, 23420 Zapužane</izvorni_sadrzaj>
    <derivirana_varijabla naziv="DomainObject.Predmet.StrankaFormatedWithAdress_1"> Financijska agencija, Ivana Danila 4, 23000 Zadar; Zvonimir Žugec, Možđenec 80, 42220 Možđenec; POTRAVI-SERVIS d.o.o. za popravak i održavanje građevinskih strojeva, trgovina na veliko i malo, Selčinska 32, 10360 Sesvete; STRABAG za građevinske poslove d.o.o., Ulica Petra Hektorovića 2, 10000 Zagreb; HEP-Operator distribucijskog sustava d.o.o. za distribuciju i opskrbu električne energije, Ulica grada Vukovara 37, 10000 Zagreb; ZAGREBAČKA BANKA DIONIČKO DRUŠTVO, Trg bana Josipa Jelačića 10, 10000 Zagreb; ITT - RIJEKA društvo s ograničenom odgovornošću za građevinarstvo i inženjering, Ivana Dežmana 4, 51000 Rijeka; GRAĐEVINSKI LABORATORIJ d.o.o. za ispitivanje građevinskih materijala, Jadranska cesta 81e, 23000 Zadar; ASPHALT &amp; BETON-KNAFL proizvodnja građevinskih materijala d.o.o., Zapužane 102, 23420 Zapužane</derivirana_varijabla>
  </DomainObject.Predmet.StrankaFormatedWithAdress>
  <DomainObject.Predmet.StrankaFormatedWithAdressOIB>
    <izvorni_sadrzaj> Financijska agencija, OIB 85821130368, Ivana Danila 4, 23000 Zadar; Zvonimir Žugec, OIB 70864976967, Možđenec 80, 42220 Možđenec; POTRAVI-SERVIS d.o.o. za popravak i održavanje građevinskih strojeva, trgovina na veliko i malo, OIB 72100517694, Selčinska 32, 10360 Sesvete; STRABAG za građevinske poslove d.o.o., OIB 74971361430, Ulica Petra Hektorovića 2, 10000 Zagreb; HEP-Operator distribucijskog sustava d.o.o. za distribuciju i opskrbu električne energije, OIB 46830600751, Ulica grada Vukovara 37, 10000 Zagreb; ZAGREBAČKA BANKA DIONIČKO DRUŠTVO, OIB 92963223473, Trg bana Josipa Jelačića 10, 10000 Zagreb; ITT - RIJEKA društvo s ograničenom odgovornošću za građevinarstvo i inženjering, OIB 92100933264, Ivana Dežmana 4, 51000 Rijeka; GRAĐEVINSKI LABORATORIJ d.o.o. za ispitivanje građevinskih materijala, OIB 19754680755, Jadranska cesta 81e, 23000 Zadar; ASPHALT &amp; BETON-KNAFL proizvodnja građevinskih materijala d.o.o., OIB 45801923578, Zapužane 102, 23420 Zapužane</izvorni_sadrzaj>
    <derivirana_varijabla naziv="DomainObject.Predmet.StrankaFormatedWithAdressOIB_1"> Financijska agencija, OIB 85821130368, Ivana Danila 4, 23000 Zadar; Zvonimir Žugec, OIB 70864976967, Možđenec 80, 42220 Možđenec; POTRAVI-SERVIS d.o.o. za popravak i održavanje građevinskih strojeva, trgovina na veliko i malo, OIB 72100517694, Selčinska 32, 10360 Sesvete; STRABAG za građevinske poslove d.o.o., OIB 74971361430, Ulica Petra Hektorovića 2, 10000 Zagreb; HEP-Operator distribucijskog sustava d.o.o. za distribuciju i opskrbu električne energije, OIB 46830600751, Ulica grada Vukovara 37, 10000 Zagreb; ZAGREBAČKA BANKA DIONIČKO DRUŠTVO, OIB 92963223473, Trg bana Josipa Jelačića 10, 10000 Zagreb; ITT - RIJEKA društvo s ograničenom odgovornošću za građevinarstvo i inženjering, OIB 92100933264, Ivana Dežmana 4, 51000 Rijeka; GRAĐEVINSKI LABORATORIJ d.o.o. za ispitivanje građevinskih materijala, OIB 19754680755, Jadranska cesta 81e, 23000 Zadar; ASPHALT &amp; BETON-KNAFL proizvodnja građevinskih materijala d.o.o., OIB 45801923578, Zapužane 102, 23420 Zapužane</derivirana_varijabla>
  </DomainObject.Predmet.StrankaFormatedWithAdressOIB>
  <DomainObject.Predmet.StrankaWithAdress>
    <izvorni_sadrzaj>Financijska agencija Ivana Danila 4,23000 Zadar,Zvonimir Žugec Možđenec 80,42220 Možđenec,POTRAVI-SERVIS d.o.o. za popravak i održavanje građevinskih strojeva, trgovina na veliko i malo Selčinska 32,10360 Sesvete,STRABAG za građevinske poslove d.o.o. Ulica Petra Hektorovića 2,10000 Zagreb,HEP-Operator distribucijskog sustava d.o.o. za distribuciju i opskrbu električne energije Ulica grada Vukovara 37,10000 Zagreb,ZAGREBAČKA BANKA DIONIČKO DRUŠTVO Trg bana Josipa Jelačića 10,10000 Zagreb,ITT - RIJEKA društvo s ograničenom odgovornošću za građevinarstvo i inženjering Ivana Dežmana 4,51000 Rijeka,GRAĐEVINSKI LABORATORIJ d.o.o. za ispitivanje građevinskih materijala Jadranska cesta 81e,23000 Zadar,ASPHALT &amp; BETON-KNAFL proizvodnja građevinskih materijala d.o.o. Zapužane 102,23420 Zapužane</izvorni_sadrzaj>
    <derivirana_varijabla naziv="DomainObject.Predmet.StrankaWithAdress_1">Financijska agencija Ivana Danila 4,23000 Zadar,Zvonimir Žugec Možđenec 80,42220 Možđenec,POTRAVI-SERVIS d.o.o. za popravak i održavanje građevinskih strojeva, trgovina na veliko i malo Selčinska 32,10360 Sesvete,STRABAG za građevinske poslove d.o.o. Ulica Petra Hektorovića 2,10000 Zagreb,HEP-Operator distribucijskog sustava d.o.o. za distribuciju i opskrbu električne energije Ulica grada Vukovara 37,10000 Zagreb,ZAGREBAČKA BANKA DIONIČKO DRUŠTVO Trg bana Josipa Jelačića 10,10000 Zagreb,ITT - RIJEKA društvo s ograničenom odgovornošću za građevinarstvo i inženjering Ivana Dežmana 4,51000 Rijeka,GRAĐEVINSKI LABORATORIJ d.o.o. za ispitivanje građevinskih materijala Jadranska cesta 81e,23000 Zadar,ASPHALT &amp; BETON-KNAFL proizvodnja građevinskih materijala d.o.o. Zapužane 102,23420 Zapužane</derivirana_varijabla>
  </DomainObject.Predmet.StrankaWithAdress>
  <DomainObject.Predmet.StrankaWithAdressOIB>
    <izvorni_sadrzaj>Financijska agencija, OIB 85821130368, Ivana Danila 4,23000 Zadar,Zvonimir Žugec, OIB 70864976967, Možđenec 80,42220 Možđenec,POTRAVI-SERVIS d.o.o. za popravak i održavanje građevinskih strojeva, trgovina na veliko i malo, OIB 72100517694, Selčinska 32,10360 Sesvete,STRABAG za građevinske poslove d.o.o., OIB 74971361430, Ulica Petra Hektorovića 2,10000 Zagreb,HEP-Operator distribucijskog sustava d.o.o. za distribuciju i opskrbu električne energije, OIB 46830600751, Ulica grada Vukovara 37,10000 Zagreb,ZAGREBAČKA BANKA DIONIČKO DRUŠTVO, OIB 92963223473, Trg bana Josipa Jelačića 10,10000 Zagreb,ITT - RIJEKA društvo s ograničenom odgovornošću za građevinarstvo i inženjering, OIB 92100933264, Ivana Dežmana 4,51000 Rijeka,GRAĐEVINSKI LABORATORIJ d.o.o. za ispitivanje građevinskih materijala, OIB 19754680755, Jadranska cesta 81e,23000 Zadar,ASPHALT &amp; BETON-KNAFL proizvodnja građevinskih materijala d.o.o., OIB 45801923578, Zapužane 102,23420 Zapužane</izvorni_sadrzaj>
    <derivirana_varijabla naziv="DomainObject.Predmet.StrankaWithAdressOIB_1">Financijska agencija, OIB 85821130368, Ivana Danila 4,23000 Zadar,Zvonimir Žugec, OIB 70864976967, Možđenec 80,42220 Možđenec,POTRAVI-SERVIS d.o.o. za popravak i održavanje građevinskih strojeva, trgovina na veliko i malo, OIB 72100517694, Selčinska 32,10360 Sesvete,STRABAG za građevinske poslove d.o.o., OIB 74971361430, Ulica Petra Hektorovića 2,10000 Zagreb,HEP-Operator distribucijskog sustava d.o.o. za distribuciju i opskrbu električne energije, OIB 46830600751, Ulica grada Vukovara 37,10000 Zagreb,ZAGREBAČKA BANKA DIONIČKO DRUŠTVO, OIB 92963223473, Trg bana Josipa Jelačića 10,10000 Zagreb,ITT - RIJEKA društvo s ograničenom odgovornošću za građevinarstvo i inženjering, OIB 92100933264, Ivana Dežmana 4,51000 Rijeka,GRAĐEVINSKI LABORATORIJ d.o.o. za ispitivanje građevinskih materijala, OIB 19754680755, Jadranska cesta 81e,23000 Zadar,ASPHALT &amp; BETON-KNAFL proizvodnja građevinskih materijala d.o.o., OIB 45801923578, Zapužane 102,23420 Zapužane</derivirana_varijabla>
  </DomainObject.Predmet.StrankaWithAdressOIB>
  <DomainObject.Predmet.StrankaNazivFormated>
    <izvorni_sadrzaj>Financijska agencija,Zvonimir Žugec,POTRAVI-SERVIS d.o.o. za popravak i održavanje građevinskih strojeva, trgovina na veliko i malo,STRABAG za građevinske poslove d.o.o.,HEP-Operator distribucijskog sustava d.o.o. za distribuciju i opskrbu električne energije,ZAGREBAČKA BANKA DIONIČKO DRUŠTVO,ITT - RIJEKA društvo s ograničenom odgovornošću za građevinarstvo i inženjering,GRAĐEVINSKI LABORATORIJ d.o.o. za ispitivanje građevinskih materijala,ASPHALT &amp; BETON-KNAFL proizvodnja građevinskih materijala d.o.o.</izvorni_sadrzaj>
    <derivirana_varijabla naziv="DomainObject.Predmet.StrankaNazivFormated_1">Financijska agencija,Zvonimir Žugec,POTRAVI-SERVIS d.o.o. za popravak i održavanje građevinskih strojeva, trgovina na veliko i malo,STRABAG za građevinske poslove d.o.o.,HEP-Operator distribucijskog sustava d.o.o. za distribuciju i opskrbu električne energije,ZAGREBAČKA BANKA DIONIČKO DRUŠTVO,ITT - RIJEKA društvo s ograničenom odgovornošću za građevinarstvo i inženjering,GRAĐEVINSKI LABORATORIJ d.o.o. za ispitivanje građevinskih materijala,ASPHALT &amp; BETON-KNAFL proizvodnja građevinskih materijala d.o.o.</derivirana_varijabla>
  </DomainObject.Predmet.StrankaNazivFormated>
  <DomainObject.Predmet.StrankaNazivFormatedOIB>
    <izvorni_sadrzaj>Financijska agencija, OIB 85821130368,Zvonimir Žugec, OIB 70864976967,POTRAVI-SERVIS d.o.o. za popravak i održavanje građevinskih strojeva, trgovina na veliko i malo, OIB 72100517694,STRABAG za građevinske poslove d.o.o., OIB 74971361430,HEP-Operator distribucijskog sustava d.o.o. za distribuciju i opskrbu električne energije, OIB 46830600751,ZAGREBAČKA BANKA DIONIČKO DRUŠTVO, OIB 92963223473,ITT - RIJEKA društvo s ograničenom odgovornošću za građevinarstvo i inženjering, OIB 92100933264,GRAĐEVINSKI LABORATORIJ d.o.o. za ispitivanje građevinskih materijala, OIB 19754680755,ASPHALT &amp; BETON-KNAFL proizvodnja građevinskih materijala d.o.o., OIB 45801923578</izvorni_sadrzaj>
    <derivirana_varijabla naziv="DomainObject.Predmet.StrankaNazivFormatedOIB_1">Financijska agencija, OIB 85821130368,Zvonimir Žugec, OIB 70864976967,POTRAVI-SERVIS d.o.o. za popravak i održavanje građevinskih strojeva, trgovina na veliko i malo, OIB 72100517694,STRABAG za građevinske poslove d.o.o., OIB 74971361430,HEP-Operator distribucijskog sustava d.o.o. za distribuciju i opskrbu električne energije, OIB 46830600751,ZAGREBAČKA BANKA DIONIČKO DRUŠTVO, OIB 92963223473,ITT - RIJEKA društvo s ograničenom odgovornošću za građevinarstvo i inženjering, OIB 92100933264,GRAĐEVINSKI LABORATORIJ d.o.o. za ispitivanje građevinskih materijala, OIB 19754680755,ASPHALT &amp; BETON-KNAFL proizvodnja građevinskih materijala d.o.o., OIB 45801923578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7735371.44</izvorni_sadrzaj>
    <derivirana_varijabla naziv="DomainObject.Predmet.TrenutnaVrijednost_1">7735371.44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  <item>Zvonimir Žugec</item>
      <item>POTRAVI-SERVIS d.o.o. za popravak i održavanje građevinskih strojeva, trgovina na veliko i malo</item>
      <item>STRABAG za građevinske poslove d.o.o.</item>
      <item>HEP-Operator distribucijskog sustava d.o.o. za distribuciju i opskrbu električne energije</item>
      <item>ZAGREBAČKA BANKA DIONIČKO DRUŠTVO</item>
      <item>ITT - RIJEKA društvo s ograničenom odgovornošću za građevinarstvo i inženjering</item>
      <item>GRAĐEVINSKI LABORATORIJ d.o.o. za ispitivanje građevinskih materijala</item>
      <item>ASPHALT &amp; BETON-KNAFL proizvodnja građevinskih materijala d.o.o.</item>
    </izvorni_sadrzaj>
    <derivirana_varijabla naziv="DomainObject.Predmet.StrankaListFormated_1">
      <item>Financijska agencija</item>
      <item>Zvonimir Žugec</item>
      <item>POTRAVI-SERVIS d.o.o. za popravak i održavanje građevinskih strojeva, trgovina na veliko i malo</item>
      <item>STRABAG za građevinske poslove d.o.o.</item>
      <item>HEP-Operator distribucijskog sustava d.o.o. za distribuciju i opskrbu električne energije</item>
      <item>ZAGREBAČKA BANKA DIONIČKO DRUŠTVO</item>
      <item>ITT - RIJEKA društvo s ograničenom odgovornošću za građevinarstvo i inženjering</item>
      <item>GRAĐEVINSKI LABORATORIJ d.o.o. za ispitivanje građevinskih materijala</item>
      <item>ASPHALT &amp; BETON-KNAFL proizvodnja građevinskih materijala d.o.o.</item>
    </derivirana_varijabla>
  </DomainObject.Predmet.StrankaListFormated>
  <DomainObject.Predmet.StrankaListFormatedOIB>
    <izvorni_sadrzaj>
      <item>Financijska agencija, OIB 85821130368</item>
      <item>Zvonimir Žugec, OIB 70864976967</item>
      <item>POTRAVI-SERVIS d.o.o. za popravak i održavanje građevinskih strojeva, trgovina na veliko i malo, OIB 72100517694</item>
      <item>STRABAG za građevinske poslove d.o.o., OIB 74971361430</item>
      <item>HEP-Operator distribucijskog sustava d.o.o. za distribuciju i opskrbu električne energije, OIB 46830600751</item>
      <item>ZAGREBAČKA BANKA DIONIČKO DRUŠTVO, OIB 92963223473</item>
      <item>ITT - RIJEKA društvo s ograničenom odgovornošću za građevinarstvo i inženjering, OIB 92100933264</item>
      <item>GRAĐEVINSKI LABORATORIJ d.o.o. za ispitivanje građevinskih materijala, OIB 19754680755</item>
      <item>ASPHALT &amp; BETON-KNAFL proizvodnja građevinskih materijala d.o.o., OIB 45801923578</item>
    </izvorni_sadrzaj>
    <derivirana_varijabla naziv="DomainObject.Predmet.StrankaListFormatedOIB_1">
      <item>Financijska agencija, OIB 85821130368</item>
      <item>Zvonimir Žugec, OIB 70864976967</item>
      <item>POTRAVI-SERVIS d.o.o. za popravak i održavanje građevinskih strojeva, trgovina na veliko i malo, OIB 72100517694</item>
      <item>STRABAG za građevinske poslove d.o.o., OIB 74971361430</item>
      <item>HEP-Operator distribucijskog sustava d.o.o. za distribuciju i opskrbu električne energije, OIB 46830600751</item>
      <item>ZAGREBAČKA BANKA DIONIČKO DRUŠTVO, OIB 92963223473</item>
      <item>ITT - RIJEKA društvo s ograničenom odgovornošću za građevinarstvo i inženjering, OIB 92100933264</item>
      <item>GRAĐEVINSKI LABORATORIJ d.o.o. za ispitivanje građevinskih materijala, OIB 19754680755</item>
      <item>ASPHALT &amp; BETON-KNAFL proizvodnja građevinskih materijala d.o.o., OIB 45801923578</item>
    </derivirana_varijabla>
  </DomainObject.Predmet.StrankaListFormatedOIB>
  <DomainObject.Predmet.StrankaListFormatedWithAdress>
    <izvorni_sadrzaj>
      <item>Financijska agencija, Ivana Danila 4, 23000 Zadar</item>
      <item>Zvonimir Žugec, Možđenec 80, 42220 Možđenec</item>
      <item>POTRAVI-SERVIS d.o.o. za popravak i održavanje građevinskih strojeva, trgovina na veliko i malo, Selčinska 32, 10360 Sesvete</item>
      <item>STRABAG za građevinske poslove d.o.o., Ulica Petra Hektorovića 2, 10000 Zagreb</item>
      <item>HEP-Operator distribucijskog sustava d.o.o. za distribuciju i opskrbu električne energije, Ulica grada Vukovara 37, 10000 Zagreb</item>
      <item>ZAGREBAČKA BANKA DIONIČKO DRUŠTVO, Trg bana Josipa Jelačića 10, 10000 Zagreb</item>
      <item>ITT - RIJEKA društvo s ograničenom odgovornošću za građevinarstvo i inženjering, Ivana Dežmana 4, 51000 Rijeka</item>
      <item>GRAĐEVINSKI LABORATORIJ d.o.o. za ispitivanje građevinskih materijala, Jadranska cesta 81e, 23000 Zadar</item>
      <item>ASPHALT &amp; BETON-KNAFL proizvodnja građevinskih materijala d.o.o., Zapužane 102, 23420 Zapužane</item>
    </izvorni_sadrzaj>
    <derivirana_varijabla naziv="DomainObject.Predmet.StrankaListFormatedWithAdress_1">
      <item>Financijska agencija, Ivana Danila 4, 23000 Zadar</item>
      <item>Zvonimir Žugec, Možđenec 80, 42220 Možđenec</item>
      <item>POTRAVI-SERVIS d.o.o. za popravak i održavanje građevinskih strojeva, trgovina na veliko i malo, Selčinska 32, 10360 Sesvete</item>
      <item>STRABAG za građevinske poslove d.o.o., Ulica Petra Hektorovića 2, 10000 Zagreb</item>
      <item>HEP-Operator distribucijskog sustava d.o.o. za distribuciju i opskrbu električne energije, Ulica grada Vukovara 37, 10000 Zagreb</item>
      <item>ZAGREBAČKA BANKA DIONIČKO DRUŠTVO, Trg bana Josipa Jelačića 10, 10000 Zagreb</item>
      <item>ITT - RIJEKA društvo s ograničenom odgovornošću za građevinarstvo i inženjering, Ivana Dežmana 4, 51000 Rijeka</item>
      <item>GRAĐEVINSKI LABORATORIJ d.o.o. za ispitivanje građevinskih materijala, Jadranska cesta 81e, 23000 Zadar</item>
      <item>ASPHALT &amp; BETON-KNAFL proizvodnja građevinskih materijala d.o.o., Zapužane 102, 23420 Zapužane</item>
    </derivirana_varijabla>
  </DomainObject.Predmet.StrankaListFormatedWithAdress>
  <DomainObject.Predmet.StrankaListFormatedWithAdressOIB>
    <izvorni_sadrzaj>
      <item>Financijska agencija, OIB 85821130368, Ivana Danila 4, 23000 Zadar</item>
      <item>Zvonimir Žugec, OIB 70864976967, Možđenec 80, 42220 Možđenec</item>
      <item>POTRAVI-SERVIS d.o.o. za popravak i održavanje građevinskih strojeva, trgovina na veliko i malo, OIB 72100517694, Selčinska 32, 10360 Sesvete</item>
      <item>STRABAG za građevinske poslove d.o.o., OIB 74971361430, Ulica Petra Hektorovića 2, 10000 Zagreb</item>
      <item>HEP-Operator distribucijskog sustava d.o.o. za distribuciju i opskrbu električne energije, OIB 46830600751, Ulica grada Vukovara 37, 10000 Zagreb</item>
      <item>ZAGREBAČKA BANKA DIONIČKO DRUŠTVO, OIB 92963223473, Trg bana Josipa Jelačića 10, 10000 Zagreb</item>
      <item>ITT - RIJEKA društvo s ograničenom odgovornošću za građevinarstvo i inženjering, OIB 92100933264, Ivana Dežmana 4, 51000 Rijeka</item>
      <item>GRAĐEVINSKI LABORATORIJ d.o.o. za ispitivanje građevinskih materijala, OIB 19754680755, Jadranska cesta 81e, 23000 Zadar</item>
      <item>ASPHALT &amp; BETON-KNAFL proizvodnja građevinskih materijala d.o.o., OIB 45801923578, Zapužane 102, 23420 Zapužane</item>
    </izvorni_sadrzaj>
    <derivirana_varijabla naziv="DomainObject.Predmet.StrankaListFormatedWithAdressOIB_1">
      <item>Financijska agencija, OIB 85821130368, Ivana Danila 4, 23000 Zadar</item>
      <item>Zvonimir Žugec, OIB 70864976967, Možđenec 80, 42220 Možđenec</item>
      <item>POTRAVI-SERVIS d.o.o. za popravak i održavanje građevinskih strojeva, trgovina na veliko i malo, OIB 72100517694, Selčinska 32, 10360 Sesvete</item>
      <item>STRABAG za građevinske poslove d.o.o., OIB 74971361430, Ulica Petra Hektorovića 2, 10000 Zagreb</item>
      <item>HEP-Operator distribucijskog sustava d.o.o. za distribuciju i opskrbu električne energije, OIB 46830600751, Ulica grada Vukovara 37, 10000 Zagreb</item>
      <item>ZAGREBAČKA BANKA DIONIČKO DRUŠTVO, OIB 92963223473, Trg bana Josipa Jelačića 10, 10000 Zagreb</item>
      <item>ITT - RIJEKA društvo s ograničenom odgovornošću za građevinarstvo i inženjering, OIB 92100933264, Ivana Dežmana 4, 51000 Rijeka</item>
      <item>GRAĐEVINSKI LABORATORIJ d.o.o. za ispitivanje građevinskih materijala, OIB 19754680755, Jadranska cesta 81e, 23000 Zadar</item>
      <item>ASPHALT &amp; BETON-KNAFL proizvodnja građevinskih materijala d.o.o., OIB 45801923578, Zapužane 102, 23420 Zapužane</item>
    </derivirana_varijabla>
  </DomainObject.Predmet.StrankaListFormatedWithAdressOIB>
  <DomainObject.Predmet.StrankaListNazivFormated>
    <izvorni_sadrzaj>
      <item>Financijska agencija</item>
      <item>Zvonimir Žugec</item>
      <item>POTRAVI-SERVIS d.o.o. za popravak i održavanje građevinskih strojeva, trgovina na veliko i malo</item>
      <item>STRABAG za građevinske poslove d.o.o.</item>
      <item>HEP-Operator distribucijskog sustava d.o.o. za distribuciju i opskrbu električne energije</item>
      <item>ZAGREBAČKA BANKA DIONIČKO DRUŠTVO</item>
      <item>ITT - RIJEKA društvo s ograničenom odgovornošću za građevinarstvo i inženjering</item>
      <item>GRAĐEVINSKI LABORATORIJ d.o.o. za ispitivanje građevinskih materijala</item>
      <item>ASPHALT &amp; BETON-KNAFL proizvodnja građevinskih materijala d.o.o.</item>
    </izvorni_sadrzaj>
    <derivirana_varijabla naziv="DomainObject.Predmet.StrankaListNazivFormated_1">
      <item>Financijska agencija</item>
      <item>Zvonimir Žugec</item>
      <item>POTRAVI-SERVIS d.o.o. za popravak i održavanje građevinskih strojeva, trgovina na veliko i malo</item>
      <item>STRABAG za građevinske poslove d.o.o.</item>
      <item>HEP-Operator distribucijskog sustava d.o.o. za distribuciju i opskrbu električne energije</item>
      <item>ZAGREBAČKA BANKA DIONIČKO DRUŠTVO</item>
      <item>ITT - RIJEKA društvo s ograničenom odgovornošću za građevinarstvo i inženjering</item>
      <item>GRAĐEVINSKI LABORATORIJ d.o.o. za ispitivanje građevinskih materijala</item>
      <item>ASPHALT &amp; BETON-KNAFL proizvodnja građevinskih materijala d.o.o.</item>
    </derivirana_varijabla>
  </DomainObject.Predmet.StrankaListNazivFormated>
  <DomainObject.Predmet.StrankaListNazivFormatedOIB>
    <izvorni_sadrzaj>
      <item>Financijska agencija, OIB 85821130368</item>
      <item>Zvonimir Žugec, OIB 70864976967</item>
      <item>POTRAVI-SERVIS d.o.o. za popravak i održavanje građevinskih strojeva, trgovina na veliko i malo, OIB 72100517694</item>
      <item>STRABAG za građevinske poslove d.o.o., OIB 74971361430</item>
      <item>HEP-Operator distribucijskog sustava d.o.o. za distribuciju i opskrbu električne energije, OIB 46830600751</item>
      <item>ZAGREBAČKA BANKA DIONIČKO DRUŠTVO, OIB 92963223473</item>
      <item>ITT - RIJEKA društvo s ograničenom odgovornošću za građevinarstvo i inženjering, OIB 92100933264</item>
      <item>GRAĐEVINSKI LABORATORIJ d.o.o. za ispitivanje građevinskih materijala, OIB 19754680755</item>
      <item>ASPHALT &amp; BETON-KNAFL proizvodnja građevinskih materijala d.o.o., OIB 45801923578</item>
    </izvorni_sadrzaj>
    <derivirana_varijabla naziv="DomainObject.Predmet.StrankaListNazivFormatedOIB_1">
      <item>Financijska agencija, OIB 85821130368</item>
      <item>Zvonimir Žugec, OIB 70864976967</item>
      <item>POTRAVI-SERVIS d.o.o. za popravak i održavanje građevinskih strojeva, trgovina na veliko i malo, OIB 72100517694</item>
      <item>STRABAG za građevinske poslove d.o.o., OIB 74971361430</item>
      <item>HEP-Operator distribucijskog sustava d.o.o. za distribuciju i opskrbu električne energije, OIB 46830600751</item>
      <item>ZAGREBAČKA BANKA DIONIČKO DRUŠTVO, OIB 92963223473</item>
      <item>ITT - RIJEKA društvo s ograničenom odgovornošću za građevinarstvo i inženjering, OIB 92100933264</item>
      <item>GRAĐEVINSKI LABORATORIJ d.o.o. za ispitivanje građevinskih materijala, OIB 19754680755</item>
      <item>ASPHALT &amp; BETON-KNAFL proizvodnja građevinskih materijala d.o.o., OIB 45801923578</item>
    </derivirana_varijabla>
  </DomainObject.Predmet.StrankaListNazivFormatedOIB>
  <DomainObject.Predmet.ProtuStrankaListFormated>
    <izvorni_sadrzaj>
      <item>FRANTO društvo s ograničenom odgovornošću za trgovinu, ugostiteljstvo i prijevoz</item>
    </izvorni_sadrzaj>
    <derivirana_varijabla naziv="DomainObject.Predmet.ProtuStrankaListFormated_1">
      <item>FRANTO društvo s ograničenom odgovornošću za trgovinu, ugostiteljstvo i prijevoz</item>
    </derivirana_varijabla>
  </DomainObject.Predmet.ProtuStrankaListFormated>
  <DomainObject.Predmet.ProtuStrankaListFormatedOIB>
    <izvorni_sadrzaj>
      <item>FRANTO društvo s ograničenom odgovornošću za trgovinu, ugostiteljstvo i prijevoz, OIB 45078505152</item>
    </izvorni_sadrzaj>
    <derivirana_varijabla naziv="DomainObject.Predmet.ProtuStrankaListFormatedOIB_1">
      <item>FRANTO društvo s ograničenom odgovornošću za trgovinu, ugostiteljstvo i prijevoz, OIB 45078505152</item>
    </derivirana_varijabla>
  </DomainObject.Predmet.ProtuStrankaListFormatedOIB>
  <DomainObject.Predmet.ProtuStrankaListFormatedWithAdress>
    <izvorni_sadrzaj>
      <item>FRANTO društvo s ograničenom odgovornošću za trgovinu, ugostiteljstvo i prijevoz, Put Vukića 1, 23000 Zadar</item>
    </izvorni_sadrzaj>
    <derivirana_varijabla naziv="DomainObject.Predmet.ProtuStrankaListFormatedWithAdress_1">
      <item>FRANTO društvo s ograničenom odgovornošću za trgovinu, ugostiteljstvo i prijevoz, Put Vukića 1, 23000 Zadar</item>
    </derivirana_varijabla>
  </DomainObject.Predmet.ProtuStrankaListFormatedWithAdress>
  <DomainObject.Predmet.ProtuStrankaListFormatedWithAdressOIB>
    <izvorni_sadrzaj>
      <item>FRANTO društvo s ograničenom odgovornošću za trgovinu, ugostiteljstvo i prijevoz, OIB 45078505152, Put Vukića 1, 23000 Zadar</item>
    </izvorni_sadrzaj>
    <derivirana_varijabla naziv="DomainObject.Predmet.ProtuStrankaListFormatedWithAdressOIB_1">
      <item>FRANTO društvo s ograničenom odgovornošću za trgovinu, ugostiteljstvo i prijevoz, OIB 45078505152, Put Vukića 1, 23000 Zadar</item>
    </derivirana_varijabla>
  </DomainObject.Predmet.ProtuStrankaListFormatedWithAdressOIB>
  <DomainObject.Predmet.ProtuStrankaListNazivFormated>
    <izvorni_sadrzaj>
      <item>FRANTO društvo s ograničenom odgovornošću za trgovinu, ugostiteljstvo i prijevoz</item>
    </izvorni_sadrzaj>
    <derivirana_varijabla naziv="DomainObject.Predmet.ProtuStrankaListNazivFormated_1">
      <item>FRANTO društvo s ograničenom odgovornošću za trgovinu, ugostiteljstvo i prijevoz</item>
    </derivirana_varijabla>
  </DomainObject.Predmet.ProtuStrankaListNazivFormated>
  <DomainObject.Predmet.ProtuStrankaListNazivFormatedOIB>
    <izvorni_sadrzaj>
      <item>FRANTO društvo s ograničenom odgovornošću za trgovinu, ugostiteljstvo i prijevoz, OIB 45078505152</item>
    </izvorni_sadrzaj>
    <derivirana_varijabla naziv="DomainObject.Predmet.ProtuStrankaListNazivFormatedOIB_1">
      <item>FRANTO društvo s ograničenom odgovornošću za trgovinu, ugostiteljstvo i prijevoz, OIB 45078505152</item>
    </derivirana_varijabla>
  </DomainObject.Predmet.ProtuStrankaListNazivFormatedOIB>
  <DomainObject.Predmet.OstaliListFormated>
    <izvorni_sadrzaj>
      <item>Tomislav Škara</item>
      <item>Ante Škara</item>
    </izvorni_sadrzaj>
    <derivirana_varijabla naziv="DomainObject.Predmet.OstaliListFormated_1">
      <item>Tomislav Škara</item>
      <item>Ante Škara</item>
    </derivirana_varijabla>
  </DomainObject.Predmet.OstaliListFormated>
  <DomainObject.Predmet.OstaliListFormatedOIB>
    <izvorni_sadrzaj>
      <item>Tomislav Škara, OIB 46622288249</item>
      <item>Ante Škara, OIB 30133077956</item>
    </izvorni_sadrzaj>
    <derivirana_varijabla naziv="DomainObject.Predmet.OstaliListFormatedOIB_1">
      <item>Tomislav Škara, OIB 46622288249</item>
      <item>Ante Škara, OIB 30133077956</item>
    </derivirana_varijabla>
  </DomainObject.Predmet.OstaliListFormatedOIB>
  <DomainObject.Predmet.OstaliListFormatedWithAdress>
    <izvorni_sadrzaj>
      <item>Tomislav Škara, Put Vukića 1, 23000 Zadar</item>
      <item>Ante Škara, Put Vukića 1, 23000 Zadar</item>
    </izvorni_sadrzaj>
    <derivirana_varijabla naziv="DomainObject.Predmet.OstaliListFormatedWithAdress_1">
      <item>Tomislav Škara, Put Vukića 1, 23000 Zadar</item>
      <item>Ante Škara, Put Vukića 1, 23000 Zadar</item>
    </derivirana_varijabla>
  </DomainObject.Predmet.OstaliListFormatedWithAdress>
  <DomainObject.Predmet.OstaliListFormatedWithAdressOIB>
    <izvorni_sadrzaj>
      <item>Tomislav Škara, OIB 46622288249, Put Vukića 1, 23000 Zadar</item>
      <item>Ante Škara, OIB 30133077956, Put Vukića 1, 23000 Zadar</item>
    </izvorni_sadrzaj>
    <derivirana_varijabla naziv="DomainObject.Predmet.OstaliListFormatedWithAdressOIB_1">
      <item>Tomislav Škara, OIB 46622288249, Put Vukića 1, 23000 Zadar</item>
      <item>Ante Škara, OIB 30133077956, Put Vukića 1, 23000 Zadar</item>
    </derivirana_varijabla>
  </DomainObject.Predmet.OstaliListFormatedWithAdressOIB>
  <DomainObject.Predmet.OstaliListNazivFormated>
    <izvorni_sadrzaj>
      <item>Tomislav Škara</item>
      <item>Ante Škara</item>
    </izvorni_sadrzaj>
    <derivirana_varijabla naziv="DomainObject.Predmet.OstaliListNazivFormated_1">
      <item>Tomislav Škara</item>
      <item>Ante Škara</item>
    </derivirana_varijabla>
  </DomainObject.Predmet.OstaliListNazivFormated>
  <DomainObject.Predmet.OstaliListNazivFormatedOIB>
    <izvorni_sadrzaj>
      <item>Tomislav Škara, OIB 46622288249</item>
      <item>Ante Škara, OIB 30133077956</item>
    </izvorni_sadrzaj>
    <derivirana_varijabla naziv="DomainObject.Predmet.OstaliListNazivFormatedOIB_1">
      <item>Tomislav Škara, OIB 46622288249</item>
      <item>Ante Škara, OIB 30133077956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2017.</izvorni_sadrzaj>
    <derivirana_varijabla naziv="DomainObject.Datum_1">26.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FRANTO društvo s ograničenom odgovornošću za trgovinu, ugostiteljstvo i prijevoz</izvorni_sadrzaj>
    <derivirana_varijabla naziv="DomainObject.Predmet.ProtustrankaIDrugi_1">FRANTO društvo s ograničenom odgovornošću za trgovinu, ugostiteljstvo i prijevoz</derivirana_varijabla>
  </DomainObject.Predmet.ProtustrankaIDrugi>
  <DomainObject.Predmet.StrankaIDrugiAdressOIB>
    <izvorni_sadrzaj>Financijska agencija, OIB 85821130368, Ivana Danila 4, 23000 Zadar i dr.</izvorni_sadrzaj>
    <derivirana_varijabla naziv="DomainObject.Predmet.StrankaIDrugiAdressOIB_1">Financijska agencija, OIB 85821130368, Ivana Danila 4, 23000 Zadar i dr.</derivirana_varijabla>
  </DomainObject.Predmet.StrankaIDrugiAdressOIB>
  <DomainObject.Predmet.ProtustrankaIDrugiAdressOIB>
    <izvorni_sadrzaj>FRANTO društvo s ograničenom odgovornošću za trgovinu, ugostiteljstvo i prijevoz, OIB 45078505152, Put Vukića 1, 23000 Zadar</izvorni_sadrzaj>
    <derivirana_varijabla naziv="DomainObject.Predmet.ProtustrankaIDrugiAdressOIB_1">FRANTO društvo s ograničenom odgovornošću za trgovinu, ugostiteljstvo i prijevoz, OIB 45078505152, Put Vukića 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FRANTO društvo s ograničenom odgovornošću za trgovinu, ugostiteljstvo i prijevoz</item>
      <item>Tomislav Škara</item>
      <item>Ante Škara</item>
      <item>Zvonimir Žugec</item>
      <item>POTRAVI-SERVIS d.o.o. za popravak i održavanje građevinskih strojeva, trgovina na veliko i malo</item>
      <item>STRABAG za građevinske poslove d.o.o.</item>
      <item>HEP-Operator distribucijskog sustava d.o.o. za distribuciju i opskrbu električne energije</item>
      <item>ZAGREBAČKA BANKA DIONIČKO DRUŠTVO</item>
      <item>ITT - RIJEKA društvo s ograničenom odgovornošću za građevinarstvo i inženjering</item>
      <item>GRAĐEVINSKI LABORATORIJ d.o.o. za ispitivanje građevinskih materijala</item>
      <item>ASPHALT &amp; BETON-KNAFL proizvodnja građevinskih materijala d.o.o.</item>
    </izvorni_sadrzaj>
    <derivirana_varijabla naziv="DomainObject.Predmet.SudioniciListNaziv_1">
      <item>Financijska agencija</item>
      <item>FRANTO društvo s ograničenom odgovornošću za trgovinu, ugostiteljstvo i prijevoz</item>
      <item>Tomislav Škara</item>
      <item>Ante Škara</item>
      <item>Zvonimir Žugec</item>
      <item>POTRAVI-SERVIS d.o.o. za popravak i održavanje građevinskih strojeva, trgovina na veliko i malo</item>
      <item>STRABAG za građevinske poslove d.o.o.</item>
      <item>HEP-Operator distribucijskog sustava d.o.o. za distribuciju i opskrbu električne energije</item>
      <item>ZAGREBAČKA BANKA DIONIČKO DRUŠTVO</item>
      <item>ITT - RIJEKA društvo s ograničenom odgovornošću za građevinarstvo i inženjering</item>
      <item>GRAĐEVINSKI LABORATORIJ d.o.o. za ispitivanje građevinskih materijala</item>
      <item>ASPHALT &amp; BETON-KNAFL proizvodnja građevinskih materijala d.o.o.</item>
    </derivirana_varijabla>
  </DomainObject.Predmet.SudioniciListNaziv>
  <DomainObject.Predmet.SudioniciListAdressOIB>
    <izvorni_sadrzaj>
      <item>Financijska agencija, OIB 85821130368, Ivana Danila 4,23000 Zadar</item>
      <item>FRANTO društvo s ograničenom odgovornošću za trgovinu, ugostiteljstvo i prijevoz, OIB 45078505152, Put Vukića 1,23000 Zadar</item>
      <item>Tomislav Škara, OIB 46622288249, Put Vukića 1,23000 Zadar</item>
      <item>Ante Škara, OIB 30133077956, Put Vukića 1,23000 Zadar</item>
      <item>Zvonimir Žugec, OIB 70864976967, Možđenec 80,42220 Možđenec</item>
      <item>POTRAVI-SERVIS d.o.o. za popravak i održavanje građevinskih strojeva, trgovina na veliko i malo, OIB 72100517694, Selčinska 32,10360 Sesvete</item>
      <item>STRABAG za građevinske poslove d.o.o., OIB 74971361430, Ulica Petra Hektorovića 2,10000 Zagreb</item>
      <item>HEP-Operator distribucijskog sustava d.o.o. za distribuciju i opskrbu električne energije, OIB 46830600751, Ulica grada Vukovara 37,10000 Zagreb</item>
      <item>ZAGREBAČKA BANKA DIONIČKO DRUŠTVO, OIB 92963223473, Trg bana Josipa Jelačića 10,10000 Zagreb</item>
      <item>ITT - RIJEKA društvo s ograničenom odgovornošću za građevinarstvo i inženjering, OIB 92100933264, Ivana Dežmana 4,51000 Rijeka</item>
      <item>GRAĐEVINSKI LABORATORIJ d.o.o. za ispitivanje građevinskih materijala, OIB 19754680755, Jadranska cesta 81e,23000 Zadar</item>
      <item>ASPHALT &amp; BETON-KNAFL proizvodnja građevinskih materijala d.o.o., OIB 45801923578, Zapužane 102,23420 Zapužane</item>
    </izvorni_sadrzaj>
    <derivirana_varijabla naziv="DomainObject.Predmet.SudioniciListAdressOIB_1">
      <item>Financijska agencija, OIB 85821130368, Ivana Danila 4,23000 Zadar</item>
      <item>FRANTO društvo s ograničenom odgovornošću za trgovinu, ugostiteljstvo i prijevoz, OIB 45078505152, Put Vukića 1,23000 Zadar</item>
      <item>Tomislav Škara, OIB 46622288249, Put Vukića 1,23000 Zadar</item>
      <item>Ante Škara, OIB 30133077956, Put Vukića 1,23000 Zadar</item>
      <item>Zvonimir Žugec, OIB 70864976967, Možđenec 80,42220 Možđenec</item>
      <item>POTRAVI-SERVIS d.o.o. za popravak i održavanje građevinskih strojeva, trgovina na veliko i malo, OIB 72100517694, Selčinska 32,10360 Sesvete</item>
      <item>STRABAG za građevinske poslove d.o.o., OIB 74971361430, Ulica Petra Hektorovića 2,10000 Zagreb</item>
      <item>HEP-Operator distribucijskog sustava d.o.o. za distribuciju i opskrbu električne energije, OIB 46830600751, Ulica grada Vukovara 37,10000 Zagreb</item>
      <item>ZAGREBAČKA BANKA DIONIČKO DRUŠTVO, OIB 92963223473, Trg bana Josipa Jelačića 10,10000 Zagreb</item>
      <item>ITT - RIJEKA društvo s ograničenom odgovornošću za građevinarstvo i inženjering, OIB 92100933264, Ivana Dežmana 4,51000 Rijeka</item>
      <item>GRAĐEVINSKI LABORATORIJ d.o.o. za ispitivanje građevinskih materijala, OIB 19754680755, Jadranska cesta 81e,23000 Zadar</item>
      <item>ASPHALT &amp; BETON-KNAFL proizvodnja građevinskih materijala d.o.o., OIB 45801923578, Zapužane 102,23420 Zapužane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45078505152</item>
      <item>, OIB 46622288249</item>
      <item>, OIB 30133077956</item>
      <item>, OIB 70864976967</item>
      <item>, OIB 72100517694</item>
      <item>, OIB 74971361430</item>
      <item>, OIB 46830600751</item>
      <item>, OIB 92963223473</item>
      <item>, OIB 92100933264</item>
      <item>, OIB 19754680755</item>
      <item>, OIB 45801923578</item>
    </izvorni_sadrzaj>
    <derivirana_varijabla naziv="DomainObject.Predmet.SudioniciListNazivOIB_1">
      <item>, OIB 85821130368</item>
      <item>, OIB 45078505152</item>
      <item>, OIB 46622288249</item>
      <item>, OIB 30133077956</item>
      <item>, OIB 70864976967</item>
      <item>, OIB 72100517694</item>
      <item>, OIB 74971361430</item>
      <item>, OIB 46830600751</item>
      <item>, OIB 92963223473</item>
      <item>, OIB 92100933264</item>
      <item>, OIB 19754680755</item>
      <item>, OIB 45801923578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Kruljac, OIB 49223643131, Bana Jelačića 48, Martin Našice</item>
    </izvorni_sadrzaj>
    <derivirana_varijabla naziv="DomainObject.Predmet.StecajniUpraviteljiListAddressOIB_1">
      <item>Nikola Kruljac, OIB 49223643131, Bana Jelačića 48, Martin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246</properties:Words>
  <properties:Characters>1167</properties:Characters>
  <properties:Lines>47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2017-09-22T09:38:00Z</dcterms:created>
  <dc:creator>Administrator</dc:creator>
  <cp:lastModifiedBy>Martina Kalmeta</cp:lastModifiedBy>
  <cp:lastPrinted>2017-09-26T07:13:00Z</cp:lastPrinted>
  <dcterms:modified xmlns:xsi="http://www.w3.org/2001/XMLSchema-instance" xsi:type="dcterms:W3CDTF">2017-09-26T11:07:00Z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