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970f7" w14:paraId="76970f7" w:rsidRDefault="00D344D2" w:rsidR="00D344D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8C7" w:rsidP="005078C7" w:rsidR="005078C7" w:rsidRPr="0051311D">
      <w:r w:rsidRPr="0051311D">
        <w:t xml:space="preserve">   </w:t>
      </w:r>
      <w:r w:rsidR="00727700" w:rsidRPr="0051311D">
        <w:t xml:space="preserve"> </w:t>
      </w:r>
      <w:r w:rsidRPr="0051311D">
        <w:t xml:space="preserve">REPUBLIKA HRVATSKA  </w:t>
      </w:r>
    </w:p>
    <w:p w:rsidRDefault="005078C7" w:rsidP="005078C7" w:rsidR="005078C7" w:rsidRPr="0051311D">
      <w:r w:rsidRPr="0051311D">
        <w:t>TRGOVAČKI SUD U ZAGREBU</w:t>
      </w:r>
    </w:p>
    <w:p w:rsidRDefault="00727700" w:rsidP="005078C7" w:rsidR="00A22E70" w:rsidRPr="0051311D">
      <w:r w:rsidRPr="0051311D">
        <w:t xml:space="preserve">          </w:t>
      </w:r>
      <w:r w:rsidR="005078C7" w:rsidRPr="0051311D">
        <w:t xml:space="preserve">Zagreb, </w:t>
      </w:r>
      <w:proofErr w:type="spellStart"/>
      <w:r w:rsidR="005078C7" w:rsidRPr="0051311D">
        <w:t>Amruševa</w:t>
      </w:r>
      <w:proofErr w:type="spellEnd"/>
      <w:r w:rsidR="005078C7" w:rsidRPr="0051311D">
        <w:t xml:space="preserve"> </w:t>
      </w:r>
      <w:r w:rsidR="005447B3" w:rsidRPr="0051311D">
        <w:t>2</w:t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  <w:t>72. St-</w:t>
      </w:r>
      <w:r w:rsidR="008D0305">
        <w:t>844/2014</w:t>
      </w:r>
      <w:r w:rsidR="00F43F40">
        <w:t>-42</w:t>
      </w:r>
    </w:p>
    <w:p w:rsidRDefault="00D344D2" w:rsidP="001C2673" w:rsidR="00D344D2">
      <w:pPr>
        <w:ind w:left="3540"/>
        <w:rPr>
          <w:b/>
        </w:rPr>
      </w:pPr>
    </w:p>
    <w:p w:rsidRDefault="00D344D2" w:rsidP="00D344D2" w:rsidR="00D344D2" w:rsidRPr="00D344D2">
      <w:pPr>
        <w:jc w:val="center"/>
        <w:rPr>
          <w:lang w:val="pl-PL"/>
        </w:rPr>
      </w:pPr>
      <w:r w:rsidRPr="00D344D2">
        <w:rPr>
          <w:lang w:val="pl-PL"/>
        </w:rPr>
        <w:t>R E P U B L I K A  H R V A T S K A</w:t>
      </w:r>
    </w:p>
    <w:p w:rsidRDefault="001C2673" w:rsidP="001C2673" w:rsidR="005078C7" w:rsidRPr="00D344D2">
      <w:pPr>
        <w:ind w:left="3540"/>
      </w:pPr>
      <w:r w:rsidRPr="00D344D2">
        <w:t xml:space="preserve">Z A K LJ U Č A K </w:t>
      </w:r>
    </w:p>
    <w:p w:rsidRDefault="00A22E70" w:rsidP="00A22E70" w:rsidR="00A22E70" w:rsidRPr="0051311D">
      <w:pPr>
        <w:jc w:val="center"/>
        <w:rPr>
          <w:b/>
        </w:rPr>
      </w:pPr>
    </w:p>
    <w:p w:rsidRDefault="008D0305" w:rsidP="008D0305" w:rsidR="008D0305">
      <w:pPr>
        <w:jc w:val="both"/>
      </w:pPr>
      <w:r>
        <w:rPr>
          <w:lang w:val="pt-BR"/>
        </w:rPr>
        <w:t xml:space="preserve">Trgovački sud u Zagrebu, po sucu pojedincu Nikoli Ribariću, kao stečajnom sucu, u stečajnom postupku nad stečajnim dužnikom VISIO NATURA d.o.o. u stečaju, Zagreb, Slovenska 17, OIB: 59035535437,  </w:t>
      </w:r>
      <w:r>
        <w:t>dana 31. svibnja 2016. godine</w:t>
      </w:r>
    </w:p>
    <w:p w:rsidRDefault="008D0305" w:rsidP="008D0305" w:rsidR="008D0305">
      <w:pPr>
        <w:jc w:val="both"/>
      </w:pPr>
    </w:p>
    <w:p w:rsidRDefault="001C2673" w:rsidP="001C2673" w:rsidR="001C2673">
      <w:pPr>
        <w:jc w:val="both"/>
      </w:pPr>
    </w:p>
    <w:p w:rsidRDefault="001C2673" w:rsidP="001C2673" w:rsidR="001C2673">
      <w:pPr>
        <w:jc w:val="both"/>
        <w:rPr>
          <w:bCs/>
        </w:rPr>
      </w:pPr>
      <w:r>
        <w:tab/>
      </w:r>
      <w:r>
        <w:tab/>
      </w:r>
      <w:r>
        <w:tab/>
      </w:r>
      <w:r>
        <w:tab/>
      </w:r>
      <w:r>
        <w:tab/>
        <w:t xml:space="preserve">z a k </w:t>
      </w:r>
      <w:proofErr w:type="spellStart"/>
      <w:r>
        <w:t>lj</w:t>
      </w:r>
      <w:proofErr w:type="spellEnd"/>
      <w:r>
        <w:t xml:space="preserve"> u č i o    j e </w:t>
      </w:r>
    </w:p>
    <w:p w:rsidRDefault="001C2673" w:rsidP="001C2673" w:rsidR="001C2673">
      <w:pPr>
        <w:jc w:val="both"/>
      </w:pPr>
    </w:p>
    <w:p w:rsidRDefault="005078C7" w:rsidP="00A77317" w:rsidR="001C2673">
      <w:pPr>
        <w:jc w:val="both"/>
      </w:pPr>
      <w:r w:rsidRPr="0051311D">
        <w:t>I</w:t>
      </w:r>
      <w:r w:rsidR="00A77317" w:rsidRPr="0051311D">
        <w:tab/>
      </w:r>
      <w:r w:rsidRPr="0051311D">
        <w:t>Određuje</w:t>
      </w:r>
      <w:r w:rsidR="004C61A7" w:rsidRPr="0051311D">
        <w:t>,</w:t>
      </w:r>
      <w:r w:rsidRPr="0051311D">
        <w:t xml:space="preserve"> se temeljem čl. </w:t>
      </w:r>
      <w:r w:rsidR="001C2673">
        <w:t>38</w:t>
      </w:r>
      <w:r w:rsidR="0060697D">
        <w:t>.</w:t>
      </w:r>
      <w:r w:rsidR="001C2673">
        <w:t>a</w:t>
      </w:r>
      <w:r w:rsidRPr="0051311D">
        <w:t xml:space="preserve"> Stečajnog zakona</w:t>
      </w:r>
      <w:r w:rsidR="004C61A7" w:rsidRPr="0051311D">
        <w:t>,</w:t>
      </w:r>
      <w:r w:rsidRPr="0051311D">
        <w:t xml:space="preserve"> Skupština vjerovnika radi</w:t>
      </w:r>
      <w:r w:rsidR="001C2673">
        <w:t>::</w:t>
      </w:r>
    </w:p>
    <w:p w:rsidRDefault="001C2673" w:rsidP="00A77317" w:rsidR="001C2673">
      <w:pPr>
        <w:jc w:val="both"/>
      </w:pPr>
    </w:p>
    <w:p w:rsidRDefault="008D0305" w:rsidP="001C2673" w:rsidR="005078C7" w:rsidRPr="0051311D">
      <w:pPr>
        <w:numPr>
          <w:ilvl w:val="0"/>
          <w:numId w:val="2"/>
        </w:numPr>
        <w:jc w:val="both"/>
      </w:pPr>
      <w:r>
        <w:t>donošenje odluke oko unovčenja pokretne imovine stečajnog dužnika</w:t>
      </w:r>
      <w:r w:rsidR="005078C7" w:rsidRPr="0051311D">
        <w:t xml:space="preserve"> </w:t>
      </w:r>
    </w:p>
    <w:p w:rsidRDefault="00A77317" w:rsidP="00A77317" w:rsidR="00A77317" w:rsidRPr="0051311D">
      <w:pPr>
        <w:jc w:val="both"/>
      </w:pPr>
    </w:p>
    <w:p w:rsidRDefault="001C2673" w:rsidP="00A5777C" w:rsidR="00A77317" w:rsidRPr="0051311D">
      <w:pPr>
        <w:jc w:val="center"/>
        <w:rPr>
          <w:b/>
        </w:rPr>
      </w:pPr>
      <w:r>
        <w:rPr>
          <w:b/>
        </w:rPr>
        <w:t xml:space="preserve">za </w:t>
      </w:r>
      <w:r w:rsidR="0060697D">
        <w:rPr>
          <w:b/>
        </w:rPr>
        <w:t>1</w:t>
      </w:r>
      <w:r w:rsidR="008D0305">
        <w:rPr>
          <w:b/>
        </w:rPr>
        <w:t>5</w:t>
      </w:r>
      <w:r w:rsidR="00A22E70" w:rsidRPr="0051311D">
        <w:rPr>
          <w:b/>
        </w:rPr>
        <w:t>.</w:t>
      </w:r>
      <w:r w:rsidR="008D0305">
        <w:rPr>
          <w:b/>
        </w:rPr>
        <w:t xml:space="preserve"> srpnja</w:t>
      </w:r>
      <w:r w:rsidR="00A22E70" w:rsidRPr="0051311D">
        <w:rPr>
          <w:b/>
        </w:rPr>
        <w:t xml:space="preserve"> 20</w:t>
      </w:r>
      <w:r w:rsidR="008556C1">
        <w:rPr>
          <w:b/>
        </w:rPr>
        <w:t>1</w:t>
      </w:r>
      <w:r w:rsidR="008D0305">
        <w:rPr>
          <w:b/>
        </w:rPr>
        <w:t>6</w:t>
      </w:r>
      <w:r w:rsidR="005078C7" w:rsidRPr="0051311D">
        <w:rPr>
          <w:b/>
        </w:rPr>
        <w:t>. godine</w:t>
      </w:r>
      <w:r w:rsidR="00A77317" w:rsidRPr="0051311D">
        <w:rPr>
          <w:b/>
        </w:rPr>
        <w:t xml:space="preserve"> </w:t>
      </w:r>
      <w:r w:rsidR="005078C7" w:rsidRPr="0051311D">
        <w:rPr>
          <w:b/>
        </w:rPr>
        <w:t xml:space="preserve">u </w:t>
      </w:r>
      <w:r w:rsidR="008D0305">
        <w:rPr>
          <w:b/>
        </w:rPr>
        <w:t>10,45</w:t>
      </w:r>
      <w:r w:rsidR="005078C7" w:rsidRPr="0051311D">
        <w:rPr>
          <w:b/>
        </w:rPr>
        <w:t xml:space="preserve"> sati</w:t>
      </w:r>
    </w:p>
    <w:p w:rsidRDefault="005078C7" w:rsidP="00A77317" w:rsidR="005078C7" w:rsidRPr="0051311D">
      <w:pPr>
        <w:ind w:firstLine="708" w:left="1416"/>
        <w:jc w:val="both"/>
        <w:rPr>
          <w:b/>
        </w:rPr>
      </w:pPr>
      <w:r w:rsidRPr="0051311D">
        <w:rPr>
          <w:b/>
        </w:rPr>
        <w:t xml:space="preserve"> </w:t>
      </w:r>
    </w:p>
    <w:p w:rsidRDefault="005078C7" w:rsidP="005078C7" w:rsidR="005078C7" w:rsidRPr="0051311D">
      <w:r w:rsidRPr="0051311D">
        <w:t xml:space="preserve">u prostorijama Trgovačkog suda u Zagrebu, Petrinjska 8, </w:t>
      </w:r>
      <w:r w:rsidR="008556C1">
        <w:t>dvorana</w:t>
      </w:r>
      <w:r w:rsidR="00A22E70" w:rsidRPr="0051311D">
        <w:t xml:space="preserve"> </w:t>
      </w:r>
      <w:r w:rsidR="0060697D">
        <w:t>96/II ulične zgrade</w:t>
      </w:r>
    </w:p>
    <w:p w:rsidRDefault="00A77317" w:rsidP="005078C7" w:rsidR="00A77317" w:rsidRPr="0051311D"/>
    <w:p w:rsidRDefault="005078C7" w:rsidP="00A77317" w:rsidR="005078C7" w:rsidRPr="0051311D">
      <w:pPr>
        <w:jc w:val="both"/>
      </w:pPr>
      <w:r w:rsidRPr="0051311D">
        <w:t>II</w:t>
      </w:r>
      <w:r w:rsidR="00A77317" w:rsidRPr="0051311D">
        <w:tab/>
      </w:r>
      <w:r w:rsidRPr="0051311D">
        <w:t xml:space="preserve">Na Skupštinu se pozivaju pristupiti vjerovnici stečajne mase, stečajni upravitelj i stečajni vjerovnici. </w:t>
      </w:r>
    </w:p>
    <w:p w:rsidRDefault="00727700" w:rsidP="00727700" w:rsidR="00727700" w:rsidRPr="0051311D"/>
    <w:p w:rsidRDefault="00727700" w:rsidP="00727700" w:rsidR="00727700" w:rsidRPr="0051311D"/>
    <w:p w:rsidRDefault="00A22E70" w:rsidP="00727700" w:rsidR="005078C7" w:rsidRPr="0051311D">
      <w:pPr>
        <w:jc w:val="center"/>
      </w:pPr>
      <w:r w:rsidRPr="0051311D">
        <w:t xml:space="preserve">U Zagrebu, </w:t>
      </w:r>
      <w:r w:rsidR="0060697D">
        <w:t>3</w:t>
      </w:r>
      <w:r w:rsidR="008D0305">
        <w:t>1</w:t>
      </w:r>
      <w:r w:rsidR="005078C7" w:rsidRPr="0051311D">
        <w:t>.</w:t>
      </w:r>
      <w:r w:rsidR="008D0305">
        <w:t xml:space="preserve"> svibnja</w:t>
      </w:r>
      <w:r w:rsidR="005078C7" w:rsidRPr="0051311D">
        <w:t xml:space="preserve"> 201</w:t>
      </w:r>
      <w:r w:rsidR="008D0305">
        <w:t>6</w:t>
      </w:r>
      <w:r w:rsidR="005078C7" w:rsidRPr="0051311D">
        <w:t>.</w:t>
      </w:r>
    </w:p>
    <w:p w:rsidRDefault="005078C7" w:rsidP="005078C7" w:rsidR="005078C7" w:rsidRPr="0051311D"/>
    <w:p w:rsidRDefault="005078C7" w:rsidP="005078C7" w:rsidR="005078C7" w:rsidRPr="0051311D"/>
    <w:p w:rsidRDefault="00F43F40" w:rsidP="00E91121" w:rsidR="00F43F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43F40" w:rsidP="00E91121" w:rsidR="00F43F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43F40" w:rsidP="00E91121" w:rsidR="00F43F4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43F40" w:rsidP="00E91121" w:rsidR="00F43F4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F43F40" w:rsidP="00E91121" w:rsidR="00F43F4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344D2" w:rsidP="008D0305" w:rsidR="00D344D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078C7" w:rsidP="00727700" w:rsidR="005078C7" w:rsidRPr="0051311D">
      <w:pPr>
        <w:ind w:firstLine="708" w:left="5664"/>
        <w:jc w:val="right"/>
      </w:pPr>
    </w:p>
    <w:p w:rsidRDefault="005078C7" w:rsidP="005078C7" w:rsidR="005078C7" w:rsidRPr="0051311D"/>
    <w:p w:rsidRDefault="005078C7" w:rsidP="005078C7" w:rsidR="005078C7" w:rsidRPr="0051311D"/>
    <w:p w:rsidRDefault="00F43F40" w:rsidP="005078C7" w:rsidR="00F43F40">
      <w:pPr>
        <w:rPr>
          <w:b/>
        </w:rPr>
      </w:pPr>
    </w:p>
    <w:p w:rsidRDefault="00F43F40" w:rsidP="005078C7" w:rsidR="00F43F40">
      <w:pPr>
        <w:rPr>
          <w:b/>
        </w:rPr>
      </w:pPr>
    </w:p>
    <w:p w:rsidRDefault="00F43F40" w:rsidP="005078C7" w:rsidR="00F43F40">
      <w:pPr>
        <w:rPr>
          <w:b/>
        </w:rPr>
      </w:pPr>
    </w:p>
    <w:p w:rsidRDefault="00F43F40" w:rsidP="005078C7" w:rsidR="00F43F40">
      <w:pPr>
        <w:rPr>
          <w:b/>
        </w:rPr>
      </w:pPr>
    </w:p>
    <w:p w:rsidRDefault="00F43F40" w:rsidP="005078C7" w:rsidR="00F43F40">
      <w:pPr>
        <w:rPr>
          <w:b/>
        </w:rPr>
      </w:pPr>
    </w:p>
    <w:p w:rsidRDefault="00F43F40" w:rsidP="005078C7" w:rsidR="00F43F40">
      <w:pPr>
        <w:rPr>
          <w:b/>
        </w:rPr>
      </w:pPr>
    </w:p>
    <w:p w:rsidRDefault="00F43F40" w:rsidP="005078C7" w:rsidR="00F43F40">
      <w:pPr>
        <w:rPr>
          <w:b/>
        </w:rPr>
      </w:pPr>
    </w:p>
    <w:p w:rsidRDefault="00F43F40" w:rsidP="005078C7" w:rsidR="00F43F40">
      <w:pPr>
        <w:rPr>
          <w:b/>
        </w:rPr>
      </w:pPr>
    </w:p>
    <w:p w:rsidRDefault="00F43F40" w:rsidP="005078C7" w:rsidR="00F43F40">
      <w:pPr>
        <w:rPr>
          <w:b/>
        </w:rPr>
      </w:pPr>
    </w:p>
    <w:p w:rsidRDefault="00727700" w:rsidP="005078C7" w:rsidR="005078C7" w:rsidRPr="0051311D">
      <w:pPr>
        <w:rPr>
          <w:b/>
        </w:rPr>
      </w:pPr>
      <w:r w:rsidRPr="0051311D">
        <w:rPr>
          <w:b/>
        </w:rPr>
        <w:t xml:space="preserve">DNA: </w:t>
      </w:r>
    </w:p>
    <w:p w:rsidRDefault="005078C7" w:rsidP="00727700" w:rsidR="005078C7" w:rsidRPr="0051311D">
      <w:pPr>
        <w:numPr>
          <w:ilvl w:val="0"/>
          <w:numId w:val="1"/>
        </w:numPr>
      </w:pPr>
      <w:r w:rsidRPr="0051311D">
        <w:t xml:space="preserve">Stečajni upravitelj </w:t>
      </w:r>
    </w:p>
    <w:p w:rsidRDefault="0060697D" w:rsidP="00727700" w:rsidR="005078C7" w:rsidRPr="0051311D">
      <w:pPr>
        <w:numPr>
          <w:ilvl w:val="0"/>
          <w:numId w:val="1"/>
        </w:numPr>
      </w:pPr>
      <w:r>
        <w:t>ŽDO Zagreb</w:t>
      </w:r>
      <w:r w:rsidR="005A5A54">
        <w:t xml:space="preserve"> uz podnesak od </w:t>
      </w:r>
      <w:r w:rsidR="008D0305">
        <w:t>24.5.2016.</w:t>
      </w:r>
    </w:p>
    <w:p w:rsidRDefault="0060697D" w:rsidP="00727700" w:rsidR="005078C7" w:rsidRPr="0051311D">
      <w:pPr>
        <w:numPr>
          <w:ilvl w:val="0"/>
          <w:numId w:val="1"/>
        </w:numPr>
      </w:pPr>
      <w:r>
        <w:t>e Oglasna ploča 15 dana</w:t>
      </w:r>
    </w:p>
    <w:p w:rsidRDefault="00D344D2" w:rsidP="005078C7" w:rsidR="00D344D2"/>
    <w:p w:rsidRDefault="00D344D2" w:rsidP="005078C7" w:rsidR="00D344D2"/>
    <w:p w:rsidRDefault="004C61A7" w:rsidP="005078C7" w:rsidR="005078C7" w:rsidRPr="0051311D">
      <w:r w:rsidRPr="0051311D">
        <w:t xml:space="preserve">Zagreb, </w:t>
      </w:r>
      <w:r w:rsidR="008D0305">
        <w:t>31.5.2016.</w:t>
      </w:r>
      <w:r w:rsidR="005078C7" w:rsidRPr="0051311D">
        <w:t xml:space="preserve"> </w:t>
      </w:r>
    </w:p>
    <w:p w:rsidRDefault="005078C7" w:rsidP="005078C7" w:rsidR="005078C7" w:rsidRPr="0051311D"/>
    <w:p w:rsidRDefault="005078C7" w:rsidP="005078C7" w:rsidR="005078C7" w:rsidRPr="0051311D">
      <w:r w:rsidRPr="0051311D">
        <w:t xml:space="preserve"> </w:t>
      </w:r>
    </w:p>
    <w:p w:rsidRDefault="005078C7" w:rsidP="005078C7" w:rsidR="005078C7" w:rsidRPr="0051311D"/>
    <w:p w:rsidRDefault="005078C7" w:rsidP="005078C7" w:rsidR="005078C7" w:rsidRPr="0051311D">
      <w:r w:rsidRPr="0051311D">
        <w:t xml:space="preserve"> </w:t>
      </w:r>
    </w:p>
    <w:p w:rsidRDefault="005078C7" w:rsidP="005078C7" w:rsidR="005078C7" w:rsidRPr="0051311D"/>
    <w:p w:rsidRDefault="005078C7" w:rsidP="005078C7" w:rsidR="005078C7" w:rsidRPr="0051311D"/>
    <w:sectPr w:rsidR="005078C7" w:rsidRPr="0051311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2D45BDB"/>
    <w:multiLevelType w:val="hybridMultilevel"/>
    <w:tmpl w:val="954C2364"/>
    <w:lvl w:tplc="CE3459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26AE"/>
    <w:rsid w:val="001C2673"/>
    <w:rsid w:val="0046020C"/>
    <w:rsid w:val="004C61A7"/>
    <w:rsid w:val="005078C7"/>
    <w:rsid w:val="0051311D"/>
    <w:rsid w:val="005447B3"/>
    <w:rsid w:val="005630FC"/>
    <w:rsid w:val="005A5A54"/>
    <w:rsid w:val="0060697D"/>
    <w:rsid w:val="00727700"/>
    <w:rsid w:val="00784480"/>
    <w:rsid w:val="00810AC1"/>
    <w:rsid w:val="008556C1"/>
    <w:rsid w:val="008D0305"/>
    <w:rsid w:val="009151C4"/>
    <w:rsid w:val="00A22E70"/>
    <w:rsid w:val="00A5777C"/>
    <w:rsid w:val="00A66BD2"/>
    <w:rsid w:val="00A77317"/>
    <w:rsid w:val="00A91D54"/>
    <w:rsid w:val="00B322F7"/>
    <w:rsid w:val="00BB4D3C"/>
    <w:rsid w:val="00D344D2"/>
    <w:rsid w:val="00EA10DC"/>
    <w:rsid w:val="00F4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344D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344D2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D03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D030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26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6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26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6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6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344D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344D2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D03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D030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26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6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6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6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6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132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715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139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724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2014.</izvorni_sadrzaj>
    <derivirana_varijabla naziv="DomainObject.Predmet.DatumOsnivanja_1">24.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St-844/2014</izvorni_sadrzaj>
    <derivirana_varijabla naziv="DomainObject.Predmet.OznakaBroj_1">St-844/2014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VISIO NATURA d.o.o.</izvorni_sadrzaj>
    <derivirana_varijabla naziv="DomainObject.Predmet.ProtustrankaFormated_1">  VISIO NATURA d.o.o.</derivirana_varijabla>
  </DomainObject.Predmet.ProtustrankaFormated>
  <DomainObject.Predmet.ProtustrankaFormatedOIB>
    <izvorni_sadrzaj>  VISIO NATURA d.o.o., OIB 59035535437</izvorni_sadrzaj>
    <derivirana_varijabla naziv="DomainObject.Predmet.ProtustrankaFormatedOIB_1">  VISIO NATURA d.o.o., OIB 59035535437</derivirana_varijabla>
  </DomainObject.Predmet.ProtustrankaFormatedOIB>
  <DomainObject.Predmet.ProtustrankaFormatedWithAdress>
    <izvorni_sadrzaj> VISIO NATURA d.o.o., Slovenska 17, 10000 Zagreb</izvorni_sadrzaj>
    <derivirana_varijabla naziv="DomainObject.Predmet.ProtustrankaFormatedWithAdress_1"> VISIO NATURA d.o.o., Slovenska 17, 10000 Zagreb</derivirana_varijabla>
  </DomainObject.Predmet.ProtustrankaFormatedWithAdress>
  <DomainObject.Predmet.ProtustrankaFormatedWithAdressOIB>
    <izvorni_sadrzaj> VISIO NATURA d.o.o., OIB 59035535437, Slovenska 17, 10000 Zagreb</izvorni_sadrzaj>
    <derivirana_varijabla naziv="DomainObject.Predmet.ProtustrankaFormatedWithAdressOIB_1"> VISIO NATURA d.o.o., OIB 59035535437, Slovenska 17, 10000 Zagreb</derivirana_varijabla>
  </DomainObject.Predmet.ProtustrankaFormatedWithAdressOIB>
  <DomainObject.Predmet.ProtustrankaWithAdress>
    <izvorni_sadrzaj>VISIO NATURA d.o.o. Slovenska 17, 10000 Zagreb</izvorni_sadrzaj>
    <derivirana_varijabla naziv="DomainObject.Predmet.ProtustrankaWithAdress_1">VISIO NATURA d.o.o. Slovenska 17, 10000 Zagreb</derivirana_varijabla>
  </DomainObject.Predmet.ProtustrankaWithAdress>
  <DomainObject.Predmet.ProtustrankaWithAdressOIB>
    <izvorni_sadrzaj>VISIO NATURA d.o.o., OIB 59035535437, Slovenska 17, 10000 Zagreb</izvorni_sadrzaj>
    <derivirana_varijabla naziv="DomainObject.Predmet.ProtustrankaWithAdressOIB_1">VISIO NATURA d.o.o., OIB 59035535437, Slovenska 17, 10000 Zagreb</derivirana_varijabla>
  </DomainObject.Predmet.ProtustrankaWithAdressOIB>
  <DomainObject.Predmet.ProtustrankaNazivFormated>
    <izvorni_sadrzaj>VISIO NATURA d.o.o.</izvorni_sadrzaj>
    <derivirana_varijabla naziv="DomainObject.Predmet.ProtustrankaNazivFormated_1">VISIO NATURA d.o.o.</derivirana_varijabla>
  </DomainObject.Predmet.ProtustrankaNazivFormated>
  <DomainObject.Predmet.ProtustrankaNazivFormatedOIB>
    <izvorni_sadrzaj>VISIO NATURA d.o.o., OIB 59035535437</izvorni_sadrzaj>
    <derivirana_varijabla naziv="DomainObject.Predmet.ProtustrankaNazivFormatedOIB_1">VISIO NATURA d.o.o., OIB 59035535437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 70, 10000 Zagreb</izvorni_sadrzaj>
    <derivirana_varijabla naziv="DomainObject.Predmet.StrankaFormatedWithAdress_1"> FINA Regionalni centar Zagreb, Ulica grada Vukovar 70, 10000 Zagreb</derivirana_varijabla>
  </DomainObject.Predmet.StrankaFormatedWithAdress>
  <DomainObject.Predmet.StrankaFormatedWithAdressOIB>
    <izvorni_sadrzaj> FINA Regionalni centar Zagreb, OIB 85821130368, Ulica grada Vukovar 70, 10000 Zagreb</izvorni_sadrzaj>
    <derivirana_varijabla naziv="DomainObject.Predmet.StrankaFormatedWithAdressOIB_1"> FINA Regionalni centar Zagreb, OIB 85821130368, Ulica grada Vukovar 70, 10000 Zagreb</derivirana_varijabla>
  </DomainObject.Predmet.StrankaFormatedWithAdressOIB>
  <DomainObject.Predmet.StrankaWithAdress>
    <izvorni_sadrzaj>FINA Regionalni centar Zagreb Ulica grada Vukovar 70,10000 Zagreb</izvorni_sadrzaj>
    <derivirana_varijabla naziv="DomainObject.Predmet.StrankaWithAdress_1">FINA Regionalni centar Zagreb Ulica grada Vukovar 70,10000 Zagreb</derivirana_varijabla>
  </DomainObject.Predmet.StrankaWithAdress>
  <DomainObject.Predmet.StrankaWithAdressOIB>
    <izvorni_sadrzaj>FINA Regionalni centar Zagreb, OIB 85821130368, Ulica grada Vukovar 70,10000 Zagreb</izvorni_sadrzaj>
    <derivirana_varijabla naziv="DomainObject.Predmet.StrankaWithAdressOIB_1">FINA Regionalni centar Zagreb, OIB 85821130368, Ulica grada Vukovar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 70, 10000 Zagreb</item>
    </izvorni_sadrzaj>
    <derivirana_varijabla naziv="DomainObject.Predmet.StrankaListFormatedWithAdress_1">
      <item>FINA Regionalni centar Zagreb, Ulica grada Vukovar 70, 10000 Zagreb</item>
    </derivirana_varijabla>
  </DomainObject.Predmet.StrankaListFormatedWithAdress>
  <DomainObject.Predmet.StrankaListFormatedWithAdressOIB>
    <izvorni_sadrzaj>
      <item>FINA Regionalni centar Zagreb, OIB 85821130368, Ulica grada Vukovar 70, 10000 Zagreb</item>
    </izvorni_sadrzaj>
    <derivirana_varijabla naziv="DomainObject.Predmet.StrankaListFormatedWithAdressOIB_1">
      <item>FINA Regionalni centar Zagreb, OIB 85821130368, Ulica grada Vukovar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VISIO NATURA d.o.o.</item>
    </izvorni_sadrzaj>
    <derivirana_varijabla naziv="DomainObject.Predmet.ProtuStrankaListFormated_1">
      <item>VISIO NATURA d.o.o.</item>
    </derivirana_varijabla>
  </DomainObject.Predmet.ProtuStrankaListFormated>
  <DomainObject.Predmet.ProtuStrankaListFormatedOIB>
    <izvorni_sadrzaj>
      <item>VISIO NATURA d.o.o., OIB 59035535437</item>
    </izvorni_sadrzaj>
    <derivirana_varijabla naziv="DomainObject.Predmet.ProtuStrankaListFormatedOIB_1">
      <item>VISIO NATURA d.o.o., OIB 59035535437</item>
    </derivirana_varijabla>
  </DomainObject.Predmet.ProtuStrankaListFormatedOIB>
  <DomainObject.Predmet.ProtuStrankaListFormatedWithAdress>
    <izvorni_sadrzaj>
      <item>VISIO NATURA d.o.o., Slovenska 17, 10000 Zagreb</item>
    </izvorni_sadrzaj>
    <derivirana_varijabla naziv="DomainObject.Predmet.ProtuStrankaListFormatedWithAdress_1">
      <item>VISIO NATURA d.o.o., Slovenska 17, 10000 Zagreb</item>
    </derivirana_varijabla>
  </DomainObject.Predmet.ProtuStrankaListFormatedWithAdress>
  <DomainObject.Predmet.ProtuStrankaListFormatedWithAdressOIB>
    <izvorni_sadrzaj>
      <item>VISIO NATURA d.o.o., OIB 59035535437, Slovenska 17, 10000 Zagreb</item>
    </izvorni_sadrzaj>
    <derivirana_varijabla naziv="DomainObject.Predmet.ProtuStrankaListFormatedWithAdressOIB_1">
      <item>VISIO NATURA d.o.o., OIB 59035535437, Slovenska 17, 10000 Zagreb</item>
    </derivirana_varijabla>
  </DomainObject.Predmet.ProtuStrankaListFormatedWithAdressOIB>
  <DomainObject.Predmet.ProtuStrankaListNazivFormated>
    <izvorni_sadrzaj>
      <item>VISIO NATURA d.o.o.</item>
    </izvorni_sadrzaj>
    <derivirana_varijabla naziv="DomainObject.Predmet.ProtuStrankaListNazivFormated_1">
      <item>VISIO NATURA d.o.o.</item>
    </derivirana_varijabla>
  </DomainObject.Predmet.ProtuStrankaListNazivFormated>
  <DomainObject.Predmet.ProtuStrankaListNazivFormatedOIB>
    <izvorni_sadrzaj>
      <item>VISIO NATURA d.o.o., OIB 59035535437</item>
    </izvorni_sadrzaj>
    <derivirana_varijabla naziv="DomainObject.Predmet.ProtuStrankaListNazivFormatedOIB_1">
      <item>VISIO NATURA d.o.o., OIB 59035535437</item>
    </derivirana_varijabla>
  </DomainObject.Predmet.ProtuStrankaListNazivFormatedOIB>
  <DomainObject.Predmet.OstaliListFormated>
    <izvorni_sadrzaj>
      <item>Roman Kujek</item>
      <item>REPUBLIKA HRVATSKA MINISTARSTVO FINANCIJA</item>
      <item>ŽUPANIJSKO DRŽAVNO ODVJETNIŠTVO U ZAGREBU</item>
      <item>MINISTARSTVO PRAVOSUĐA</item>
    </izvorni_sadrzaj>
    <derivirana_varijabla naziv="DomainObject.Predmet.OstaliListFormated_1">
      <item>Roman Kujek</item>
      <item>REPUBLIKA HRVATSKA MINISTARSTVO FINANCIJA</item>
      <item>ŽUPANIJSKO DRŽAVNO ODVJETNIŠTVO U ZAGREBU</item>
      <item>MINISTARSTVO PRAVOSUĐA</item>
    </derivirana_varijabla>
  </DomainObject.Predmet.OstaliListFormated>
  <DomainObject.Predmet.OstaliListFormatedOIB>
    <izvorni_sadrzaj>
      <item>Roman Kujek, OIB 18943615874</item>
      <item>REPUBLIKA HRVATSKA MINISTARSTVO FINANCIJA, OIB 18683136487</item>
      <item>ŽUPANIJSKO DRŽAVNO ODVJETNIŠTVO U ZAGREBU, OIB 16488001145</item>
      <item>MINISTARSTVO PRAVOSUĐA, OIB 26635293339</item>
    </izvorni_sadrzaj>
    <derivirana_varijabla naziv="DomainObject.Predmet.OstaliListFormatedOIB_1">
      <item>Roman Kujek, OIB 18943615874</item>
      <item>REPUBLIKA HRVATSKA MINISTARSTVO FINANCIJA, OIB 18683136487</item>
      <item>ŽUPANIJSKO DRŽAVNO ODVJETNIŠTVO U ZAGREBU, OIB 16488001145</item>
      <item>MINISTARSTVO PRAVOSUĐA, OIB 26635293339</item>
    </derivirana_varijabla>
  </DomainObject.Predmet.OstaliListFormatedOIB>
  <DomainObject.Predmet.OstaliListFormatedWithAdress>
    <izvorni_sadrzaj>
      <item>Roman Kujek, Slovenska 17, 10000 Zagreb</item>
      <item>REPUBLIKA HRVATSKA MINISTARSTVO FINANCIJA, Av. Dubrovnik 32, 10000 Zagreb</item>
      <item>ŽUPANIJSKO DRŽAVNO ODVJETNIŠTVO U ZAGREBU, Savska Cesta 41, 10000 Zagreb</item>
      <item>MINISTARSTVO PRAVOSUĐA, Ul. grada Vukovara 49, 10000 Zagreb</item>
    </izvorni_sadrzaj>
    <derivirana_varijabla naziv="DomainObject.Predmet.OstaliListFormatedWithAdress_1">
      <item>Roman Kujek, Slovenska 17, 10000 Zagreb</item>
      <item>REPUBLIKA HRVATSKA MINISTARSTVO FINANCIJA, Av. Dubrovnik 32, 10000 Zagreb</item>
      <item>ŽUPANIJSKO DRŽAVNO ODVJETNIŠTVO U ZAGREBU, Savska Cesta 41, 10000 Zagreb</item>
      <item>MINISTARSTVO PRAVOSUĐA, Ul. grada Vukovara 49, 10000 Zagreb</item>
    </derivirana_varijabla>
  </DomainObject.Predmet.OstaliListFormatedWithAdress>
  <DomainObject.Predmet.OstaliListFormatedWithAdressOIB>
    <izvorni_sadrzaj>
      <item>Roman Kujek, OIB 18943615874, Slovenska 17, 10000 Zagreb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Ul. grada Vukovara 49, 10000 Zagreb</item>
    </izvorni_sadrzaj>
    <derivirana_varijabla naziv="DomainObject.Predmet.OstaliListFormatedWithAdressOIB_1">
      <item>Roman Kujek, OIB 18943615874, Slovenska 17, 10000 Zagreb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Ul. grada Vukovara 49, 10000 Zagreb</item>
    </derivirana_varijabla>
  </DomainObject.Predmet.OstaliListFormatedWithAdressOIB>
  <DomainObject.Predmet.OstaliListNazivFormated>
    <izvorni_sadrzaj>
      <item>Roman Kujek</item>
      <item>REPUBLIKA HRVATSKA MINISTARSTVO FINANCIJA</item>
      <item>ŽUPANIJSKO DRŽAVNO ODVJETNIŠTVO U ZAGREBU</item>
      <item>MINISTARSTVO PRAVOSUĐA</item>
    </izvorni_sadrzaj>
    <derivirana_varijabla naziv="DomainObject.Predmet.OstaliListNazivFormated_1">
      <item>Roman Kujek</item>
      <item>REPUBLIKA HRVATSKA MINISTARSTVO FINANCIJA</item>
      <item>ŽUPANIJSKO DRŽAVNO ODVJETNIŠTVO U ZAGREBU</item>
      <item>MINISTARSTVO PRAVOSUĐA</item>
    </derivirana_varijabla>
  </DomainObject.Predmet.OstaliListNazivFormated>
  <DomainObject.Predmet.OstaliListNazivFormatedOIB>
    <izvorni_sadrzaj>
      <item>Roman Kujek, OIB 18943615874</item>
      <item>REPUBLIKA HRVATSKA MINISTARSTVO FINANCIJA, OIB 18683136487</item>
      <item>ŽUPANIJSKO DRŽAVNO ODVJETNIŠTVO U ZAGREBU, OIB 16488001145</item>
      <item>MINISTARSTVO PRAVOSUĐA, OIB 26635293339</item>
    </izvorni_sadrzaj>
    <derivirana_varijabla naziv="DomainObject.Predmet.OstaliListNazivFormatedOIB_1">
      <item>Roman Kujek, OIB 18943615874</item>
      <item>REPUBLIKA HRVATSKA MINISTARSTVO FINANCIJA, OIB 18683136487</item>
      <item>ŽUPANIJSKO DRŽAVNO ODVJETNIŠTVO U ZAGREBU, OIB 16488001145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VISIO NATURA d.o.o.</izvorni_sadrzaj>
    <derivirana_varijabla naziv="DomainObject.Predmet.ProtustrankaIDrugi_1">VISIO NATURA d.o.o.</derivirana_varijabla>
  </DomainObject.Predmet.ProtustrankaIDrugi>
  <DomainObject.Predmet.StrankaIDrugiAdressOIB>
    <izvorni_sadrzaj>FINA Regionalni centar Zagreb, OIB 85821130368, Ulica grada Vukovar 70, 10000 Zagreb</izvorni_sadrzaj>
    <derivirana_varijabla naziv="DomainObject.Predmet.StrankaIDrugiAdressOIB_1">FINA Regionalni centar Zagreb, OIB 85821130368, Ulica grada Vukovar 70, 10000 Zagreb</derivirana_varijabla>
  </DomainObject.Predmet.StrankaIDrugiAdressOIB>
  <DomainObject.Predmet.ProtustrankaIDrugiAdressOIB>
    <izvorni_sadrzaj>VISIO NATURA d.o.o., OIB 59035535437, Slovenska 17, 10000 Zagreb</izvorni_sadrzaj>
    <derivirana_varijabla naziv="DomainObject.Predmet.ProtustrankaIDrugiAdressOIB_1">VISIO NATURA d.o.o., OIB 59035535437, Slovenska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VISIO NATURA d.o.o.</item>
      <item>Roman Kujek</item>
      <item>REPUBLIKA HRVATSKA MINISTARSTVO FINANCIJA</item>
      <item>ŽUPANIJSKO DRŽAVNO ODVJETNIŠTVO U ZAGREBU</item>
      <item>MINISTARSTVO PRAVOSUĐA</item>
    </izvorni_sadrzaj>
    <derivirana_varijabla naziv="DomainObject.Predmet.SudioniciListNaziv_1">
      <item>FINA Regionalni centar Zagreb</item>
      <item>VISIO NATURA d.o.o.</item>
      <item>Roman Kujek</item>
      <item>REPUBLIKA HRVATSKA MINISTARSTVO FINANCIJA</item>
      <item>ŽUPANIJSKO DRŽAVNO ODVJETNIŠTVO U ZAGREBU</item>
      <item>MINISTARSTVO PRAVOSUĐA</item>
    </derivirana_varijabla>
  </DomainObject.Predmet.SudioniciListNaziv>
  <DomainObject.Predmet.SudioniciListAdressOIB>
    <izvorni_sadrzaj>
      <item>FINA Regionalni centar Zagreb, OIB 85821130368, Ulica grada Vukovar 70,10000 Zagreb</item>
      <item>VISIO NATURA d.o.o., OIB 59035535437, Slovenska 17,10000 Zagreb</item>
      <item>Roman Kujek, OIB 18943615874, Slovenska 17,10000 Zagreb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Ul. grada Vukovara 49,10000 Zagreb</item>
    </izvorni_sadrzaj>
    <derivirana_varijabla naziv="DomainObject.Predmet.SudioniciListAdressOIB_1">
      <item>FINA Regionalni centar Zagreb, OIB 85821130368, Ulica grada Vukovar 70,10000 Zagreb</item>
      <item>VISIO NATURA d.o.o., OIB 59035535437, Slovenska 17,10000 Zagreb</item>
      <item>Roman Kujek, OIB 18943615874, Slovenska 17,10000 Zagreb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59035535437</item>
      <item>, OIB 18943615874</item>
      <item>, OIB 18683136487</item>
      <item>, OIB 16488001145</item>
      <item>, OIB 26635293339</item>
    </izvorni_sadrzaj>
    <derivirana_varijabla naziv="DomainObject.Predmet.SudioniciListNazivOIB_1">
      <item>, OIB 85821130368</item>
      <item>, OIB 59035535437</item>
      <item>, OIB 18943615874</item>
      <item>, OIB 18683136487</item>
      <item>, OIB 16488001145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Belčić, OIB 18990535755, Trnjanska cesta 59a Zagreb</item>
    </izvorni_sadrzaj>
    <derivirana_varijabla naziv="DomainObject.Predmet.StecajniUpraviteljiListAddressOIB_1">
      <item>Marijan Belčić, OIB 18990535755, Trnjanska cesta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169</properties:Words>
  <properties:Characters>825</properties:Characters>
  <properties:Lines>60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2016-05-31T11:48:00Z</dcterms:created>
  <dc:creator>nribaric</dc:creator>
  <cp:lastModifiedBy>Jadranka Zelić</cp:lastModifiedBy>
  <cp:lastPrinted>2016-05-31T11:48:00Z</cp:lastPrinted>
  <dcterms:modified xmlns:xsi="http://www.w3.org/2001/XMLSchema-instance" xsi:type="dcterms:W3CDTF">2016-05-31T11:48:00Z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