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bece" w14:paraId="661bec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75BA7">
        <w:rPr>
          <w:sz w:val="24"/>
        </w:rPr>
        <w:t>585</w:t>
      </w:r>
      <w:r w:rsidR="008600EF">
        <w:rPr>
          <w:sz w:val="24"/>
        </w:rPr>
        <w:t>/1</w:t>
      </w:r>
      <w:r w:rsidR="001543B2">
        <w:rPr>
          <w:sz w:val="24"/>
        </w:rPr>
        <w:t>7</w:t>
      </w:r>
      <w:r w:rsidR="001B0610">
        <w:rPr>
          <w:sz w:val="24"/>
        </w:rPr>
        <w:t>-20</w:t>
      </w:r>
    </w:p>
    <w:p w:rsidRDefault="00042168" w:rsidP="005D1AC2" w:rsidR="00042168">
      <w:pPr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2A1ED5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1543B2" w:rsidRPr="001543B2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1543B2" w:rsidRPr="001543B2">
        <w:rPr>
          <w:sz w:val="24"/>
          <w:szCs w:val="24"/>
        </w:rPr>
        <w:t>85821130368</w:t>
      </w:r>
      <w:r w:rsidR="001543B2" w:rsidRPr="001543B2">
        <w:rPr>
          <w:sz w:val="24"/>
          <w:szCs w:val="24"/>
          <w:lang w:val="pt-BR"/>
        </w:rPr>
        <w:t xml:space="preserve">, za otvaranje stečajnog postupka nad dužnikom </w:t>
      </w:r>
      <w:r w:rsidR="00975BA7" w:rsidRPr="00975BA7">
        <w:rPr>
          <w:sz w:val="24"/>
          <w:szCs w:val="24"/>
          <w:lang w:val="pt-BR"/>
        </w:rPr>
        <w:t>PIT ADAPTACIJE j.d.o.o., Sisak, Marka Marulića 48, OIB: 31105216942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975BA7">
        <w:rPr>
          <w:sz w:val="24"/>
          <w:szCs w:val="24"/>
        </w:rPr>
        <w:t>22</w:t>
      </w:r>
      <w:r w:rsidR="00F05153">
        <w:rPr>
          <w:sz w:val="24"/>
          <w:szCs w:val="24"/>
        </w:rPr>
        <w:t>. kolovoza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975BA7" w:rsidRPr="00975BA7">
        <w:rPr>
          <w:sz w:val="24"/>
          <w:szCs w:val="24"/>
          <w:lang w:val="pt-BR"/>
        </w:rPr>
        <w:t>PIT ADAPTACIJE j.d.o.o., Sisak, Marka Marulića 48, OIB: 31105216942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75BA7">
        <w:rPr>
          <w:sz w:val="24"/>
          <w:szCs w:val="24"/>
        </w:rPr>
        <w:t>22</w:t>
      </w:r>
      <w:r w:rsidR="00F05153">
        <w:rPr>
          <w:sz w:val="24"/>
          <w:szCs w:val="24"/>
        </w:rPr>
        <w:t>. kolovoza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B0610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>
      <w:pPr>
        <w:jc w:val="both"/>
        <w:rPr>
          <w:sz w:val="24"/>
        </w:rPr>
      </w:pPr>
    </w:p>
    <w:p w:rsidRDefault="001B0610" w:rsidP="00CF56FE" w:rsidR="001B0610" w:rsidRPr="008408BB">
      <w:pPr>
        <w:jc w:val="both"/>
        <w:rPr>
          <w:sz w:val="24"/>
        </w:rPr>
      </w:pPr>
    </w:p>
    <w:p w:rsidRDefault="001B0610" w:rsidP="00BA7734" w:rsidR="001B0610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 </w:t>
      </w:r>
    </w:p>
    <w:p w:rsidRDefault="001B0610" w:rsidP="00BA7734" w:rsidR="001B0610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105245" w:rsidP="001B0610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3B2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610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1ED5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1AC2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BA7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5153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0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0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ADAPTACIJE jednostavno društvo s ograničenom odgovornošću za graditeljstvo i usluge zastupanog po punomoćniku Tihomir Devčić</izvorni_sadrzaj>
    <derivirana_varijabla naziv="DomainObject.Predmet.ProtustrankaFormated_1">  PIT ADAPTACIJE jednostavno društvo s ograničenom odgovornošću za graditeljstvo i usluge zastupanog po punomoćniku Tihomir Devčić</derivirana_varijabla>
  </DomainObject.Predmet.ProtustrankaFormated>
  <DomainObject.Predmet.ProtustrankaFormatedOIB>
    <izvorni_sadrzaj>  PIT ADAPTACIJE jednostavno društvo s ograničenom odgovornošću za graditeljstvo i usluge, OIB 31105216942 zastupanog po punomoćniku Tihomir Devčić</izvorni_sadrzaj>
    <derivirana_varijabla naziv="DomainObject.Predmet.ProtustrankaFormatedOIB_1">  PIT ADAPTACIJE jednostavno društvo s ograničenom odgovornošću za graditeljstvo i usluge, OIB 31105216942 zastupanog po punomoćniku Tihomir Devčić</derivirana_varijabla>
  </DomainObject.Predmet.ProtustrankaFormatedOIB>
  <DomainObject.Predmet.ProtustrankaFormatedWithAdress>
    <izvorni_sadrzaj> PIT ADAPTACIJE jednostavno društvo s ograničenom odgovornošću za graditeljstvo i usluge, Marka Marulića 48, 44000 Sisak zastupanog po punomoćniku Tihomir Devčić</izvorni_sadrzaj>
    <derivirana_varijabla naziv="DomainObject.Predmet.ProtustrankaFormatedWithAdress_1"> PIT ADAPTACIJE jednostavno društvo s ograničenom odgovornošću za graditeljstvo i usluge, Marka Marulića 48, 44000 Sisak zastupanog po punomoćniku Tihomir Devčić</derivirana_varijabla>
  </DomainObject.Predmet.ProtustrankaFormatedWithAdress>
  <DomainObject.Predmet.ProtustrankaFormatedWithAdressOIB>
    <izvorni_sadrzaj> PIT ADAPTACIJE jednostavno društvo s ograničenom odgovornošću za graditeljstvo i usluge, OIB 31105216942, Marka Marulića 48, 44000 Sisak zastupanog po punomoćniku Tihomir Devčić</izvorni_sadrzaj>
    <derivirana_varijabla naziv="DomainObject.Predmet.ProtustrankaFormatedWithAdressOIB_1"> PIT ADAPTACIJE jednostavno društvo s ograničenom odgovornošću za graditeljstvo i usluge, OIB 31105216942, Marka Marulića 48, 44000 Sisak zastupanog po punomoćniku Tihomir Devčić</derivirana_varijabla>
  </DomainObject.Predmet.ProtustrankaFormatedWithAdressOIB>
  <DomainObject.Predmet.ProtustrankaWithAdress>
    <izvorni_sadrzaj>PIT ADAPTACIJE jednostavno društvo s ograničenom odgovornošću za graditeljstvo i usluge Marka Marulića 48, 44000 Sisak</izvorni_sadrzaj>
    <derivirana_varijabla naziv="DomainObject.Predmet.ProtustrankaWithAdress_1">PIT ADAPTACIJE jednostavno društvo s ograničenom odgovornošću za graditeljstvo i usluge Marka Marulića 48, 44000 Sisak</derivirana_varijabla>
  </DomainObject.Predmet.ProtustrankaWithAdress>
  <DomainObject.Predmet.ProtustrankaWithAdressOIB>
    <izvorni_sadrzaj>PIT ADAPTACIJE jednostavno društvo s ograničenom odgovornošću za graditeljstvo i usluge, OIB 31105216942, Marka Marulića 48, 44000 Sisak</izvorni_sadrzaj>
    <derivirana_varijabla naziv="DomainObject.Predmet.ProtustrankaWithAdressOIB_1">PIT ADAPTACIJE jednostavno društvo s ograničenom odgovornošću za graditeljstvo i usluge, OIB 31105216942, Marka Marulića 48, 44000 Sisak</derivirana_varijabla>
  </DomainObject.Predmet.ProtustrankaWithAdressOIB>
  <DomainObject.Predmet.ProtustrankaNazivFormated>
    <izvorni_sadrzaj>PIT ADAPTACIJE jednostavno društvo s ograničenom odgovornošću za graditeljstvo i usluge</izvorni_sadrzaj>
    <derivirana_varijabla naziv="DomainObject.Predmet.ProtustrankaNazivFormated_1">PIT ADAPTACIJE jednostavno društvo s ograničenom odgovornošću za graditeljstvo i usluge</derivirana_varijabla>
  </DomainObject.Predmet.ProtustrankaNazivFormated>
  <DomainObject.Predmet.ProtustrankaNazivFormatedOIB>
    <izvorni_sadrzaj>PIT ADAPTACIJE jednostavno društvo s ograničenom odgovornošću za graditeljstvo i usluge, OIB 31105216942</izvorni_sadrzaj>
    <derivirana_varijabla naziv="DomainObject.Predmet.ProtustrankaNazivFormatedOIB_1">PIT ADAPTACIJE jednostavno društvo s ograničenom odgovornošću za graditeljstvo i usluge, OIB 31105216942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ADAPTACIJE jednostavno društvo s ograničenom odgovornošću za graditeljstvo i usluge zastupanog po punomoćniku Tihomir Devčić</item>
    </izvorni_sadrzaj>
    <derivirana_varijabla naziv="DomainObject.Predmet.ProtuStrankaListFormated_1">
      <item>PIT ADAPTACIJE jednostavno društvo s ograničenom odgovornošću za graditeljstvo i usluge zastupanog po punomoćniku Tihomir Devčić</item>
    </derivirana_varijabla>
  </DomainObject.Predmet.ProtuStrankaListFormated>
  <DomainObject.Predmet.ProtuStrankaListFormatedOIB>
    <izvorni_sadrzaj>
      <item>PIT ADAPTACIJE jednostavno društvo s ograničenom odgovornošću za graditeljstvo i usluge, OIB 31105216942 zastupanog po punomoćniku Tihomir Devčić</item>
    </izvorni_sadrzaj>
    <derivirana_varijabla naziv="DomainObject.Predmet.ProtuStrankaListFormatedOIB_1">
      <item>PIT ADAPTACIJE jednostavno društvo s ograničenom odgovornošću za graditeljstvo i usluge, OIB 31105216942 zastupanog po punomoćniku Tihomir Devčić</item>
    </derivirana_varijabla>
  </DomainObject.Predmet.ProtuStrankaListFormatedOIB>
  <DomainObject.Predmet.ProtuStrankaListFormatedWithAdress>
    <izvorni_sadrzaj>
      <item>PIT ADAPTACIJE jednostavno društvo s ograničenom odgovornošću za graditeljstvo i usluge, Marka Marulića 48, 44000 Sisak zastupanog po punomoćniku Tihomir Devčić</item>
    </izvorni_sadrzaj>
    <derivirana_varijabla naziv="DomainObject.Predmet.ProtuStrankaListFormatedWithAdress_1">
      <item>PIT ADAPTACIJE jednostavno društvo s ograničenom odgovornošću za graditeljstvo i usluge, Marka Marulića 48, 44000 Sisak zastupanog po punomoćniku Tihomir Devčić</item>
    </derivirana_varijabla>
  </DomainObject.Predmet.ProtuStrankaListFormatedWithAdress>
  <DomainObject.Predmet.ProtuStrankaListFormatedWithAdressOIB>
    <izvorni_sadrzaj>
      <item>PIT ADAPTACIJE jednostavno društvo s ograničenom odgovornošću za graditeljstvo i usluge, OIB 31105216942, Marka Marulića 48, 44000 Sisak zastupanog po punomoćniku Tihomir Devčić</item>
    </izvorni_sadrzaj>
    <derivirana_varijabla naziv="DomainObject.Predmet.ProtuStrankaListFormatedWithAdressOIB_1">
      <item>PIT ADAPTACIJE jednostavno društvo s ograničenom odgovornošću za graditeljstvo i usluge, OIB 31105216942, Marka Marulića 48, 44000 Sisak zastupanog po punomoćniku Tihomir Devčić</item>
    </derivirana_varijabla>
  </DomainObject.Predmet.ProtuStrankaListFormatedWithAdressOIB>
  <DomainObject.Predmet.ProtuStrankaListNazivFormated>
    <izvorni_sadrzaj>
      <item>PIT ADAPTACIJE jednostavno društvo s ograničenom odgovornošću za graditeljstvo i usluge</item>
    </izvorni_sadrzaj>
    <derivirana_varijabla naziv="DomainObject.Predmet.ProtuStrankaListNazivFormated_1">
      <item>PIT ADAPTACIJE jednostavno društvo s ograničenom odgovornošću za graditeljstvo i usluge</item>
    </derivirana_varijabla>
  </DomainObject.Predmet.ProtuStrankaListNazivFormated>
  <DomainObject.Predmet.ProtuStrankaListNazivFormatedOIB>
    <izvorni_sadrzaj>
      <item>PIT ADAPTACIJE jednostavno društvo s ograničenom odgovornošću za graditeljstvo i usluge, OIB 31105216942</item>
    </izvorni_sadrzaj>
    <derivirana_varijabla naziv="DomainObject.Predmet.ProtuStrankaListNazivFormatedOIB_1">
      <item>PIT ADAPTACIJE jednostavno društvo s ograničenom odgovornošću za graditeljstvo i usluge, OIB 31105216942</item>
    </derivirana_varijabla>
  </DomainObject.Predmet.ProtuStrankaListNazivFormatedOIB>
  <DomainObject.Predmet.OstaliListFormated>
    <izvorni_sadrzaj>
      <item>Tihomir Devčić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_1">
      <item>Tihomir Devčić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>
  <DomainObject.Predmet.OstaliListFormatedOIB>
    <izvorni_sadrzaj>
      <item>Tihomir Devčić, OIB 78177710726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OIB_1">
      <item>Tihomir Devčić, OIB 78177710726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OIB>
  <DomainObject.Predmet.OstaliListFormatedWithAdress>
    <izvorni_sadrzaj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_1"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>
  <DomainObject.Predmet.OstaliListFormatedWithAdressOIB>
    <izvorni_sadrzaj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OIB_1"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OIB>
  <DomainObject.Predmet.OstaliListNazivFormated>
    <izvorni_sadrzaj>
      <item>Tihomir Devčić</item>
      <item>ERSTE &amp; STEIERMARKISCHE BANK d.d.</item>
      <item>Addiko bank d.d.</item>
    </izvorni_sadrzaj>
    <derivirana_varijabla naziv="DomainObject.Predmet.OstaliListNazivFormated_1">
      <item>Tihomir Devčić</item>
      <item>ERSTE &amp; STEIERMARKISCHE BANK d.d.</item>
      <item>Addiko bank d.d.</item>
    </derivirana_varijabla>
  </DomainObject.Predmet.OstaliListNazivFormated>
  <DomainObject.Predmet.OstaliListNazivFormatedOIB>
    <izvorni_sadrzaj>
      <item>Tihomir Devčić, OIB 78177710726</item>
      <item>ERSTE &amp; STEIERMARKISCHE BANK d.d.</item>
      <item>Addiko bank d.d.</item>
    </izvorni_sadrzaj>
    <derivirana_varijabla naziv="DomainObject.Predmet.OstaliListNazivFormatedOIB_1">
      <item>Tihomir Devčić, OIB 78177710726</item>
      <item>ERSTE &amp; STEIERMARKISCHE BANK d.d.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ADAPTACIJE jednostavno društvo s ograničenom odgovornošću za graditeljstvo i usluge</izvorni_sadrzaj>
    <derivirana_varijabla naziv="DomainObject.Predmet.ProtustrankaIDrugi_1">PIT ADAPTACIJE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ADAPTACIJE jednostavno društvo s ograničenom odgovornošću za graditeljstvo i usluge, OIB 31105216942, Marka Marulića 48, 44000 Sisak</izvorni_sadrzaj>
    <derivirana_varijabla naziv="DomainObject.Predmet.ProtustrankaIDrugiAdressOIB_1">PIT ADAPTACIJE jednostavno društvo s ograničenom odgovornošću za graditeljstvo i usluge, OIB 31105216942, Marka Marulića 48,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izvorni_sadrzaj>
    <derivirana_varijabla naziv="DomainObject.Predmet.SudioniciListNaziv_1"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31105216942</item>
      <item>, OIB 78177710726</item>
      <item>, OIB null</item>
      <item>, OIB null</item>
    </izvorni_sadrzaj>
    <derivirana_varijabla naziv="DomainObject.Predmet.SudioniciListNazivOIB_1">
      <item>, OIB 85821130368</item>
      <item>, OIB 31105216942</item>
      <item>, OIB 78177710726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1189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2017-08-22T11:37:00Z</dcterms:created>
  <dc:creator>Korisnik</dc:creator>
  <cp:lastModifiedBy>Katica Franjić</cp:lastModifiedBy>
  <cp:lastPrinted>2017-08-22T12:22:00Z</cp:lastPrinted>
  <dcterms:modified xmlns:xsi="http://www.w3.org/2001/XMLSchema-instance" xsi:type="dcterms:W3CDTF">2017-08-22T12:22:00Z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