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122be" w14:paraId="12122be" w:rsidRDefault="00F9317C" w:rsidP="00517451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>Posl. br. 18 St-</w:t>
      </w:r>
      <w:r w:rsidR="009F6AC2">
        <w:rPr>
          <w:b/>
        </w:rPr>
        <w:t>174</w:t>
      </w:r>
      <w:r w:rsidR="00AA295C">
        <w:rPr>
          <w:b/>
        </w:rPr>
        <w:t>/</w:t>
      </w:r>
      <w:r w:rsidR="00414FE7">
        <w:rPr>
          <w:b/>
        </w:rPr>
        <w:t>2016</w:t>
      </w:r>
      <w:r w:rsidR="009F6AC2">
        <w:rPr>
          <w:b/>
        </w:rPr>
        <w:t>-87</w:t>
      </w: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r w:rsidRPr="00AA295C">
        <w:rPr>
          <w:b/>
        </w:rPr>
        <w:t>Dubrovnik, Dr. Ante Starčevića 23</w:t>
      </w:r>
    </w:p>
    <w:p w:rsidRDefault="006331DE" w:rsidP="00414FE7" w:rsidR="006331DE">
      <w:pPr>
        <w:rPr>
          <w:b/>
        </w:rPr>
      </w:pPr>
    </w:p>
    <w:p w:rsidRDefault="00F9317C" w:rsidP="00414FE7" w:rsidR="00414FE7">
      <w:pPr>
        <w:jc w:val="center"/>
        <w:rPr>
          <w:b/>
        </w:rPr>
      </w:pP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E</w:t>
      </w:r>
      <w:r w:rsidR="00746805">
        <w:rPr>
          <w:b/>
        </w:rPr>
        <w:t xml:space="preserve"> </w:t>
      </w:r>
      <w:r w:rsidRPr="006C7F48">
        <w:rPr>
          <w:b/>
        </w:rPr>
        <w:t>P</w:t>
      </w:r>
      <w:r w:rsidR="00746805">
        <w:rPr>
          <w:b/>
        </w:rPr>
        <w:t xml:space="preserve"> </w:t>
      </w:r>
      <w:r w:rsidRPr="006C7F48">
        <w:rPr>
          <w:b/>
        </w:rPr>
        <w:t>U</w:t>
      </w:r>
      <w:r w:rsidR="00746805">
        <w:rPr>
          <w:b/>
        </w:rPr>
        <w:t xml:space="preserve"> </w:t>
      </w:r>
      <w:r w:rsidRPr="006C7F48">
        <w:rPr>
          <w:b/>
        </w:rPr>
        <w:t>B</w:t>
      </w:r>
      <w:r w:rsidR="00746805">
        <w:rPr>
          <w:b/>
        </w:rPr>
        <w:t xml:space="preserve"> </w:t>
      </w:r>
      <w:r w:rsidRPr="006C7F48">
        <w:rPr>
          <w:b/>
        </w:rPr>
        <w:t>L</w:t>
      </w:r>
      <w:r w:rsidR="00746805">
        <w:rPr>
          <w:b/>
        </w:rPr>
        <w:t xml:space="preserve"> </w:t>
      </w:r>
      <w:r w:rsidRPr="006C7F48">
        <w:rPr>
          <w:b/>
        </w:rPr>
        <w:t>I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 xml:space="preserve">A </w:t>
      </w:r>
      <w:r w:rsidR="00746805">
        <w:rPr>
          <w:b/>
        </w:rPr>
        <w:t xml:space="preserve"> </w:t>
      </w:r>
      <w:r w:rsidRPr="006C7F48">
        <w:rPr>
          <w:b/>
        </w:rPr>
        <w:t>H</w:t>
      </w:r>
      <w:r w:rsidR="00746805">
        <w:rPr>
          <w:b/>
        </w:rPr>
        <w:t xml:space="preserve"> </w:t>
      </w:r>
      <w:r w:rsidRPr="006C7F48">
        <w:rPr>
          <w:b/>
        </w:rPr>
        <w:t>R</w:t>
      </w:r>
      <w:r w:rsidR="00746805">
        <w:rPr>
          <w:b/>
        </w:rPr>
        <w:t xml:space="preserve"> </w:t>
      </w:r>
      <w:r w:rsidRPr="006C7F48">
        <w:rPr>
          <w:b/>
        </w:rPr>
        <w:t>V</w:t>
      </w:r>
      <w:r w:rsidR="00746805">
        <w:rPr>
          <w:b/>
        </w:rPr>
        <w:t xml:space="preserve"> </w:t>
      </w:r>
      <w:r w:rsidRPr="006C7F48">
        <w:rPr>
          <w:b/>
        </w:rPr>
        <w:t>A</w:t>
      </w:r>
      <w:r w:rsidR="00746805">
        <w:rPr>
          <w:b/>
        </w:rPr>
        <w:t xml:space="preserve"> </w:t>
      </w:r>
      <w:r w:rsidRPr="006C7F48">
        <w:rPr>
          <w:b/>
        </w:rPr>
        <w:t>T</w:t>
      </w:r>
      <w:r w:rsidR="00746805">
        <w:rPr>
          <w:b/>
        </w:rPr>
        <w:t xml:space="preserve"> </w:t>
      </w:r>
      <w:r w:rsidRPr="006C7F48">
        <w:rPr>
          <w:b/>
        </w:rPr>
        <w:t>S</w:t>
      </w:r>
      <w:r w:rsidR="00746805">
        <w:rPr>
          <w:b/>
        </w:rPr>
        <w:t xml:space="preserve"> </w:t>
      </w:r>
      <w:r w:rsidRPr="006C7F48">
        <w:rPr>
          <w:b/>
        </w:rPr>
        <w:t>K</w:t>
      </w:r>
      <w:r w:rsidR="00746805">
        <w:rPr>
          <w:b/>
        </w:rPr>
        <w:t xml:space="preserve"> </w:t>
      </w:r>
      <w:r w:rsidRPr="006C7F48">
        <w:rPr>
          <w:b/>
        </w:rPr>
        <w:t>A</w:t>
      </w:r>
    </w:p>
    <w:p w:rsidRDefault="00A64506" w:rsidP="00414FE7" w:rsidR="002275E2" w:rsidRPr="00414FE7">
      <w:pPr>
        <w:jc w:val="center"/>
        <w:rPr>
          <w:b/>
        </w:rPr>
      </w:pPr>
      <w:r w:rsidRPr="00AA650B"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9F6AC2" w:rsidRPr="009F6AC2">
        <w:t>PULIĆ d.o.o. za trgovinu, ugostiteljstvo i usluge "u stečaju", Močići, Dobrota 18, MBS: 090018823, OIB: 40684962960, zastupanog po stečajnom upravitelju Milan Ljubičić iz Kolan, Šimuni 142, OIB: 87161295116, izvan ročišta</w:t>
      </w:r>
      <w:r w:rsidR="009F6AC2">
        <w:t>, dana 24</w:t>
      </w:r>
      <w:r w:rsidR="005F13CC">
        <w:t>. siječnj</w:t>
      </w:r>
      <w:r w:rsidR="00414FE7" w:rsidRPr="00414FE7">
        <w:t>a</w:t>
      </w:r>
      <w:r w:rsidR="00FF68CD">
        <w:t xml:space="preserve"> 201</w:t>
      </w:r>
      <w:r w:rsidR="005F13CC">
        <w:t>8</w:t>
      </w:r>
      <w:r w:rsidR="00FF68CD">
        <w:t>.g.</w:t>
      </w:r>
    </w:p>
    <w:p w:rsidRDefault="006331DE" w:rsidP="00414FE7" w:rsidR="006331DE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9F6AC2" w:rsidR="00414FE7" w:rsidRPr="00414FE7">
      <w:pPr>
        <w:pStyle w:val="Odlomakpopisa"/>
        <w:numPr>
          <w:ilvl w:val="0"/>
          <w:numId w:val="4"/>
        </w:numPr>
        <w:jc w:val="both"/>
      </w:pPr>
      <w:r>
        <w:t xml:space="preserve">Poziva se stečajni upravitelj </w:t>
      </w:r>
      <w:r w:rsidR="009F6AC2">
        <w:t>Milan Ljubičić</w:t>
      </w:r>
      <w:r w:rsidR="00AA295C">
        <w:t>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 xml:space="preserve">u spis dostaviti </w:t>
      </w:r>
      <w:r w:rsidR="009F6AC2">
        <w:t>dokumentirano izvješće stavki</w:t>
      </w:r>
      <w:r w:rsidR="00414FE7">
        <w:t xml:space="preserve"> u obračunu troškova unovčenja</w:t>
      </w:r>
      <w:r w:rsidR="009F6AC2">
        <w:t xml:space="preserve">, obzirom da je  konkretnom slučaju </w:t>
      </w:r>
      <w:r w:rsidR="009F6AC2" w:rsidRPr="009F6AC2">
        <w:t>stečajni upravitelj dostavio obračun troškova unovčenja, no nisu dostavljeni dokazi o troškovima koji se navode u predmetnom podnesku</w:t>
      </w:r>
      <w:r w:rsidR="009F6AC2">
        <w:t xml:space="preserve"> - izvješću</w:t>
      </w:r>
      <w:r w:rsidR="009F6AC2" w:rsidRPr="009F6AC2">
        <w:t xml:space="preserve">, </w:t>
      </w:r>
      <w:r w:rsidR="009F6AC2">
        <w:t>a</w:t>
      </w:r>
      <w:r w:rsidR="009F6AC2" w:rsidRPr="009F6AC2">
        <w:t xml:space="preserve"> kako </w:t>
      </w:r>
      <w:r w:rsidR="009F6AC2">
        <w:t>bi sud</w:t>
      </w:r>
      <w:r w:rsidR="009F6AC2" w:rsidRPr="009F6AC2">
        <w:t xml:space="preserve"> provjerio navode iz dostavljenog obračuna troškova.</w:t>
      </w:r>
    </w:p>
    <w:p w:rsidRDefault="00414FE7" w:rsidP="00414FE7" w:rsidR="00414FE7">
      <w:pPr>
        <w:jc w:val="both"/>
      </w:pP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9F6AC2">
        <w:rPr>
          <w:b/>
        </w:rPr>
        <w:t>24</w:t>
      </w:r>
      <w:r w:rsidRPr="00FD23BA">
        <w:rPr>
          <w:b/>
        </w:rPr>
        <w:t xml:space="preserve">. </w:t>
      </w:r>
      <w:r w:rsidR="005F13CC">
        <w:rPr>
          <w:b/>
        </w:rPr>
        <w:t>siječnj</w:t>
      </w:r>
      <w:r>
        <w:rPr>
          <w:b/>
        </w:rPr>
        <w:t>a</w:t>
      </w:r>
      <w:r w:rsidRPr="00FD23BA">
        <w:rPr>
          <w:b/>
        </w:rPr>
        <w:t xml:space="preserve"> 201</w:t>
      </w:r>
      <w:r w:rsidR="005F13CC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414FE7" w:rsidR="002861BF" w:rsidRPr="00AA650B">
      <w:pPr>
        <w:jc w:val="both"/>
      </w:pPr>
      <w:r>
        <w:t>-</w:t>
      </w:r>
      <w:r>
        <w:tab/>
        <w:t>stečajnom upravitelju</w:t>
      </w:r>
      <w:r w:rsidR="005F13CC">
        <w:t xml:space="preserve"> putem </w:t>
      </w:r>
      <w:r w:rsidR="005F13CC" w:rsidRPr="005F13CC">
        <w:t>e-oglasna ploča suda</w:t>
      </w: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13C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14FE7" w:rsidP="00414FE7" w:rsidR="00CF6E73">
    <w:pPr>
      <w:pStyle w:val="Zaglavlje"/>
      <w:jc w:val="right"/>
    </w:pPr>
    <w:r w:rsidRPr="00414FE7">
      <w:t>Posl. br. 18 St-546/2016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2225673"/>
    <w:multiLevelType w:val="hybridMultilevel"/>
    <w:tmpl w:val="023E791E"/>
    <w:lvl w:tplc="1908C1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018F1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14FE7"/>
    <w:rsid w:val="00452088"/>
    <w:rsid w:val="004533D2"/>
    <w:rsid w:val="004A6FC0"/>
    <w:rsid w:val="004C03FF"/>
    <w:rsid w:val="004E6FD4"/>
    <w:rsid w:val="00506E10"/>
    <w:rsid w:val="0051241E"/>
    <w:rsid w:val="00517451"/>
    <w:rsid w:val="00555A9E"/>
    <w:rsid w:val="00555CCB"/>
    <w:rsid w:val="005721B4"/>
    <w:rsid w:val="0057265C"/>
    <w:rsid w:val="0057475F"/>
    <w:rsid w:val="00587BB0"/>
    <w:rsid w:val="005A3ACC"/>
    <w:rsid w:val="005B15BC"/>
    <w:rsid w:val="005D549E"/>
    <w:rsid w:val="005E3D72"/>
    <w:rsid w:val="005F13CC"/>
    <w:rsid w:val="006079F7"/>
    <w:rsid w:val="00614B48"/>
    <w:rsid w:val="00617822"/>
    <w:rsid w:val="006331DE"/>
    <w:rsid w:val="006A15FB"/>
    <w:rsid w:val="006B1910"/>
    <w:rsid w:val="006B5FFE"/>
    <w:rsid w:val="006D1B0D"/>
    <w:rsid w:val="006D1E3F"/>
    <w:rsid w:val="006D455D"/>
    <w:rsid w:val="006E2555"/>
    <w:rsid w:val="006E3EBD"/>
    <w:rsid w:val="00730E96"/>
    <w:rsid w:val="007333EE"/>
    <w:rsid w:val="00741D3F"/>
    <w:rsid w:val="00746805"/>
    <w:rsid w:val="00766C86"/>
    <w:rsid w:val="00780E26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47CC"/>
    <w:rsid w:val="0090622A"/>
    <w:rsid w:val="00924513"/>
    <w:rsid w:val="0097520F"/>
    <w:rsid w:val="00986C2A"/>
    <w:rsid w:val="009E441E"/>
    <w:rsid w:val="009F6AC2"/>
    <w:rsid w:val="00A246E5"/>
    <w:rsid w:val="00A64506"/>
    <w:rsid w:val="00A70495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6691E"/>
    <w:rsid w:val="00B9324D"/>
    <w:rsid w:val="00B96F11"/>
    <w:rsid w:val="00BA02EC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5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15F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15F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15F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15F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A15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15F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15F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15F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15F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St-587/15</izvorni_sadrzaj>
    <derivirana_varijabla naziv="DomainObject.Predmet.Opis_1">Nastavak postupka nakon obustave
skrać. steč. postupka St-587/15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St-174/2016</izvorni_sadrzaj>
    <derivirana_varijabla naziv="DomainObject.Predmet.OznakaBroj_1">St-174/2016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PULIĆ d.o.o. za trgovinu, ugostiteljstvo i usluge</izvorni_sadrzaj>
    <derivirana_varijabla naziv="DomainObject.Predmet.ProtustrankaFormated_1">  PULIĆ d.o.o. za trgovinu, ugostiteljstvo i usluge</derivirana_varijabla>
  </DomainObject.Predmet.ProtustrankaFormated>
  <DomainObject.Predmet.ProtustrankaFormatedOIB>
    <izvorni_sadrzaj>  PULIĆ d.o.o. za trgovinu, ugostiteljstvo i usluge, OIB 40684962960</izvorni_sadrzaj>
    <derivirana_varijabla naziv="DomainObject.Predmet.ProtustrankaFormatedOIB_1">  PULIĆ d.o.o. za trgovinu, ugostiteljstvo i usluge, OIB 40684962960</derivirana_varijabla>
  </DomainObject.Predmet.ProtustrankaFormatedOIB>
  <DomainObject.Predmet.ProtustrankaFormatedWithAdress>
    <izvorni_sadrzaj> PULIĆ d.o.o. za trgovinu, ugostiteljstvo i usluge, Dobrota 18, 20215 Močići</izvorni_sadrzaj>
    <derivirana_varijabla naziv="DomainObject.Predmet.ProtustrankaFormatedWithAdress_1"> PULIĆ d.o.o. za trgovinu, ugostiteljstvo i usluge, Dobrota 18, 20215 Močići</derivirana_varijabla>
  </DomainObject.Predmet.ProtustrankaFormatedWithAdress>
  <DomainObject.Predmet.ProtustrankaFormatedWithAdressOIB>
    <izvorni_sadrzaj> PULIĆ d.o.o. za trgovinu, ugostiteljstvo i usluge, OIB 40684962960, Dobrota 18, 20215 Močići</izvorni_sadrzaj>
    <derivirana_varijabla naziv="DomainObject.Predmet.ProtustrankaFormatedWithAdressOIB_1"> PULIĆ d.o.o. za trgovinu, ugostiteljstvo i usluge, OIB 40684962960, Dobrota 18, 20215 Močići</derivirana_varijabla>
  </DomainObject.Predmet.ProtustrankaFormatedWithAdressOIB>
  <DomainObject.Predmet.ProtustrankaWithAdress>
    <izvorni_sadrzaj>PULIĆ d.o.o. za trgovinu, ugostiteljstvo i usluge Dobrota 18, 20215 Močići</izvorni_sadrzaj>
    <derivirana_varijabla naziv="DomainObject.Predmet.ProtustrankaWithAdress_1">PULIĆ d.o.o. za trgovinu, ugostiteljstvo i usluge Dobrota 18, 20215 Močići</derivirana_varijabla>
  </DomainObject.Predmet.ProtustrankaWithAdress>
  <DomainObject.Predmet.ProtustrankaWithAdressOIB>
    <izvorni_sadrzaj>PULIĆ d.o.o. za trgovinu, ugostiteljstvo i usluge, OIB 40684962960, Dobrota 18, 20215 Močići</izvorni_sadrzaj>
    <derivirana_varijabla naziv="DomainObject.Predmet.ProtustrankaWithAdressOIB_1">PULIĆ d.o.o. za trgovinu, ugostiteljstvo i usluge, OIB 40684962960, Dobrota 18, 20215 Močići</derivirana_varijabla>
  </DomainObject.Predmet.ProtustrankaWithAdressOIB>
  <DomainObject.Predmet.ProtustrankaNazivFormated>
    <izvorni_sadrzaj>PULIĆ d.o.o. za trgovinu, ugostiteljstvo i usluge</izvorni_sadrzaj>
    <derivirana_varijabla naziv="DomainObject.Predmet.ProtustrankaNazivFormated_1">PULIĆ d.o.o. za trgovinu, ugostiteljstvo i usluge</derivirana_varijabla>
  </DomainObject.Predmet.ProtustrankaNazivFormated>
  <DomainObject.Predmet.ProtustrankaNazivFormatedOIB>
    <izvorni_sadrzaj>PULIĆ d.o.o. za trgovinu, ugostiteljstvo i usluge, OIB 40684962960</izvorni_sadrzaj>
    <derivirana_varijabla naziv="DomainObject.Predmet.ProtustrankaNazivFormatedOIB_1">PULIĆ d.o.o. za trgovinu, ugostiteljstvo i usluge, OIB 40684962960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PULIĆ d.o.o. za trgovinu, ugostiteljstvo i usluge</item>
    </izvorni_sadrzaj>
    <derivirana_varijabla naziv="DomainObject.Predmet.ProtuStrankaListFormated_1">
      <item>PULIĆ d.o.o. za trgovinu, ugostiteljstvo i usluge</item>
    </derivirana_varijabla>
  </DomainObject.Predmet.ProtuStrankaListFormated>
  <DomainObject.Predmet.ProtuStrankaListFormatedOIB>
    <izvorni_sadrzaj>
      <item>PULIĆ d.o.o. za trgovinu, ugostiteljstvo i usluge, OIB 40684962960</item>
    </izvorni_sadrzaj>
    <derivirana_varijabla naziv="DomainObject.Predmet.ProtuStrankaListFormatedOIB_1">
      <item>PULIĆ d.o.o. za trgovinu, ugostiteljstvo i usluge, OIB 40684962960</item>
    </derivirana_varijabla>
  </DomainObject.Predmet.ProtuStrankaListFormatedOIB>
  <DomainObject.Predmet.ProtuStrankaListFormatedWithAdress>
    <izvorni_sadrzaj>
      <item>PULIĆ d.o.o. za trgovinu, ugostiteljstvo i usluge, Dobrota 18, 20215 Močići</item>
    </izvorni_sadrzaj>
    <derivirana_varijabla naziv="DomainObject.Predmet.ProtuStrankaListFormatedWithAdress_1">
      <item>PULIĆ d.o.o. za trgovinu, ugostiteljstvo i usluge, Dobrota 18, 20215 Močići</item>
    </derivirana_varijabla>
  </DomainObject.Predmet.ProtuStrankaListFormatedWithAdress>
  <DomainObject.Predmet.ProtuStrankaListFormatedWithAdressOIB>
    <izvorni_sadrzaj>
      <item>PULIĆ d.o.o. za trgovinu, ugostiteljstvo i usluge, OIB 40684962960, Dobrota 18, 20215 Močići</item>
    </izvorni_sadrzaj>
    <derivirana_varijabla naziv="DomainObject.Predmet.ProtuStrankaListFormatedWithAdressOIB_1">
      <item>PULIĆ d.o.o. za trgovinu, ugostiteljstvo i usluge, OIB 40684962960, Dobrota 18, 20215 Močići</item>
    </derivirana_varijabla>
  </DomainObject.Predmet.ProtuStrankaListFormatedWithAdressOIB>
  <DomainObject.Predmet.ProtuStrankaListNazivFormated>
    <izvorni_sadrzaj>
      <item>PULIĆ d.o.o. za trgovinu, ugostiteljstvo i usluge</item>
    </izvorni_sadrzaj>
    <derivirana_varijabla naziv="DomainObject.Predmet.ProtuStrankaListNazivFormated_1">
      <item>PULIĆ d.o.o. za trgovinu, ugostiteljstvo i usluge</item>
    </derivirana_varijabla>
  </DomainObject.Predmet.ProtuStrankaListNazivFormated>
  <DomainObject.Predmet.ProtuStrankaListNazivFormatedOIB>
    <izvorni_sadrzaj>
      <item>PULIĆ d.o.o. za trgovinu, ugostiteljstvo i usluge, OIB 40684962960</item>
    </izvorni_sadrzaj>
    <derivirana_varijabla naziv="DomainObject.Predmet.ProtuStrankaListNazivFormatedOIB_1">
      <item>PULIĆ d.o.o. za trgovinu, ugostiteljstvo i usluge, OIB 40684962960</item>
    </derivirana_varijabla>
  </DomainObject.Predmet.ProtuStrankaListNazivFormatedOIB>
  <DomainObject.Predmet.OstaliList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Formated_1">
      <item>Milan Ljubičić, stečajni upravitelj</item>
      <item>Republika Hrvatska</item>
      <item>Tomislav Šiško</item>
      <item>Niko Pulić</item>
    </derivirana_varijabla>
  </DomainObject.Predmet.OstaliListFormated>
  <DomainObject.Predmet.OstaliList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FormatedOIB_1">
      <item>Milan Ljubičić, stečajni upravitelj</item>
      <item>Republika Hrvatska, OIB 40684962960</item>
      <item>Tomislav Šiško</item>
      <item>Niko Pulić</item>
    </derivirana_varijabla>
  </DomainObject.Predmet.OstaliListFormatedOIB>
  <DomainObject.Predmet.OstaliListFormatedWithAdress>
    <izvorni_sadrzaj>
      <item>Milan Ljubičić, stečajni upravitelj, Šimuni 142, 23250 Kolan</item>
      <item>Republika Hrvatska</item>
      <item>Tomislav Šiško</item>
      <item>Niko Pulić</item>
    </izvorni_sadrzaj>
    <derivirana_varijabla naziv="DomainObject.Predmet.OstaliListFormatedWithAdress_1">
      <item>Milan Ljubičić, stečajni upravitelj, Šimuni 142, 23250 Kolan</item>
      <item>Republika Hrvatska</item>
      <item>Tomislav Šiško</item>
      <item>Niko Pulić</item>
    </derivirana_varijabla>
  </DomainObject.Predmet.OstaliListFormatedWithAdress>
  <DomainObject.Predmet.OstaliListFormatedWithAdressOIB>
    <izvorni_sadrzaj>
      <item>Milan Ljubičić, stečajni upravitelj, Šimuni 142, 23250 Kolan</item>
      <item>Republika Hrvatska, OIB 40684962960</item>
      <item>Tomislav Šiško</item>
      <item>Niko Pulić</item>
    </izvorni_sadrzaj>
    <derivirana_varijabla naziv="DomainObject.Predmet.OstaliListFormatedWithAdressOIB_1">
      <item>Milan Ljubičić, stečajni upravitelj, Šimuni 142, 23250 Kolan</item>
      <item>Republika Hrvatska, OIB 40684962960</item>
      <item>Tomislav Šiško</item>
      <item>Niko Pulić</item>
    </derivirana_varijabla>
  </DomainObject.Predmet.OstaliListFormatedWithAdressOIB>
  <DomainObject.Predmet.OstaliListNazivFormated>
    <izvorni_sadrzaj>
      <item>Milan Ljubičić, stečajni upravitelj</item>
      <item>Republika Hrvatska</item>
      <item>Tomislav Šiško</item>
      <item>Niko Pulić</item>
    </izvorni_sadrzaj>
    <derivirana_varijabla naziv="DomainObject.Predmet.OstaliListNazivFormated_1">
      <item>Milan Ljubičić, stečajni upravitelj</item>
      <item>Republika Hrvatska</item>
      <item>Tomislav Šiško</item>
      <item>Niko Pulić</item>
    </derivirana_varijabla>
  </DomainObject.Predmet.OstaliListNazivFormated>
  <DomainObject.Predmet.OstaliListNazivFormatedOIB>
    <izvorni_sadrzaj>
      <item>Milan Ljubičić, stečajni upravitelj</item>
      <item>Republika Hrvatska, OIB 40684962960</item>
      <item>Tomislav Šiško</item>
      <item>Niko Pulić</item>
    </izvorni_sadrzaj>
    <derivirana_varijabla naziv="DomainObject.Predmet.OstaliListNazivFormatedOIB_1">
      <item>Milan Ljubičić, stečajni upravitelj</item>
      <item>Republika Hrvatska, OIB 40684962960</item>
      <item>Tomislav Šiško</item>
      <item>Niko Pulić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PULIĆ d.o.o. za trgovinu, ugostiteljstvo i usluge</izvorni_sadrzaj>
    <derivirana_varijabla naziv="DomainObject.Predmet.ProtustrankaIDrugi_1">PULIĆ d.o.o. za trgovinu, ugostiteljstvo i usluge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PULIĆ d.o.o. za trgovinu, ugostiteljstvo i usluge, OIB 40684962960, Dobrota 18, 20215 Močići</izvorni_sadrzaj>
    <derivirana_varijabla naziv="DomainObject.Predmet.ProtustrankaIDrugiAdressOIB_1">PULIĆ d.o.o. za trgovinu, ugostiteljstvo i usluge, OIB 40684962960, Dobrota 18, 20215 Močići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izvorni_sadrzaj>
    <derivirana_varijabla naziv="DomainObject.Predmet.SudioniciListNaziv_1">
      <item>PULIĆ d.o.o. za trgovinu, ugostiteljstvo i usluge</item>
      <item>FINA,RC SPLIT,Podružnica Dubrovnik</item>
      <item>Milan Ljubičić, stečajni upravitelj</item>
      <item>Republika Hrvatska</item>
      <item>Tomislav Šiško</item>
      <item>Niko Pulić</item>
    </derivirana_varijabla>
  </DomainObject.Predmet.SudioniciListNaziv>
  <DomainObject.Predmet.SudioniciListAdressOIB>
    <izvorni_sadrzaj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izvorni_sadrzaj>
    <derivirana_varijabla naziv="DomainObject.Predmet.SudioniciListAdressOIB_1">
      <item>PULIĆ d.o.o. za trgovinu, ugostiteljstvo i usluge, OIB 40684962960, Dobrota 18,20215 Močići</item>
      <item>FINA,RC SPLIT,Podružnica Dubrovnik, OIB 85821130368, Vukovarska 2,20000 Dubrovnik</item>
      <item>Milan Ljubičić, stečajni upravitelj, Šimuni 142,23250 Kolan</item>
      <item>Republika Hrvatska, OIB 40684962960</item>
      <item>Tomislav Šiško</item>
      <item>Niko Pulić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40684962960</item>
      <item>, OIB 85821130368</item>
      <item>, OIB null</item>
      <item>, OIB 40684962960</item>
      <item>, OIB null</item>
      <item>, OIB null</item>
    </izvorni_sadrzaj>
    <derivirana_varijabla naziv="DomainObject.Predmet.SudioniciListNazivOIB_1">
      <item>, OIB 40684962960</item>
      <item>, OIB 85821130368</item>
      <item>, OIB null</item>
      <item>, OIB 40684962960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EE628E-3AF2-413E-B7AE-B876873629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220</properties:Words>
  <properties:Characters>1100</properties:Characters>
  <properties:Lines>38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1342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2018-01-24T07:25:00Z</dcterms:created>
  <dc:creator>none</dc:creator>
  <cp:lastModifiedBy>Katarina Franković</cp:lastModifiedBy>
  <cp:lastPrinted>2018-01-05T08:43:00Z</cp:lastPrinted>
  <dcterms:modified xmlns:xsi="http://www.w3.org/2001/XMLSchema-instance" xsi:type="dcterms:W3CDTF">2018-01-24T07:27:00Z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